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3CBAA7" w14:textId="77777777" w:rsidR="00AA61A2" w:rsidRDefault="00AA61A2" w:rsidP="00AA61A2">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45951" behindDoc="1" locked="0" layoutInCell="1" allowOverlap="1" wp14:anchorId="773CC3D8" wp14:editId="589B2908">
                <wp:simplePos x="0" y="0"/>
                <wp:positionH relativeFrom="page">
                  <wp:align>left</wp:align>
                </wp:positionH>
                <wp:positionV relativeFrom="page">
                  <wp:align>top</wp:align>
                </wp:positionV>
                <wp:extent cx="7559040" cy="6334760"/>
                <wp:effectExtent l="0" t="0" r="3810" b="8890"/>
                <wp:wrapNone/>
                <wp:docPr id="77"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78"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9"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88" name="Group 5"/>
                        <wpg:cNvGrpSpPr>
                          <a:grpSpLocks/>
                        </wpg:cNvGrpSpPr>
                        <wpg:grpSpPr bwMode="auto">
                          <a:xfrm>
                            <a:off x="1281" y="853"/>
                            <a:ext cx="171" cy="171"/>
                            <a:chOff x="1281" y="853"/>
                            <a:chExt cx="171" cy="171"/>
                          </a:xfrm>
                        </wpg:grpSpPr>
                        <wps:wsp>
                          <wps:cNvPr id="8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0" name="Group 7"/>
                        <wpg:cNvGrpSpPr>
                          <a:grpSpLocks/>
                        </wpg:cNvGrpSpPr>
                        <wpg:grpSpPr bwMode="auto">
                          <a:xfrm>
                            <a:off x="1281" y="1069"/>
                            <a:ext cx="171" cy="171"/>
                            <a:chOff x="1281" y="1069"/>
                            <a:chExt cx="171" cy="171"/>
                          </a:xfrm>
                        </wpg:grpSpPr>
                        <wps:wsp>
                          <wps:cNvPr id="9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2" name="Group 9"/>
                        <wpg:cNvGrpSpPr>
                          <a:grpSpLocks/>
                        </wpg:cNvGrpSpPr>
                        <wpg:grpSpPr bwMode="auto">
                          <a:xfrm>
                            <a:off x="1281" y="1285"/>
                            <a:ext cx="171" cy="171"/>
                            <a:chOff x="1281" y="1285"/>
                            <a:chExt cx="171" cy="171"/>
                          </a:xfrm>
                        </wpg:grpSpPr>
                        <wps:wsp>
                          <wps:cNvPr id="9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4" name="Group 11"/>
                        <wpg:cNvGrpSpPr>
                          <a:grpSpLocks/>
                        </wpg:cNvGrpSpPr>
                        <wpg:grpSpPr bwMode="auto">
                          <a:xfrm>
                            <a:off x="1066" y="1069"/>
                            <a:ext cx="171" cy="171"/>
                            <a:chOff x="1066" y="1069"/>
                            <a:chExt cx="171" cy="171"/>
                          </a:xfrm>
                        </wpg:grpSpPr>
                        <wps:wsp>
                          <wps:cNvPr id="9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6" name="Group 13"/>
                        <wpg:cNvGrpSpPr>
                          <a:grpSpLocks/>
                        </wpg:cNvGrpSpPr>
                        <wpg:grpSpPr bwMode="auto">
                          <a:xfrm>
                            <a:off x="1066" y="1285"/>
                            <a:ext cx="171" cy="171"/>
                            <a:chOff x="1066" y="1285"/>
                            <a:chExt cx="171" cy="171"/>
                          </a:xfrm>
                        </wpg:grpSpPr>
                        <wps:wsp>
                          <wps:cNvPr id="9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 name="Group 15"/>
                        <wpg:cNvGrpSpPr>
                          <a:grpSpLocks/>
                        </wpg:cNvGrpSpPr>
                        <wpg:grpSpPr bwMode="auto">
                          <a:xfrm>
                            <a:off x="850" y="1285"/>
                            <a:ext cx="171" cy="171"/>
                            <a:chOff x="850" y="1285"/>
                            <a:chExt cx="171" cy="171"/>
                          </a:xfrm>
                        </wpg:grpSpPr>
                        <wps:wsp>
                          <wps:cNvPr id="9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 name="Group 17"/>
                        <wpg:cNvGrpSpPr>
                          <a:grpSpLocks/>
                        </wpg:cNvGrpSpPr>
                        <wpg:grpSpPr bwMode="auto">
                          <a:xfrm>
                            <a:off x="1553" y="853"/>
                            <a:ext cx="378" cy="603"/>
                            <a:chOff x="1553" y="853"/>
                            <a:chExt cx="378" cy="603"/>
                          </a:xfrm>
                        </wpg:grpSpPr>
                        <wps:wsp>
                          <wps:cNvPr id="10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 name="Group 19"/>
                        <wpg:cNvGrpSpPr>
                          <a:grpSpLocks/>
                        </wpg:cNvGrpSpPr>
                        <wpg:grpSpPr bwMode="auto">
                          <a:xfrm>
                            <a:off x="1628" y="923"/>
                            <a:ext cx="337" cy="220"/>
                            <a:chOff x="1628" y="923"/>
                            <a:chExt cx="337" cy="220"/>
                          </a:xfrm>
                        </wpg:grpSpPr>
                        <wps:wsp>
                          <wps:cNvPr id="10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 name="Group 21"/>
                        <wpg:cNvGrpSpPr>
                          <a:grpSpLocks/>
                        </wpg:cNvGrpSpPr>
                        <wpg:grpSpPr bwMode="auto">
                          <a:xfrm>
                            <a:off x="2025" y="853"/>
                            <a:ext cx="425" cy="603"/>
                            <a:chOff x="2025" y="853"/>
                            <a:chExt cx="425" cy="603"/>
                          </a:xfrm>
                        </wpg:grpSpPr>
                        <wps:wsp>
                          <wps:cNvPr id="10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 name="Group 25"/>
                        <wpg:cNvGrpSpPr>
                          <a:grpSpLocks/>
                        </wpg:cNvGrpSpPr>
                        <wpg:grpSpPr bwMode="auto">
                          <a:xfrm>
                            <a:off x="2565" y="853"/>
                            <a:ext cx="2" cy="603"/>
                            <a:chOff x="2565" y="853"/>
                            <a:chExt cx="2" cy="603"/>
                          </a:xfrm>
                        </wpg:grpSpPr>
                        <wps:wsp>
                          <wps:cNvPr id="10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1435551" id="Group 77" o:spid="_x0000_s1026" style="position:absolute;margin-left:0;margin-top:0;width:595.2pt;height:498.8pt;z-index:-251670529;mso-position-horizontal:lef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6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kzzTXfZgdSaAH0Vmal4hsNJ2/a7yG3yc&#10;AOec/Sio54rqZupCLs2adFFFW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x3&#10;2so45zUE96lrC0sskccYGSznAH40BsTuxUj0pvm4BLEKo7mvPvEnxo0TSXeK3lF1coDgDha8n8Qf&#10;F3V9fZlgkKxHoEyEH4965J4mEdtTy6+Y0KGl7vyPftW8babpIbzLhHcfwIea8w8XfGO4kSSKwYRA&#10;8ZjPP4ntXmMc97eDfNMwU9W3EL/Pn/PFXY7P92JGIiXoJZyQP+Ar1NefPEVami0R5NXMataNoaGL&#10;qd3q2sTGWWR8k5ySTn8TRXRjTMIshjSKI8LNeEoG9lUfz9qK5uRnjvDyk7ts+p6KKK+kP0I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&#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JPPPDAAAA2wAAAA8AAABkcnMvZG93bnJldi54bWxET11rwjAUfRf2H8Id7EU0dRtTOtOik0EH&#10;gzEr6OOluaZlzU1pMq3/3jwIPh7O9zIfbCtO1PvGsYLZNAFBXDndsFGwKz8nCxA+IGtsHZOCC3nI&#10;s4fRElPtzvxLp20wIoawT1FBHUKXSumrmiz6qeuII3d0vcUQYW+k7vEcw20rn5PkTVpsODbU2NFH&#10;TdXf9t8qeDVf4xfDRVFuyv33of1Zb8rjWqmnx2H1DiLQEO7im7vQCuZxbPwSf4DMr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wk888MAAADbAAAADwAAAAAAAAAAAAAAAACf&#10;AgAAZHJzL2Rvd25yZXYueG1sUEsFBgAAAAAEAAQA9wAAAI8DA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YgufDAAAA2wAAAA8AAABkcnMvZG93bnJldi54bWxEj0FrwkAUhO9C/8PyCt7Mpj3YNroJ0qJ4&#10;NUpbb4/scxPcfRuyq8Z/3y0Uehxm5htmWY3OiisNofOs4CnLQRA3XndsFBz269kriBCRNVrPpOBO&#10;AaryYbLEQvsb7+haRyMShEOBCtoY+0LK0LTkMGS+J07eyQ8OY5KDkXrAW4I7K5/zfC4ddpwWWuzp&#10;vaXmXF+cAm19bo8bX+/W3x9f+83dhOOnUWr6OK4WICKN8T/8195qBS9v8Psl/QBZ/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JiC58MAAADbAAAADwAAAAAAAAAAAAAAAACf&#10;AgAAZHJzL2Rvd25yZXYueG1sUEsFBgAAAAAEAAQA9wAAAI8DA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3gr8UA&#10;AADbAAAADwAAAGRycy9kb3ducmV2LnhtbESPS2sCQRCE74L/YeiAN3c2go9sHEVDFA+CiSaH3Jqd&#10;3ofu9Cw7o67/3hGEHIvq+qprOm9NJS7UuNKygtcoBkGcWl1yruDnsOpPQDiPrLGyTApu5GA+63am&#10;mGh75W+67H0uAoRdggoK7+tESpcWZNBFtiYOXmYbgz7IJpe6wWuAm0oO4ngkDZYcGgqs6aOg9LQ/&#10;m/AGn7fjL3n4HK6X+Jcdd3LzO8yU6r20i3cQnlr/f/xMb7SCyRs8tgQA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neCvxQAAANsAAAAPAAAAAAAAAAAAAAAAAJgCAABkcnMv&#10;ZG93bnJldi54bWxQSwUGAAAAAAQABAD1AAAAigM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sQyMQA&#10;AADbAAAADwAAAGRycy9kb3ducmV2LnhtbESPQWvCQBSE7wX/w/KE3uomPRSbuglFLehFqAr1+My+&#10;ZFOzb0N2jfHfdwuFHoeZ+YZZFKNtxUC9bxwrSGcJCOLS6YZrBcfDx9MchA/IGlvHpOBOHop88rDA&#10;TLsbf9KwD7WIEPYZKjAhdJmUvjRk0c9cRxy9yvUWQ5R9LXWPtwi3rXxOkhdpseG4YLCjpaHysr9a&#10;BedvU5Wn1S6V1forGbanjb2enVKP0/H9DUSgMfyH/9obreA1hd8v8QfI/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rEMjEAAAA2wAAAA8AAAAAAAAAAAAAAAAAmAIAAGRycy9k&#10;b3ducmV2LnhtbFBLBQYAAAAABAAEAPUAAACJAw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aVDsYA&#10;AADbAAAADwAAAGRycy9kb3ducmV2LnhtbESPQWvCQBSE74X+h+UVeim6aUtFo6uUtoqIB6MePD6y&#10;zySafRt21xj/vVso9DjMzDfMZNaZWrTkfGVZwWs/AUGcW11xoWC/m/eGIHxA1lhbJgU38jCbPj5M&#10;MNX2yhm121CICGGfooIyhCaV0uclGfR92xBH72idwRClK6R2eI1wU8u3JBlIgxXHhRIb+iopP28v&#10;RsFH5uu5O2xe2u/T+mfRjHB5u6yUen7qPscgAnXhP/zXXmoFo3f4/RJ/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aVDsYAAADbAAAADwAAAAAAAAAAAAAAAACYAgAAZHJz&#10;L2Rvd25yZXYueG1sUEsFBgAAAAAEAAQA9QAAAIsD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l8d8UA&#10;AADbAAAADwAAAGRycy9kb3ducmV2LnhtbESPS2sCQRCE7wH/w9CCtzhrYKOujqJBxUMg8XXw1uz0&#10;PnSnZ9kZdfPvM0Igx6K6vuqazltTiTs1rrSsYNCPQBCnVpecKzge1q8jEM4ja6wsk4IfcjCfdV6m&#10;mGj74B3d9z4XAcIuQQWF93UipUsLMuj6tiYOXmYbgz7IJpe6wUeAm0q+RdG7NFhyaCiwpo+C0uv+&#10;ZsIbfPscfsvDKt4s8ZxdvuT2FGdK9brtYgLCU+v/j//SW61gHMNzSwC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CXx3xQAAANsAAAAPAAAAAAAAAAAAAAAAAJgCAABkcnMv&#10;ZG93bnJldi54bWxQSwUGAAAAAAQABAD1AAAAigM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4tJ8UA&#10;AADbAAAADwAAAGRycy9kb3ducmV2LnhtbESPQWvCQBSE74X+h+UVvNWNHtSmWaW0CnoRagv1+JJ9&#10;yabNvg3ZNcZ/7xYEj8PMfMNkq8E2oqfO144VTMYJCOLC6ZorBd9fm+cFCB+QNTaOScGFPKyWjw8Z&#10;ptqd+ZP6Q6hEhLBPUYEJoU2l9IUhi37sWuLola6zGKLsKqk7PEe4beQ0SWbSYs1xwWBL74aKv8PJ&#10;Ksh/TVkcP/YTWa5/kn533NpT7pQaPQ1vryACDeEevrW3WsHLHP6/xB8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zi0nxQAAANs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2csYA&#10;AADbAAAADwAAAGRycy9kb3ducmV2LnhtbESPT2vCQBDF74LfYRmhN91UiG1SV2mlLR4EW20PvQ3Z&#10;yR/NzobsRuO3dwuCx8eb93vz5sve1OJErassK3icRCCIM6srLhT87D/GzyCcR9ZYWyYFF3KwXAwH&#10;c0y1PfM3nXa+EAHCLkUFpfdNKqXLSjLoJrYhDl5uW4M+yLaQusVzgJtaTqNoJg1WHBpKbGhVUnbc&#10;dSa8wd3m6Uvu3+PPN/zLD1u5/o1zpR5G/esLCE+9vx/f0mutIEngf0sAgFx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R2csYAAADbAAAADwAAAAAAAAAAAAAAAACYAgAAZHJz&#10;L2Rvd25yZXYueG1sUEsFBgAAAAAEAAQA9QAAAIsD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f8MAA&#10;AADcAAAADwAAAGRycy9kb3ducmV2LnhtbERP32vCMBB+H/g/hBvsbU2dIKMaZXRs7EnQFZ+P5NaU&#10;NZfaZG3nX28Ewbf7+H7eeju5VgzUh8azgnmWgyDW3jRcK6i+P55fQYSIbLD1TAr+KcB2M3tYY2H8&#10;yHsaDrEWKYRDgQpsjF0hZdCWHIbMd8SJ+/G9w5hgX0vT45jCXStf8nwpHTacGix2VFrSv4c/p+B0&#10;RpaN05+78l2THcKiOrqFUk+P09sKRKQp3sU395dJ8/M5XJ9JF8jN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jOf8MAAAADcAAAADwAAAAAAAAAAAAAAAACYAgAAZHJzL2Rvd25y&#10;ZXYueG1sUEsFBgAAAAAEAAQA9QAAAIUDA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MI5MIA&#10;AADcAAAADwAAAGRycy9kb3ducmV2LnhtbERPS2sCMRC+C/6HMEJvmmhhqVujiGLpTXyUXofN7INu&#10;Jssm7m77640g9DYf33NWm8HWoqPWV441zGcKBHHmTMWFhuvlMH0D4QOywdoxafglD5v1eLTC1Lie&#10;T9SdQyFiCPsUNZQhNKmUPivJop+5hjhyuWsthgjbQpoW+xhua7lQKpEWK44NJTa0Kyn7Od+shpDv&#10;j93FLP/6j+ZULNV3cvjKE61fJsP2HUSgIfyLn+5PE+erV3g8Ey+Q6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4wjkwgAAANwAAAAPAAAAAAAAAAAAAAAAAJgCAABkcnMvZG93&#10;bnJldi54bWxQSwUGAAAAAAQABAD1AAAAhwM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86M78A&#10;AADcAAAADwAAAGRycy9kb3ducmV2LnhtbERPTYvCMBC9C/sfwix4EU3Vukg1igii11X3PjRj2t1m&#10;Epqo9d8bQdjbPN7nLNedbcSN2lA7VjAeZSCIS6drNgrOp91wDiJEZI2NY1LwoADr1UdviYV2d/6m&#10;2zEakUI4FKigitEXUoayIoth5Dxx4i6utRgTbI3ULd5TuG3kJMu+pMWaU0OFnrYVlX/Hq1Xwe5lP&#10;zr7M872Z/vjB9ZGzwYNS/c9uswARqYv/4rf7oNP8bAavZ9IFcvU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NnzozvwAAANwAAAAPAAAAAAAAAAAAAAAAAJgCAABkcnMvZG93bnJl&#10;di54bWxQSwUGAAAAAAQABAD1AAAAhA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2kRMAA&#10;AADcAAAADwAAAGRycy9kb3ducmV2LnhtbERPTWsCMRC9F/wPYQpeSs1Wl2XZGkUKpV619j4kY3bb&#10;zSRsoq7/3ghCb/N4n7Ncj64XZxpi51nB26wAQay96dgqOHx/vtYgYkI22HsmBVeKsF5NnpbYGH/h&#10;HZ33yYocwrFBBW1KoZEy6pYcxpkPxJk7+sFhynCw0gx4yeGul/OiqKTDjnNDi4E+WtJ/+5NT8Hus&#10;54egy/LLLn7Cy+lassWtUtPncfMOItGY/sUP99bk+UUF92fyBXJ1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2kRMAAAADcAAAADwAAAAAAAAAAAAAAAACYAgAAZHJzL2Rvd25y&#10;ZXYueG1sUEsFBgAAAAAEAAQA9QAAAIUD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EB378A&#10;AADcAAAADwAAAGRycy9kb3ducmV2LnhtbERPTYvCMBC9C/sfwix4EU3V4ko1igii11X3PjRj2t1m&#10;Epqo9d8bQdjbPN7nLNedbcSN2lA7VjAeZSCIS6drNgrOp91wDiJEZI2NY1LwoADr1UdviYV2d/6m&#10;2zEakUI4FKigitEXUoayIoth5Dxx4i6utRgTbI3ULd5TuG3kJMtm0mLNqaFCT9uKyr/j1Sr4vcwn&#10;Z1/m+d5Mf/zg+sjZ4EGp/me3WYCI1MV/8dt90Gl+9gWvZ9IFcvU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AQHfvwAAANwAAAAPAAAAAAAAAAAAAAAAAJgCAABkcnMvZG93bnJl&#10;di54bWxQSwUGAAAAAAQABAD1AAAAhA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CkLcUA&#10;AADcAAAADwAAAGRycy9kb3ducmV2LnhtbESPQWvCQBCF7wX/wzJCb3WjiGjqJohY295MlPY6ZKfZ&#10;YHY2ZLea+uu7QqG3Gd773rxZ54NtxYV63zhWMJ0kIIgrpxuuFZyOL09LED4ga2wdk4If8pBno4c1&#10;ptpduaBLGWoRQ9inqMCE0KVS+sqQRT9xHXHUvlxvMcS1r6Xu8RrDbStnSbKQFhuOFwx2tDVUnctv&#10;q+C9eN3vPlYRXvrPw63YunZj5ko9jofNM4hAQ/g3/9FvOtZPVnB/Jk4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sKQtxQAAANwAAAAPAAAAAAAAAAAAAAAAAJgCAABkcnMv&#10;ZG93bnJldi54bWxQSwUGAAAAAAQABAD1AAAAigMAAAAA&#10;" path="m,l,603e" filled="f" strokecolor="#231f20" strokeweight="1.36325mm">
                    <v:path arrowok="t" o:connecttype="custom" o:connectlocs="0,853;0,1456" o:connectangles="0,0"/>
                  </v:shape>
                </v:group>
                <w10:wrap anchorx="page" anchory="page"/>
              </v:group>
            </w:pict>
          </mc:Fallback>
        </mc:AlternateContent>
      </w:r>
    </w:p>
    <w:p w14:paraId="773CBAA8" w14:textId="77777777" w:rsidR="00AA61A2" w:rsidRDefault="00AA61A2" w:rsidP="00AA61A2">
      <w:pPr>
        <w:spacing w:after="0" w:line="200" w:lineRule="exact"/>
      </w:pPr>
    </w:p>
    <w:p w14:paraId="773CBAA9" w14:textId="77777777" w:rsidR="00AA61A2" w:rsidRDefault="00AA61A2" w:rsidP="00AA61A2">
      <w:pPr>
        <w:spacing w:after="0" w:line="200" w:lineRule="exact"/>
      </w:pPr>
    </w:p>
    <w:p w14:paraId="773CBAAA" w14:textId="77777777" w:rsidR="00AA61A2" w:rsidRDefault="00AA61A2" w:rsidP="00AA61A2">
      <w:pPr>
        <w:spacing w:after="0" w:line="200" w:lineRule="exact"/>
      </w:pPr>
    </w:p>
    <w:p w14:paraId="773CBAAB" w14:textId="77777777" w:rsidR="00AA61A2" w:rsidRDefault="00AA61A2" w:rsidP="00AA61A2">
      <w:pPr>
        <w:spacing w:after="0" w:line="200" w:lineRule="exact"/>
      </w:pPr>
    </w:p>
    <w:p w14:paraId="773CBAAC" w14:textId="77777777" w:rsidR="00AA61A2" w:rsidRDefault="00AA61A2" w:rsidP="00AA61A2">
      <w:pPr>
        <w:spacing w:after="0" w:line="200" w:lineRule="exact"/>
      </w:pPr>
    </w:p>
    <w:p w14:paraId="773CBAAD" w14:textId="77777777" w:rsidR="00AA61A2" w:rsidRDefault="00AA61A2" w:rsidP="00AA61A2">
      <w:pPr>
        <w:spacing w:after="0" w:line="200" w:lineRule="exact"/>
      </w:pPr>
    </w:p>
    <w:p w14:paraId="773CBAAE" w14:textId="77777777" w:rsidR="00AA61A2" w:rsidRDefault="00AA61A2" w:rsidP="00AA61A2">
      <w:pPr>
        <w:spacing w:after="0" w:line="200" w:lineRule="exact"/>
      </w:pPr>
    </w:p>
    <w:p w14:paraId="773CBAAF" w14:textId="77777777" w:rsidR="00AA61A2" w:rsidRDefault="00AA61A2" w:rsidP="00AA61A2">
      <w:pPr>
        <w:spacing w:after="0" w:line="200" w:lineRule="exact"/>
      </w:pPr>
    </w:p>
    <w:p w14:paraId="773CBAB0" w14:textId="77777777" w:rsidR="00AA61A2" w:rsidRDefault="00AA61A2" w:rsidP="00AA61A2">
      <w:pPr>
        <w:spacing w:after="0" w:line="200" w:lineRule="exact"/>
      </w:pPr>
    </w:p>
    <w:p w14:paraId="773CBAB1" w14:textId="77777777" w:rsidR="00AA61A2" w:rsidRDefault="00AA61A2" w:rsidP="00AA61A2">
      <w:pPr>
        <w:spacing w:after="0" w:line="200" w:lineRule="exact"/>
      </w:pPr>
    </w:p>
    <w:p w14:paraId="773CBAB2" w14:textId="77777777" w:rsidR="00AA61A2" w:rsidRDefault="00AA61A2" w:rsidP="00AA61A2">
      <w:pPr>
        <w:spacing w:after="0" w:line="200" w:lineRule="exact"/>
      </w:pPr>
    </w:p>
    <w:p w14:paraId="773CBAB3" w14:textId="77777777" w:rsidR="00AA61A2" w:rsidRDefault="00AA61A2" w:rsidP="00AA61A2">
      <w:pPr>
        <w:spacing w:after="0" w:line="200" w:lineRule="exact"/>
      </w:pPr>
    </w:p>
    <w:p w14:paraId="773CBAB4" w14:textId="77777777" w:rsidR="00AA61A2" w:rsidRDefault="00AA61A2" w:rsidP="00AA61A2">
      <w:pPr>
        <w:spacing w:after="0" w:line="200" w:lineRule="exact"/>
      </w:pPr>
    </w:p>
    <w:p w14:paraId="773CBAB5" w14:textId="77777777" w:rsidR="00AA61A2" w:rsidRDefault="00AA61A2" w:rsidP="00AA61A2">
      <w:pPr>
        <w:spacing w:after="0" w:line="200" w:lineRule="exact"/>
      </w:pPr>
    </w:p>
    <w:p w14:paraId="773CBAB6" w14:textId="77777777" w:rsidR="00AA61A2" w:rsidRDefault="00AA61A2" w:rsidP="00AA61A2">
      <w:pPr>
        <w:spacing w:after="0" w:line="200" w:lineRule="exact"/>
      </w:pPr>
    </w:p>
    <w:p w14:paraId="773CBAB7" w14:textId="77777777" w:rsidR="00AA61A2" w:rsidRDefault="00AA61A2" w:rsidP="00AA61A2">
      <w:pPr>
        <w:spacing w:after="0" w:line="200" w:lineRule="exact"/>
      </w:pPr>
    </w:p>
    <w:p w14:paraId="773CBAB8" w14:textId="77777777" w:rsidR="00AA61A2" w:rsidRDefault="00AA61A2" w:rsidP="00AA61A2">
      <w:pPr>
        <w:spacing w:after="0" w:line="200" w:lineRule="exact"/>
      </w:pPr>
    </w:p>
    <w:p w14:paraId="773CBAB9" w14:textId="167C419C" w:rsidR="00AA61A2" w:rsidRPr="00C7096E" w:rsidRDefault="00AA61A2" w:rsidP="00AA61A2">
      <w:pPr>
        <w:pStyle w:val="Title"/>
      </w:pPr>
      <w:r>
        <w:t xml:space="preserve">PRI </w:t>
      </w:r>
      <w:r w:rsidRPr="00C7096E">
        <w:t>REPORTING FRAMEWORK 201</w:t>
      </w:r>
      <w:r w:rsidR="007D6C22">
        <w:t>4</w:t>
      </w:r>
      <w:r>
        <w:t>/1</w:t>
      </w:r>
      <w:r w:rsidR="007D6C22">
        <w:t>5</w:t>
      </w:r>
    </w:p>
    <w:p w14:paraId="773CBABA" w14:textId="77777777" w:rsidR="00AA61A2" w:rsidRPr="00112413" w:rsidRDefault="00AA61A2" w:rsidP="00AA61A2">
      <w:pPr>
        <w:pStyle w:val="Title"/>
      </w:pPr>
      <w:r w:rsidRPr="00112413">
        <w:t xml:space="preserve">Indirect </w:t>
      </w:r>
      <w:r>
        <w:t>–</w:t>
      </w:r>
      <w:r w:rsidRPr="00112413">
        <w:t xml:space="preserve"> Manager Selection, Appointment and Monitoring </w:t>
      </w:r>
    </w:p>
    <w:p w14:paraId="773CBABB" w14:textId="77777777" w:rsidR="00AA61A2" w:rsidRDefault="00AA61A2" w:rsidP="00AA61A2">
      <w:pPr>
        <w:spacing w:after="0" w:line="200" w:lineRule="exact"/>
      </w:pPr>
    </w:p>
    <w:p w14:paraId="773CBABC" w14:textId="77777777" w:rsidR="00AA61A2" w:rsidRDefault="00AA61A2" w:rsidP="00AA61A2">
      <w:pPr>
        <w:spacing w:after="0" w:line="200" w:lineRule="exact"/>
      </w:pPr>
    </w:p>
    <w:p w14:paraId="773CBABD" w14:textId="77777777" w:rsidR="00AA61A2" w:rsidRDefault="00AA61A2" w:rsidP="00AA61A2">
      <w:pPr>
        <w:spacing w:after="0" w:line="200" w:lineRule="exact"/>
      </w:pPr>
    </w:p>
    <w:p w14:paraId="773CBABE" w14:textId="37EDA888" w:rsidR="00AA61A2" w:rsidRDefault="007D6C22" w:rsidP="00AA61A2">
      <w:r>
        <w:t>September 2014</w:t>
      </w:r>
    </w:p>
    <w:p w14:paraId="773CBABF" w14:textId="77777777" w:rsidR="00AA61A2" w:rsidRPr="009C1D27" w:rsidRDefault="005360FC" w:rsidP="00AA61A2">
      <w:pPr>
        <w:rPr>
          <w:color w:val="0070C0"/>
          <w:u w:val="single"/>
        </w:rPr>
      </w:pPr>
      <w:hyperlink r:id="rId15" w:history="1">
        <w:r w:rsidR="00AA61A2" w:rsidRPr="009C1D27">
          <w:rPr>
            <w:color w:val="0070C0"/>
            <w:u w:val="single"/>
          </w:rPr>
          <w:t>reporting@unpri.org</w:t>
        </w:r>
      </w:hyperlink>
    </w:p>
    <w:p w14:paraId="773CBAC0" w14:textId="77777777" w:rsidR="00AA61A2" w:rsidRDefault="00197A7F" w:rsidP="00AA61A2">
      <w:pPr>
        <w:spacing w:after="0" w:line="200" w:lineRule="exact"/>
      </w:pPr>
      <w:r w:rsidRPr="009C1D27">
        <w:t xml:space="preserve">+44 (0) </w:t>
      </w:r>
      <w:r>
        <w:t>20 3714 3187</w:t>
      </w:r>
    </w:p>
    <w:p w14:paraId="773CBAC1" w14:textId="77777777" w:rsidR="00AA61A2" w:rsidRDefault="00AA61A2">
      <w:pPr>
        <w:widowControl/>
        <w:autoSpaceDE/>
        <w:autoSpaceDN/>
        <w:adjustRightInd/>
        <w:spacing w:before="0" w:after="0" w:line="240" w:lineRule="auto"/>
        <w:rPr>
          <w:color w:val="0050A6"/>
          <w:sz w:val="44"/>
          <w:szCs w:val="56"/>
        </w:rPr>
      </w:pPr>
      <w:r>
        <w:br w:type="page"/>
      </w:r>
    </w:p>
    <w:p w14:paraId="773CBAC2" w14:textId="77777777" w:rsidR="00EC1FC4" w:rsidRDefault="00EC1FC4" w:rsidP="00EC1FC4">
      <w:pPr>
        <w:pStyle w:val="Heading1"/>
        <w:spacing w:before="120" w:after="120"/>
      </w:pPr>
      <w:bookmarkStart w:id="0" w:name="_Toc367443430"/>
      <w:bookmarkStart w:id="1" w:name="_Toc367980991"/>
      <w:bookmarkStart w:id="2" w:name="_Toc399945132"/>
      <w:r>
        <w:lastRenderedPageBreak/>
        <w:t>Understanding this document</w:t>
      </w:r>
      <w:bookmarkEnd w:id="0"/>
      <w:bookmarkEnd w:id="1"/>
      <w:bookmarkEnd w:id="2"/>
      <w:r>
        <w:t xml:space="preserve"> </w:t>
      </w:r>
    </w:p>
    <w:p w14:paraId="773CBAC3" w14:textId="77777777" w:rsidR="00EC1FC4" w:rsidRDefault="00EC1FC4" w:rsidP="00EC1FC4">
      <w:pPr>
        <w:pStyle w:val="INDICATORTEXT"/>
        <w:spacing w:before="120"/>
        <w:ind w:right="-546"/>
        <w:jc w:val="both"/>
        <w:rPr>
          <w:lang w:eastAsia="en-GB"/>
        </w:rPr>
      </w:pPr>
      <w:r>
        <w:rPr>
          <w:lang w:eastAsia="en-GB"/>
        </w:rPr>
        <w:t>In addition to the detailed indicator text and selection options, in each module of the PRI Reporting Framework you can find informatio</w:t>
      </w:r>
      <w:bookmarkStart w:id="3" w:name="_GoBack"/>
      <w:bookmarkEnd w:id="3"/>
      <w:r>
        <w:rPr>
          <w:lang w:eastAsia="en-GB"/>
        </w:rPr>
        <w:t xml:space="preserve">n that will help you to identify which indicators are relevant for your organisation. </w:t>
      </w:r>
    </w:p>
    <w:p w14:paraId="773CBAC4" w14:textId="77777777" w:rsidR="00EC1FC4" w:rsidRPr="002F6B3D" w:rsidRDefault="00EC1FC4" w:rsidP="00EC1FC4">
      <w:pPr>
        <w:pStyle w:val="INDICATORTEXT"/>
        <w:ind w:right="-546"/>
        <w:jc w:val="both"/>
        <w:rPr>
          <w:b/>
          <w:lang w:eastAsia="en-GB"/>
        </w:rPr>
      </w:pPr>
      <w:r w:rsidRPr="002F6B3D">
        <w:rPr>
          <w:b/>
          <w:lang w:eastAsia="en-GB"/>
        </w:rPr>
        <w:t>Top bar</w:t>
      </w:r>
    </w:p>
    <w:p w14:paraId="773CBAC5" w14:textId="77777777" w:rsidR="00EC1FC4" w:rsidRDefault="00EC1FC4" w:rsidP="00EC1FC4">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C1FC4" w14:paraId="773CBACA" w14:textId="77777777" w:rsidTr="00EC1F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BAC6" w14:textId="77777777" w:rsidR="00EC1FC4" w:rsidRPr="00F667D4" w:rsidRDefault="00EC1FC4" w:rsidP="00EC1FC4">
            <w:pPr>
              <w:spacing w:after="0"/>
              <w:rPr>
                <w:rStyle w:val="IntenseEmphasis"/>
                <w:b w:val="0"/>
                <w:bCs w:val="0"/>
                <w:iCs w:val="0"/>
              </w:rPr>
            </w:pPr>
          </w:p>
        </w:tc>
        <w:tc>
          <w:tcPr>
            <w:tcW w:w="3402" w:type="dxa"/>
          </w:tcPr>
          <w:p w14:paraId="773CBAC7" w14:textId="77777777" w:rsidR="00EC1FC4" w:rsidRPr="00F667D4" w:rsidRDefault="00EC1FC4" w:rsidP="00EC1FC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73CBAC8" w14:textId="77777777" w:rsidR="00EC1FC4" w:rsidRPr="00F667D4" w:rsidRDefault="00EC1FC4" w:rsidP="00EC1FC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BAC9" w14:textId="77777777" w:rsidR="00EC1FC4" w:rsidRPr="00F667D4" w:rsidRDefault="00EC1FC4" w:rsidP="00EC1FC4">
            <w:pPr>
              <w:spacing w:after="0"/>
              <w:rPr>
                <w:rStyle w:val="IntenseEmphasis"/>
                <w:b w:val="0"/>
                <w:bCs w:val="0"/>
                <w:iCs w:val="0"/>
              </w:rPr>
            </w:pPr>
            <w:r w:rsidRPr="00F667D4">
              <w:t>Principle</w:t>
            </w:r>
          </w:p>
        </w:tc>
      </w:tr>
      <w:tr w:rsidR="00EC1FC4" w14:paraId="773CBACF" w14:textId="77777777" w:rsidTr="00EC1FC4">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73CBACB" w14:textId="77777777" w:rsidR="00EC1FC4" w:rsidRPr="00DB5C48" w:rsidRDefault="00EC1FC4" w:rsidP="00EC1FC4">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773CBACC" w14:textId="77777777" w:rsidR="00EC1FC4" w:rsidRPr="00DB5C48" w:rsidRDefault="00EC1FC4" w:rsidP="00EC1F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73CBACD" w14:textId="77777777" w:rsidR="00EC1FC4" w:rsidRPr="00DB5C48" w:rsidRDefault="00EC1FC4" w:rsidP="00EC1F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73CBACE" w14:textId="77777777" w:rsidR="00EC1FC4" w:rsidRPr="00DB5C48" w:rsidRDefault="00EC1FC4" w:rsidP="00EC1FC4">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773CBAD0" w14:textId="77777777" w:rsidR="00EC1FC4" w:rsidRDefault="00EC1FC4" w:rsidP="00EC1FC4">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EC1FC4" w14:paraId="773CBAD3" w14:textId="77777777" w:rsidTr="00EC1FC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73CBAD1" w14:textId="77777777" w:rsidR="00EC1FC4" w:rsidRPr="00C72280" w:rsidRDefault="00EC1FC4" w:rsidP="00EC1FC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773CBAD2" w14:textId="77777777" w:rsidR="00EC1FC4" w:rsidRPr="00E85043" w:rsidRDefault="00EC1FC4" w:rsidP="00EC1FC4">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EC1FC4" w14:paraId="773CBAD7" w14:textId="77777777" w:rsidTr="00EC1FC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73CBAD4" w14:textId="77777777" w:rsidR="00EC1FC4" w:rsidRPr="00C72280" w:rsidRDefault="00EC1FC4" w:rsidP="00EC1FC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773CBAD5" w14:textId="77777777" w:rsidR="00EC1FC4" w:rsidRPr="00C72280" w:rsidRDefault="00EC1FC4" w:rsidP="00EC1FC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73CBAD6" w14:textId="77777777" w:rsidR="00EC1FC4" w:rsidRPr="00E85043" w:rsidRDefault="00EC1FC4" w:rsidP="00EC1FC4">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EC1FC4" w14:paraId="773CBADA" w14:textId="77777777" w:rsidTr="00EC1FC4">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73CBAD8" w14:textId="77777777" w:rsidR="00EC1FC4" w:rsidRPr="00C72280" w:rsidRDefault="00EC1FC4" w:rsidP="00EC1FC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73CBAD9" w14:textId="77777777" w:rsidR="00EC1FC4" w:rsidRPr="00E85043" w:rsidRDefault="00EC1FC4" w:rsidP="00EC1FC4">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773CBADB" w14:textId="77777777" w:rsidR="00EC1FC4" w:rsidRPr="00E85043" w:rsidRDefault="00EC1FC4" w:rsidP="00EC1FC4">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EC1FC4" w14:paraId="773CBADF" w14:textId="77777777" w:rsidTr="00EC1FC4">
        <w:trPr>
          <w:trHeight w:val="668"/>
        </w:trPr>
        <w:tc>
          <w:tcPr>
            <w:tcW w:w="1560" w:type="dxa"/>
          </w:tcPr>
          <w:p w14:paraId="773CBADC" w14:textId="77777777" w:rsidR="00EC1FC4" w:rsidRDefault="00EC1FC4" w:rsidP="00EC1FC4">
            <w:pPr>
              <w:pStyle w:val="INDICATORTEXT"/>
              <w:spacing w:before="40" w:after="60"/>
              <w:ind w:left="34"/>
              <w:jc w:val="both"/>
            </w:pPr>
            <w:r w:rsidRPr="004C1494">
              <w:t>Gateway</w:t>
            </w:r>
          </w:p>
        </w:tc>
        <w:tc>
          <w:tcPr>
            <w:tcW w:w="1275" w:type="dxa"/>
          </w:tcPr>
          <w:p w14:paraId="773CBADD" w14:textId="77777777" w:rsidR="00EC1FC4" w:rsidRDefault="00EC1FC4" w:rsidP="00EC1FC4">
            <w:pPr>
              <w:pStyle w:val="INDICATORTEXT"/>
              <w:spacing w:before="40" w:after="60"/>
              <w:jc w:val="both"/>
            </w:pPr>
            <w:r>
              <w:rPr>
                <w:noProof/>
                <w:lang w:eastAsia="en-GB"/>
              </w:rPr>
              <w:drawing>
                <wp:inline distT="0" distB="0" distL="0" distR="0" wp14:anchorId="773CC3DA" wp14:editId="773CC3DB">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73CBADE" w14:textId="77777777" w:rsidR="00EC1FC4" w:rsidRDefault="00EC1FC4" w:rsidP="00EC1FC4">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EC1FC4" w14:paraId="773CBAE3" w14:textId="77777777" w:rsidTr="00EC1FC4">
        <w:tc>
          <w:tcPr>
            <w:tcW w:w="1560" w:type="dxa"/>
          </w:tcPr>
          <w:p w14:paraId="773CBAE0" w14:textId="77777777" w:rsidR="00EC1FC4" w:rsidRDefault="00EC1FC4" w:rsidP="00EC1FC4">
            <w:pPr>
              <w:pStyle w:val="INDICATORTEXT"/>
              <w:spacing w:before="40" w:after="60"/>
              <w:ind w:left="34"/>
              <w:jc w:val="both"/>
            </w:pPr>
            <w:r w:rsidRPr="004C1494">
              <w:t>Peering</w:t>
            </w:r>
          </w:p>
        </w:tc>
        <w:tc>
          <w:tcPr>
            <w:tcW w:w="1275" w:type="dxa"/>
          </w:tcPr>
          <w:p w14:paraId="773CBAE1" w14:textId="77777777" w:rsidR="00EC1FC4" w:rsidRDefault="00EC1FC4" w:rsidP="00EC1FC4">
            <w:pPr>
              <w:pStyle w:val="INDICATORTEXT"/>
              <w:spacing w:before="40" w:after="60"/>
              <w:jc w:val="both"/>
            </w:pPr>
            <w:r>
              <w:rPr>
                <w:noProof/>
                <w:lang w:eastAsia="en-GB"/>
              </w:rPr>
              <w:drawing>
                <wp:inline distT="0" distB="0" distL="0" distR="0" wp14:anchorId="773CC3DC" wp14:editId="773CC3DD">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73CBAE2" w14:textId="77777777" w:rsidR="00EC1FC4" w:rsidRDefault="00EC1FC4" w:rsidP="00EC1FC4">
            <w:pPr>
              <w:pStyle w:val="INDICATORTEXT"/>
              <w:spacing w:before="40" w:after="60"/>
              <w:ind w:left="0"/>
              <w:jc w:val="both"/>
              <w:rPr>
                <w:lang w:eastAsia="en-GB"/>
              </w:rPr>
            </w:pPr>
            <w:r>
              <w:t>These indicators are used to determine your peer groups for assessment purposes.</w:t>
            </w:r>
          </w:p>
        </w:tc>
      </w:tr>
      <w:tr w:rsidR="00EC1FC4" w14:paraId="773CBAE7" w14:textId="77777777" w:rsidTr="00EC1FC4">
        <w:tc>
          <w:tcPr>
            <w:tcW w:w="1560" w:type="dxa"/>
          </w:tcPr>
          <w:p w14:paraId="773CBAE4" w14:textId="77777777" w:rsidR="00EC1FC4" w:rsidRDefault="00EC1FC4" w:rsidP="00EC1FC4">
            <w:pPr>
              <w:pStyle w:val="INDICATORTEXT"/>
              <w:spacing w:before="40" w:after="60"/>
              <w:ind w:left="34"/>
              <w:jc w:val="both"/>
            </w:pPr>
            <w:r w:rsidRPr="004C1494">
              <w:t>Core assessed</w:t>
            </w:r>
          </w:p>
        </w:tc>
        <w:tc>
          <w:tcPr>
            <w:tcW w:w="1275" w:type="dxa"/>
          </w:tcPr>
          <w:p w14:paraId="773CBAE5" w14:textId="77777777" w:rsidR="00EC1FC4" w:rsidRDefault="00EC1FC4" w:rsidP="00EC1FC4">
            <w:pPr>
              <w:pStyle w:val="INDICATORTEXT"/>
              <w:spacing w:before="40" w:after="60"/>
              <w:jc w:val="both"/>
            </w:pPr>
            <w:r>
              <w:rPr>
                <w:noProof/>
                <w:lang w:eastAsia="en-GB"/>
              </w:rPr>
              <w:drawing>
                <wp:inline distT="0" distB="0" distL="0" distR="0" wp14:anchorId="773CC3DE" wp14:editId="773CC3DF">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73CBAE6" w14:textId="77777777" w:rsidR="00EC1FC4" w:rsidRDefault="00EC1FC4" w:rsidP="00EC1FC4">
            <w:pPr>
              <w:pStyle w:val="INDICATORTEXT"/>
              <w:spacing w:before="40" w:after="60"/>
              <w:ind w:left="0"/>
              <w:jc w:val="both"/>
              <w:rPr>
                <w:lang w:eastAsia="en-GB"/>
              </w:rPr>
            </w:pPr>
            <w:r>
              <w:t>These indicators form the core of the assessment, and represent the majority of your final assessment score.</w:t>
            </w:r>
          </w:p>
        </w:tc>
      </w:tr>
      <w:tr w:rsidR="00EC1FC4" w14:paraId="773CBAEB" w14:textId="77777777" w:rsidTr="00EC1FC4">
        <w:tc>
          <w:tcPr>
            <w:tcW w:w="1560" w:type="dxa"/>
          </w:tcPr>
          <w:p w14:paraId="773CBAE8" w14:textId="77777777" w:rsidR="00EC1FC4" w:rsidRDefault="00EC1FC4" w:rsidP="00EC1FC4">
            <w:pPr>
              <w:pStyle w:val="INDICATORTEXT"/>
              <w:spacing w:before="40" w:after="60"/>
              <w:ind w:left="34"/>
              <w:jc w:val="both"/>
            </w:pPr>
            <w:r w:rsidRPr="004C1494">
              <w:t>Additional assessed</w:t>
            </w:r>
          </w:p>
        </w:tc>
        <w:tc>
          <w:tcPr>
            <w:tcW w:w="1275" w:type="dxa"/>
          </w:tcPr>
          <w:p w14:paraId="773CBAE9" w14:textId="77777777" w:rsidR="00EC1FC4" w:rsidRDefault="00EC1FC4" w:rsidP="00EC1FC4">
            <w:pPr>
              <w:pStyle w:val="INDICATORTEXT"/>
              <w:spacing w:before="40" w:after="60"/>
              <w:jc w:val="both"/>
            </w:pPr>
            <w:r>
              <w:rPr>
                <w:noProof/>
                <w:lang w:eastAsia="en-GB"/>
              </w:rPr>
              <w:drawing>
                <wp:inline distT="0" distB="0" distL="0" distR="0" wp14:anchorId="773CC3E0" wp14:editId="773CC3E1">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73CBAEA" w14:textId="77777777" w:rsidR="00EC1FC4" w:rsidRDefault="00EC1FC4" w:rsidP="00EC1FC4">
            <w:pPr>
              <w:pStyle w:val="INDICATORTEXT"/>
              <w:spacing w:before="40" w:after="60"/>
              <w:ind w:left="0"/>
              <w:jc w:val="both"/>
              <w:rPr>
                <w:lang w:eastAsia="en-GB"/>
              </w:rPr>
            </w:pPr>
            <w:r>
              <w:t>These indicators represent more advanced or alternative practices and contribute to a smaller part of your score.</w:t>
            </w:r>
          </w:p>
        </w:tc>
      </w:tr>
      <w:tr w:rsidR="00EC1FC4" w14:paraId="773CBAEF" w14:textId="77777777" w:rsidTr="00EC1FC4">
        <w:tc>
          <w:tcPr>
            <w:tcW w:w="1560" w:type="dxa"/>
          </w:tcPr>
          <w:p w14:paraId="773CBAEC" w14:textId="77777777" w:rsidR="00EC1FC4" w:rsidRDefault="00EC1FC4" w:rsidP="00EC1FC4">
            <w:pPr>
              <w:pStyle w:val="INDICATORTEXT"/>
              <w:spacing w:before="40" w:after="60"/>
              <w:ind w:left="34"/>
              <w:jc w:val="both"/>
            </w:pPr>
            <w:r w:rsidRPr="004C1494">
              <w:t>Descriptive</w:t>
            </w:r>
          </w:p>
        </w:tc>
        <w:tc>
          <w:tcPr>
            <w:tcW w:w="1275" w:type="dxa"/>
          </w:tcPr>
          <w:p w14:paraId="773CBAED" w14:textId="77777777" w:rsidR="00EC1FC4" w:rsidRDefault="00EC1FC4" w:rsidP="00EC1FC4">
            <w:pPr>
              <w:pStyle w:val="INDICATORTEXT"/>
              <w:spacing w:before="40" w:after="60"/>
              <w:jc w:val="both"/>
            </w:pPr>
            <w:r>
              <w:rPr>
                <w:noProof/>
                <w:lang w:eastAsia="en-GB"/>
              </w:rPr>
              <w:drawing>
                <wp:inline distT="0" distB="0" distL="0" distR="0" wp14:anchorId="773CC3E2" wp14:editId="773CC3E3">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73CBAEE" w14:textId="77777777" w:rsidR="00EC1FC4" w:rsidRDefault="00EC1FC4" w:rsidP="00EC1FC4">
            <w:pPr>
              <w:pStyle w:val="INDICATORTEXT"/>
              <w:spacing w:before="40" w:after="60"/>
              <w:ind w:left="0"/>
              <w:jc w:val="both"/>
              <w:rPr>
                <w:lang w:eastAsia="en-GB"/>
              </w:rPr>
            </w:pPr>
            <w:r>
              <w:t>These are open-ended narrative indicators, allowing you to describe your activities.</w:t>
            </w:r>
          </w:p>
        </w:tc>
      </w:tr>
    </w:tbl>
    <w:p w14:paraId="773CBAF0" w14:textId="77777777" w:rsidR="00EC1FC4" w:rsidRPr="002F6B3D" w:rsidRDefault="00EC1FC4" w:rsidP="00EC1FC4">
      <w:pPr>
        <w:pStyle w:val="INDICATORTEXT"/>
        <w:spacing w:before="120"/>
        <w:rPr>
          <w:b/>
          <w:lang w:eastAsia="en-GB"/>
        </w:rPr>
      </w:pPr>
      <w:r w:rsidRPr="002F6B3D">
        <w:rPr>
          <w:b/>
          <w:lang w:eastAsia="en-GB"/>
        </w:rPr>
        <w:t>Underneath the indicator</w:t>
      </w:r>
    </w:p>
    <w:p w14:paraId="773CBAF1" w14:textId="77777777" w:rsidR="00EC1FC4" w:rsidRDefault="00EC1FC4" w:rsidP="00EC1FC4">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EC1FC4" w14:paraId="773CBAF4" w14:textId="77777777" w:rsidTr="00EC1FC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773CBAF2" w14:textId="77777777" w:rsidR="00EC1FC4" w:rsidRPr="00F67C19" w:rsidRDefault="00EC1FC4" w:rsidP="00EC1FC4">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773CBAF3" w14:textId="77777777" w:rsidR="00EC1FC4" w:rsidRPr="00BB6E27" w:rsidRDefault="00EC1FC4" w:rsidP="00EC1FC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EC1FC4" w:rsidRPr="00D5451C" w14:paraId="773CBAF7" w14:textId="77777777" w:rsidTr="00EC1FC4">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73CBAF5" w14:textId="77777777" w:rsidR="00EC1FC4" w:rsidRPr="00F667D4" w:rsidRDefault="00EC1FC4" w:rsidP="00EC1FC4">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73CBAF6" w14:textId="77777777" w:rsidR="00EC1FC4" w:rsidRPr="00B9480C" w:rsidRDefault="00EC1FC4" w:rsidP="00EC1FC4">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EC1FC4" w:rsidRPr="00D5451C" w14:paraId="773CBAFA" w14:textId="77777777" w:rsidTr="00EC1FC4">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73CBAF8" w14:textId="77777777" w:rsidR="00EC1FC4" w:rsidRPr="00F667D4" w:rsidRDefault="00EC1FC4" w:rsidP="00EC1FC4">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773CBAF9" w14:textId="77777777" w:rsidR="00EC1FC4" w:rsidRPr="00CC7769" w:rsidRDefault="00EC1FC4" w:rsidP="00EC1FC4">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EC1FC4" w:rsidRPr="00D5451C" w14:paraId="773CBAFC"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73CBAFB" w14:textId="77777777" w:rsidR="00EC1FC4" w:rsidRPr="00837EA2" w:rsidRDefault="00EC1FC4" w:rsidP="00EC1FC4">
            <w:pPr>
              <w:pStyle w:val="INDICATORTEXT"/>
              <w:spacing w:before="0"/>
              <w:jc w:val="both"/>
              <w:rPr>
                <w:b/>
              </w:rPr>
            </w:pPr>
            <w:r>
              <w:rPr>
                <w:b/>
              </w:rPr>
              <w:t>LOGIC</w:t>
            </w:r>
          </w:p>
        </w:tc>
      </w:tr>
      <w:tr w:rsidR="00EC1FC4" w:rsidRPr="00D5451C" w14:paraId="773CBAFF"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73CBAFD" w14:textId="77777777" w:rsidR="00EC1FC4" w:rsidRPr="00F667D4" w:rsidRDefault="00EC1FC4" w:rsidP="00EC1FC4">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73CBAFE" w14:textId="77777777" w:rsidR="00EC1FC4" w:rsidRPr="00CC7769" w:rsidRDefault="00EC1FC4" w:rsidP="00EC1FC4">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EC1FC4" w:rsidRPr="00D5451C" w14:paraId="773CBB01"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73CBB00" w14:textId="77777777" w:rsidR="00EC1FC4" w:rsidRPr="00F667D4" w:rsidRDefault="00EC1FC4" w:rsidP="00EC1FC4">
            <w:pPr>
              <w:pStyle w:val="INDICATORTEXT"/>
              <w:spacing w:before="0"/>
              <w:jc w:val="both"/>
              <w:rPr>
                <w:b/>
              </w:rPr>
            </w:pPr>
            <w:r w:rsidRPr="00F667D4">
              <w:rPr>
                <w:b/>
              </w:rPr>
              <w:t>ASSESSMENT</w:t>
            </w:r>
          </w:p>
        </w:tc>
      </w:tr>
      <w:tr w:rsidR="00EC1FC4" w:rsidRPr="00D5451C" w14:paraId="773CBB04"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73CBB02" w14:textId="77777777" w:rsidR="00EC1FC4" w:rsidRPr="00F667D4" w:rsidRDefault="00EC1FC4" w:rsidP="00EC1FC4">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73CBB03" w14:textId="77777777" w:rsidR="00EC1FC4" w:rsidRDefault="00EC1FC4" w:rsidP="00EC1FC4">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EC1FC4" w:rsidRPr="00D5451C" w14:paraId="773CBB07"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773CBB05" w14:textId="77777777" w:rsidR="00EC1FC4" w:rsidRDefault="00EC1FC4" w:rsidP="00EC1FC4">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73CBB06" w14:textId="77777777" w:rsidR="00EC1FC4" w:rsidRDefault="00EC1FC4" w:rsidP="00EC1FC4">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EC1FC4" w:rsidRPr="00D5451C" w14:paraId="773CBB0A"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773CBB08" w14:textId="77777777" w:rsidR="00EC1FC4" w:rsidRPr="00F67C19" w:rsidRDefault="00EC1FC4" w:rsidP="00EC1FC4">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773CBB09" w14:textId="77777777" w:rsidR="00EC1FC4" w:rsidRPr="00BB6E27" w:rsidRDefault="00EC1FC4" w:rsidP="00EC1FC4">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EC1FC4" w:rsidRPr="00D5451C" w14:paraId="773CBB0D"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773CBB0B" w14:textId="77777777" w:rsidR="00EC1FC4" w:rsidRPr="000D72DF" w:rsidRDefault="00EC1FC4" w:rsidP="00EC1FC4">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773CBB0C" w14:textId="77777777" w:rsidR="00EC1FC4" w:rsidRPr="00F83E7B" w:rsidRDefault="00EC1FC4" w:rsidP="00EC1FC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773CBB0E" w14:textId="77777777" w:rsidR="00EC1FC4" w:rsidRDefault="00EC1FC4" w:rsidP="00EC1FC4">
      <w:pPr>
        <w:widowControl/>
        <w:autoSpaceDE/>
        <w:autoSpaceDN/>
        <w:adjustRightInd/>
        <w:spacing w:before="0" w:after="0" w:line="240" w:lineRule="auto"/>
      </w:pPr>
      <w:r>
        <w:br w:type="page"/>
      </w:r>
    </w:p>
    <w:sdt>
      <w:sdtPr>
        <w:rPr>
          <w:rFonts w:ascii="Arial" w:hAnsi="Arial" w:cs="Arial"/>
          <w:bCs w:val="0"/>
          <w:color w:val="auto"/>
          <w:sz w:val="20"/>
          <w:szCs w:val="20"/>
        </w:rPr>
        <w:id w:val="19949767"/>
        <w:docPartObj>
          <w:docPartGallery w:val="Table of Contents"/>
          <w:docPartUnique/>
        </w:docPartObj>
      </w:sdtPr>
      <w:sdtContent>
        <w:p w14:paraId="773CBB0F" w14:textId="77777777" w:rsidR="0065111A" w:rsidRPr="002E5840" w:rsidRDefault="0065111A">
          <w:pPr>
            <w:pStyle w:val="TOCHeading"/>
            <w:rPr>
              <w:rFonts w:ascii="Arial" w:hAnsi="Arial" w:cs="Arial"/>
            </w:rPr>
          </w:pPr>
          <w:r w:rsidRPr="002E5840">
            <w:rPr>
              <w:rFonts w:ascii="Arial" w:hAnsi="Arial" w:cs="Arial"/>
            </w:rPr>
            <w:t>Table of Contents</w:t>
          </w:r>
        </w:p>
        <w:p w14:paraId="773CBB10" w14:textId="77777777" w:rsidR="00AA61A2" w:rsidRDefault="00AA61A2">
          <w:pPr>
            <w:pStyle w:val="TOC1"/>
          </w:pPr>
          <w:r>
            <w:t>Pathways through this module</w:t>
          </w:r>
          <w:r>
            <w:tab/>
            <w:t>4</w:t>
          </w:r>
        </w:p>
        <w:p w14:paraId="760FBA4B" w14:textId="77777777" w:rsidR="007153C2" w:rsidRDefault="00ED263D">
          <w:pPr>
            <w:pStyle w:val="TOC1"/>
            <w:rPr>
              <w:rFonts w:asciiTheme="minorHAnsi" w:eastAsiaTheme="minorEastAsia" w:hAnsiTheme="minorHAnsi" w:cstheme="minorBidi"/>
              <w:sz w:val="22"/>
              <w:szCs w:val="22"/>
              <w:lang w:eastAsia="en-GB"/>
            </w:rPr>
          </w:pPr>
          <w:r>
            <w:fldChar w:fldCharType="begin"/>
          </w:r>
          <w:r w:rsidR="0065111A">
            <w:instrText xml:space="preserve"> TOC \o "1-3" \h \z \u </w:instrText>
          </w:r>
          <w:r>
            <w:fldChar w:fldCharType="separate"/>
          </w:r>
          <w:hyperlink w:anchor="_Toc399945132" w:history="1">
            <w:r w:rsidR="007153C2" w:rsidRPr="006D1F02">
              <w:rPr>
                <w:rStyle w:val="Hyperlink"/>
              </w:rPr>
              <w:t>Understanding this document</w:t>
            </w:r>
            <w:r w:rsidR="007153C2">
              <w:rPr>
                <w:webHidden/>
              </w:rPr>
              <w:tab/>
            </w:r>
            <w:r w:rsidR="007153C2">
              <w:rPr>
                <w:webHidden/>
              </w:rPr>
              <w:fldChar w:fldCharType="begin"/>
            </w:r>
            <w:r w:rsidR="007153C2">
              <w:rPr>
                <w:webHidden/>
              </w:rPr>
              <w:instrText xml:space="preserve"> PAGEREF _Toc399945132 \h </w:instrText>
            </w:r>
            <w:r w:rsidR="007153C2">
              <w:rPr>
                <w:webHidden/>
              </w:rPr>
            </w:r>
            <w:r w:rsidR="007153C2">
              <w:rPr>
                <w:webHidden/>
              </w:rPr>
              <w:fldChar w:fldCharType="separate"/>
            </w:r>
            <w:r w:rsidR="003758C1">
              <w:rPr>
                <w:webHidden/>
              </w:rPr>
              <w:t>2</w:t>
            </w:r>
            <w:r w:rsidR="007153C2">
              <w:rPr>
                <w:webHidden/>
              </w:rPr>
              <w:fldChar w:fldCharType="end"/>
            </w:r>
          </w:hyperlink>
        </w:p>
        <w:p w14:paraId="546AB380" w14:textId="77777777" w:rsidR="007153C2" w:rsidRDefault="007153C2">
          <w:pPr>
            <w:pStyle w:val="TOC1"/>
            <w:rPr>
              <w:rFonts w:asciiTheme="minorHAnsi" w:eastAsiaTheme="minorEastAsia" w:hAnsiTheme="minorHAnsi" w:cstheme="minorBidi"/>
              <w:sz w:val="22"/>
              <w:szCs w:val="22"/>
              <w:lang w:eastAsia="en-GB"/>
            </w:rPr>
          </w:pPr>
          <w:hyperlink w:anchor="_Toc399945133" w:history="1">
            <w:r w:rsidRPr="006D1F02">
              <w:rPr>
                <w:rStyle w:val="Hyperlink"/>
              </w:rPr>
              <w:t>Pathways through the module</w:t>
            </w:r>
            <w:r>
              <w:rPr>
                <w:webHidden/>
              </w:rPr>
              <w:tab/>
            </w:r>
            <w:r>
              <w:rPr>
                <w:webHidden/>
              </w:rPr>
              <w:fldChar w:fldCharType="begin"/>
            </w:r>
            <w:r>
              <w:rPr>
                <w:webHidden/>
              </w:rPr>
              <w:instrText xml:space="preserve"> PAGEREF _Toc399945133 \h </w:instrText>
            </w:r>
            <w:r>
              <w:rPr>
                <w:webHidden/>
              </w:rPr>
            </w:r>
            <w:r>
              <w:rPr>
                <w:webHidden/>
              </w:rPr>
              <w:fldChar w:fldCharType="separate"/>
            </w:r>
            <w:r w:rsidR="003758C1">
              <w:rPr>
                <w:webHidden/>
              </w:rPr>
              <w:t>4</w:t>
            </w:r>
            <w:r>
              <w:rPr>
                <w:webHidden/>
              </w:rPr>
              <w:fldChar w:fldCharType="end"/>
            </w:r>
          </w:hyperlink>
        </w:p>
        <w:p w14:paraId="1C7510D7" w14:textId="77777777" w:rsidR="007153C2" w:rsidRDefault="007153C2">
          <w:pPr>
            <w:pStyle w:val="TOC1"/>
            <w:rPr>
              <w:rFonts w:asciiTheme="minorHAnsi" w:eastAsiaTheme="minorEastAsia" w:hAnsiTheme="minorHAnsi" w:cstheme="minorBidi"/>
              <w:sz w:val="22"/>
              <w:szCs w:val="22"/>
              <w:lang w:eastAsia="en-GB"/>
            </w:rPr>
          </w:pPr>
          <w:hyperlink w:anchor="_Toc399945134" w:history="1">
            <w:r w:rsidRPr="006D1F02">
              <w:rPr>
                <w:rStyle w:val="Hyperlink"/>
              </w:rPr>
              <w:t>Preface</w:t>
            </w:r>
            <w:r>
              <w:rPr>
                <w:webHidden/>
              </w:rPr>
              <w:tab/>
            </w:r>
            <w:r>
              <w:rPr>
                <w:webHidden/>
              </w:rPr>
              <w:fldChar w:fldCharType="begin"/>
            </w:r>
            <w:r>
              <w:rPr>
                <w:webHidden/>
              </w:rPr>
              <w:instrText xml:space="preserve"> PAGEREF _Toc399945134 \h </w:instrText>
            </w:r>
            <w:r>
              <w:rPr>
                <w:webHidden/>
              </w:rPr>
            </w:r>
            <w:r>
              <w:rPr>
                <w:webHidden/>
              </w:rPr>
              <w:fldChar w:fldCharType="separate"/>
            </w:r>
            <w:r w:rsidR="003758C1">
              <w:rPr>
                <w:webHidden/>
              </w:rPr>
              <w:t>5</w:t>
            </w:r>
            <w:r>
              <w:rPr>
                <w:webHidden/>
              </w:rPr>
              <w:fldChar w:fldCharType="end"/>
            </w:r>
          </w:hyperlink>
        </w:p>
        <w:p w14:paraId="5213CBB1" w14:textId="77777777" w:rsidR="007153C2" w:rsidRDefault="007153C2">
          <w:pPr>
            <w:pStyle w:val="TOC2"/>
            <w:rPr>
              <w:rFonts w:asciiTheme="minorHAnsi" w:eastAsiaTheme="minorEastAsia" w:hAnsiTheme="minorHAnsi" w:cstheme="minorBidi"/>
              <w:sz w:val="22"/>
              <w:szCs w:val="22"/>
              <w:lang w:eastAsia="en-GB"/>
            </w:rPr>
          </w:pPr>
          <w:hyperlink w:anchor="_Toc399945135" w:history="1">
            <w:r w:rsidRPr="006D1F02">
              <w:rPr>
                <w:rStyle w:val="Hyperlink"/>
              </w:rPr>
              <w:t>Overview</w:t>
            </w:r>
            <w:r>
              <w:rPr>
                <w:webHidden/>
              </w:rPr>
              <w:tab/>
            </w:r>
            <w:r>
              <w:rPr>
                <w:webHidden/>
              </w:rPr>
              <w:fldChar w:fldCharType="begin"/>
            </w:r>
            <w:r>
              <w:rPr>
                <w:webHidden/>
              </w:rPr>
              <w:instrText xml:space="preserve"> PAGEREF _Toc399945135 \h </w:instrText>
            </w:r>
            <w:r>
              <w:rPr>
                <w:webHidden/>
              </w:rPr>
            </w:r>
            <w:r>
              <w:rPr>
                <w:webHidden/>
              </w:rPr>
              <w:fldChar w:fldCharType="separate"/>
            </w:r>
            <w:r w:rsidR="003758C1">
              <w:rPr>
                <w:webHidden/>
              </w:rPr>
              <w:t>6</w:t>
            </w:r>
            <w:r>
              <w:rPr>
                <w:webHidden/>
              </w:rPr>
              <w:fldChar w:fldCharType="end"/>
            </w:r>
          </w:hyperlink>
        </w:p>
        <w:p w14:paraId="5C7A18FF" w14:textId="77777777" w:rsidR="007153C2" w:rsidRDefault="007153C2">
          <w:pPr>
            <w:pStyle w:val="TOC2"/>
            <w:rPr>
              <w:rFonts w:asciiTheme="minorHAnsi" w:eastAsiaTheme="minorEastAsia" w:hAnsiTheme="minorHAnsi" w:cstheme="minorBidi"/>
              <w:sz w:val="22"/>
              <w:szCs w:val="22"/>
              <w:lang w:eastAsia="en-GB"/>
            </w:rPr>
          </w:pPr>
          <w:hyperlink w:anchor="_Toc399945136" w:history="1">
            <w:r w:rsidRPr="006D1F02">
              <w:rPr>
                <w:rStyle w:val="Hyperlink"/>
              </w:rPr>
              <w:t>Listed equity (LE), Fixed income - corporate (FIC), Fixed income - government (FIG) – listed assets</w:t>
            </w:r>
            <w:r>
              <w:rPr>
                <w:webHidden/>
              </w:rPr>
              <w:tab/>
            </w:r>
            <w:r>
              <w:rPr>
                <w:webHidden/>
              </w:rPr>
              <w:fldChar w:fldCharType="begin"/>
            </w:r>
            <w:r>
              <w:rPr>
                <w:webHidden/>
              </w:rPr>
              <w:instrText xml:space="preserve"> PAGEREF _Toc399945136 \h </w:instrText>
            </w:r>
            <w:r>
              <w:rPr>
                <w:webHidden/>
              </w:rPr>
            </w:r>
            <w:r>
              <w:rPr>
                <w:webHidden/>
              </w:rPr>
              <w:fldChar w:fldCharType="separate"/>
            </w:r>
            <w:r w:rsidR="003758C1">
              <w:rPr>
                <w:webHidden/>
              </w:rPr>
              <w:t>12</w:t>
            </w:r>
            <w:r>
              <w:rPr>
                <w:webHidden/>
              </w:rPr>
              <w:fldChar w:fldCharType="end"/>
            </w:r>
          </w:hyperlink>
        </w:p>
        <w:p w14:paraId="531DC45B" w14:textId="22DA59C6" w:rsidR="007153C2" w:rsidRDefault="007153C2">
          <w:pPr>
            <w:pStyle w:val="TOC3"/>
            <w:rPr>
              <w:rFonts w:asciiTheme="minorHAnsi" w:eastAsiaTheme="minorEastAsia" w:hAnsiTheme="minorHAnsi" w:cstheme="minorBidi"/>
              <w:sz w:val="22"/>
              <w:szCs w:val="22"/>
              <w:lang w:eastAsia="en-GB"/>
            </w:rPr>
          </w:pPr>
          <w:hyperlink w:anchor="_Toc399945137" w:history="1">
            <w:r w:rsidR="00460DA6" w:rsidRPr="006D1F02">
              <w:rPr>
                <w:rStyle w:val="Hyperlink"/>
                <w:iCs/>
              </w:rPr>
              <w:t>Overview</w:t>
            </w:r>
            <w:r w:rsidR="00460DA6">
              <w:rPr>
                <w:webHidden/>
              </w:rPr>
              <w:tab/>
            </w:r>
            <w:r>
              <w:rPr>
                <w:webHidden/>
              </w:rPr>
              <w:fldChar w:fldCharType="begin"/>
            </w:r>
            <w:r>
              <w:rPr>
                <w:webHidden/>
              </w:rPr>
              <w:instrText xml:space="preserve"> PAGEREF _Toc399945137 \h </w:instrText>
            </w:r>
            <w:r>
              <w:rPr>
                <w:webHidden/>
              </w:rPr>
            </w:r>
            <w:r>
              <w:rPr>
                <w:webHidden/>
              </w:rPr>
              <w:fldChar w:fldCharType="separate"/>
            </w:r>
            <w:r w:rsidR="003758C1">
              <w:rPr>
                <w:webHidden/>
              </w:rPr>
              <w:t>12</w:t>
            </w:r>
            <w:r>
              <w:rPr>
                <w:webHidden/>
              </w:rPr>
              <w:fldChar w:fldCharType="end"/>
            </w:r>
          </w:hyperlink>
        </w:p>
        <w:p w14:paraId="3802A91B" w14:textId="715BFF5D" w:rsidR="007153C2" w:rsidRDefault="007153C2">
          <w:pPr>
            <w:pStyle w:val="TOC3"/>
            <w:rPr>
              <w:rFonts w:asciiTheme="minorHAnsi" w:eastAsiaTheme="minorEastAsia" w:hAnsiTheme="minorHAnsi" w:cstheme="minorBidi"/>
              <w:sz w:val="22"/>
              <w:szCs w:val="22"/>
              <w:lang w:eastAsia="en-GB"/>
            </w:rPr>
          </w:pPr>
          <w:hyperlink w:anchor="_Toc399945138" w:history="1">
            <w:r w:rsidR="00460DA6" w:rsidRPr="006D1F02">
              <w:rPr>
                <w:rStyle w:val="Hyperlink"/>
              </w:rPr>
              <w:t>Selection</w:t>
            </w:r>
            <w:r w:rsidR="00460DA6">
              <w:rPr>
                <w:webHidden/>
              </w:rPr>
              <w:tab/>
            </w:r>
            <w:r>
              <w:rPr>
                <w:webHidden/>
              </w:rPr>
              <w:fldChar w:fldCharType="begin"/>
            </w:r>
            <w:r>
              <w:rPr>
                <w:webHidden/>
              </w:rPr>
              <w:instrText xml:space="preserve"> PAGEREF _Toc399945138 \h </w:instrText>
            </w:r>
            <w:r>
              <w:rPr>
                <w:webHidden/>
              </w:rPr>
            </w:r>
            <w:r>
              <w:rPr>
                <w:webHidden/>
              </w:rPr>
              <w:fldChar w:fldCharType="separate"/>
            </w:r>
            <w:r w:rsidR="003758C1">
              <w:rPr>
                <w:webHidden/>
              </w:rPr>
              <w:t>18</w:t>
            </w:r>
            <w:r>
              <w:rPr>
                <w:webHidden/>
              </w:rPr>
              <w:fldChar w:fldCharType="end"/>
            </w:r>
          </w:hyperlink>
        </w:p>
        <w:p w14:paraId="591E46AD" w14:textId="7005A896" w:rsidR="007153C2" w:rsidRDefault="007153C2">
          <w:pPr>
            <w:pStyle w:val="TOC3"/>
            <w:rPr>
              <w:rFonts w:asciiTheme="minorHAnsi" w:eastAsiaTheme="minorEastAsia" w:hAnsiTheme="minorHAnsi" w:cstheme="minorBidi"/>
              <w:sz w:val="22"/>
              <w:szCs w:val="22"/>
              <w:lang w:eastAsia="en-GB"/>
            </w:rPr>
          </w:pPr>
          <w:hyperlink w:anchor="_Toc399945139" w:history="1">
            <w:r w:rsidR="00460DA6" w:rsidRPr="006D1F02">
              <w:rPr>
                <w:rStyle w:val="Hyperlink"/>
              </w:rPr>
              <w:t>Appointment</w:t>
            </w:r>
            <w:r w:rsidR="00460DA6">
              <w:rPr>
                <w:webHidden/>
              </w:rPr>
              <w:tab/>
            </w:r>
            <w:r>
              <w:rPr>
                <w:webHidden/>
              </w:rPr>
              <w:fldChar w:fldCharType="begin"/>
            </w:r>
            <w:r>
              <w:rPr>
                <w:webHidden/>
              </w:rPr>
              <w:instrText xml:space="preserve"> PAGEREF _Toc399945139 \h </w:instrText>
            </w:r>
            <w:r>
              <w:rPr>
                <w:webHidden/>
              </w:rPr>
            </w:r>
            <w:r>
              <w:rPr>
                <w:webHidden/>
              </w:rPr>
              <w:fldChar w:fldCharType="separate"/>
            </w:r>
            <w:r w:rsidR="003758C1">
              <w:rPr>
                <w:webHidden/>
              </w:rPr>
              <w:t>21</w:t>
            </w:r>
            <w:r>
              <w:rPr>
                <w:webHidden/>
              </w:rPr>
              <w:fldChar w:fldCharType="end"/>
            </w:r>
          </w:hyperlink>
        </w:p>
        <w:p w14:paraId="798A3AD4" w14:textId="7D7940C7" w:rsidR="007153C2" w:rsidRDefault="007153C2">
          <w:pPr>
            <w:pStyle w:val="TOC3"/>
            <w:rPr>
              <w:rFonts w:asciiTheme="minorHAnsi" w:eastAsiaTheme="minorEastAsia" w:hAnsiTheme="minorHAnsi" w:cstheme="minorBidi"/>
              <w:sz w:val="22"/>
              <w:szCs w:val="22"/>
              <w:lang w:eastAsia="en-GB"/>
            </w:rPr>
          </w:pPr>
          <w:hyperlink w:anchor="_Toc399945140" w:history="1">
            <w:r w:rsidR="00460DA6" w:rsidRPr="006D1F02">
              <w:rPr>
                <w:rStyle w:val="Hyperlink"/>
              </w:rPr>
              <w:t>Monitoring</w:t>
            </w:r>
            <w:r w:rsidR="00460DA6">
              <w:rPr>
                <w:webHidden/>
              </w:rPr>
              <w:tab/>
            </w:r>
            <w:r>
              <w:rPr>
                <w:webHidden/>
              </w:rPr>
              <w:fldChar w:fldCharType="begin"/>
            </w:r>
            <w:r>
              <w:rPr>
                <w:webHidden/>
              </w:rPr>
              <w:instrText xml:space="preserve"> PAGEREF _Toc399945140 \h </w:instrText>
            </w:r>
            <w:r>
              <w:rPr>
                <w:webHidden/>
              </w:rPr>
            </w:r>
            <w:r>
              <w:rPr>
                <w:webHidden/>
              </w:rPr>
              <w:fldChar w:fldCharType="separate"/>
            </w:r>
            <w:r w:rsidR="003758C1">
              <w:rPr>
                <w:webHidden/>
              </w:rPr>
              <w:t>23</w:t>
            </w:r>
            <w:r>
              <w:rPr>
                <w:webHidden/>
              </w:rPr>
              <w:fldChar w:fldCharType="end"/>
            </w:r>
          </w:hyperlink>
        </w:p>
        <w:p w14:paraId="46FFCB01" w14:textId="77777777" w:rsidR="007153C2" w:rsidRDefault="007153C2">
          <w:pPr>
            <w:pStyle w:val="TOC2"/>
            <w:rPr>
              <w:rFonts w:asciiTheme="minorHAnsi" w:eastAsiaTheme="minorEastAsia" w:hAnsiTheme="minorHAnsi" w:cstheme="minorBidi"/>
              <w:sz w:val="22"/>
              <w:szCs w:val="22"/>
              <w:lang w:eastAsia="en-GB"/>
            </w:rPr>
          </w:pPr>
          <w:hyperlink w:anchor="_Toc399945141" w:history="1">
            <w:r w:rsidRPr="006D1F02">
              <w:rPr>
                <w:rStyle w:val="Hyperlink"/>
              </w:rPr>
              <w:t>Private equity (PE), Property (PR), Infrastructure (INF) – non-listed assets</w:t>
            </w:r>
            <w:r>
              <w:rPr>
                <w:webHidden/>
              </w:rPr>
              <w:tab/>
            </w:r>
            <w:r>
              <w:rPr>
                <w:webHidden/>
              </w:rPr>
              <w:fldChar w:fldCharType="begin"/>
            </w:r>
            <w:r>
              <w:rPr>
                <w:webHidden/>
              </w:rPr>
              <w:instrText xml:space="preserve"> PAGEREF _Toc399945141 \h </w:instrText>
            </w:r>
            <w:r>
              <w:rPr>
                <w:webHidden/>
              </w:rPr>
            </w:r>
            <w:r>
              <w:rPr>
                <w:webHidden/>
              </w:rPr>
              <w:fldChar w:fldCharType="separate"/>
            </w:r>
            <w:r w:rsidR="003758C1">
              <w:rPr>
                <w:webHidden/>
              </w:rPr>
              <w:t>28</w:t>
            </w:r>
            <w:r>
              <w:rPr>
                <w:webHidden/>
              </w:rPr>
              <w:fldChar w:fldCharType="end"/>
            </w:r>
          </w:hyperlink>
        </w:p>
        <w:p w14:paraId="5E1BC618" w14:textId="41E71A98" w:rsidR="007153C2" w:rsidRDefault="007153C2">
          <w:pPr>
            <w:pStyle w:val="TOC3"/>
            <w:rPr>
              <w:rFonts w:asciiTheme="minorHAnsi" w:eastAsiaTheme="minorEastAsia" w:hAnsiTheme="minorHAnsi" w:cstheme="minorBidi"/>
              <w:sz w:val="22"/>
              <w:szCs w:val="22"/>
              <w:lang w:eastAsia="en-GB"/>
            </w:rPr>
          </w:pPr>
          <w:hyperlink w:anchor="_Toc399945142" w:history="1">
            <w:r w:rsidR="00460DA6" w:rsidRPr="006D1F02">
              <w:rPr>
                <w:rStyle w:val="Hyperlink"/>
                <w:iCs/>
              </w:rPr>
              <w:t>Selection</w:t>
            </w:r>
            <w:r w:rsidR="00460DA6">
              <w:rPr>
                <w:webHidden/>
              </w:rPr>
              <w:tab/>
            </w:r>
            <w:r>
              <w:rPr>
                <w:webHidden/>
              </w:rPr>
              <w:fldChar w:fldCharType="begin"/>
            </w:r>
            <w:r>
              <w:rPr>
                <w:webHidden/>
              </w:rPr>
              <w:instrText xml:space="preserve"> PAGEREF _Toc399945142 \h </w:instrText>
            </w:r>
            <w:r>
              <w:rPr>
                <w:webHidden/>
              </w:rPr>
            </w:r>
            <w:r>
              <w:rPr>
                <w:webHidden/>
              </w:rPr>
              <w:fldChar w:fldCharType="separate"/>
            </w:r>
            <w:r w:rsidR="003758C1">
              <w:rPr>
                <w:webHidden/>
              </w:rPr>
              <w:t>28</w:t>
            </w:r>
            <w:r>
              <w:rPr>
                <w:webHidden/>
              </w:rPr>
              <w:fldChar w:fldCharType="end"/>
            </w:r>
          </w:hyperlink>
        </w:p>
        <w:p w14:paraId="6A8B73AA" w14:textId="16F88E3F" w:rsidR="007153C2" w:rsidRDefault="007153C2">
          <w:pPr>
            <w:pStyle w:val="TOC3"/>
            <w:rPr>
              <w:rFonts w:asciiTheme="minorHAnsi" w:eastAsiaTheme="minorEastAsia" w:hAnsiTheme="minorHAnsi" w:cstheme="minorBidi"/>
              <w:sz w:val="22"/>
              <w:szCs w:val="22"/>
              <w:lang w:eastAsia="en-GB"/>
            </w:rPr>
          </w:pPr>
          <w:hyperlink w:anchor="_Toc399945143" w:history="1">
            <w:r w:rsidR="00460DA6" w:rsidRPr="006D1F02">
              <w:rPr>
                <w:rStyle w:val="Hyperlink"/>
              </w:rPr>
              <w:t>Appointment</w:t>
            </w:r>
            <w:r w:rsidR="00460DA6">
              <w:rPr>
                <w:webHidden/>
              </w:rPr>
              <w:tab/>
            </w:r>
            <w:r>
              <w:rPr>
                <w:webHidden/>
              </w:rPr>
              <w:fldChar w:fldCharType="begin"/>
            </w:r>
            <w:r>
              <w:rPr>
                <w:webHidden/>
              </w:rPr>
              <w:instrText xml:space="preserve"> PAGEREF _Toc399945143 \h </w:instrText>
            </w:r>
            <w:r>
              <w:rPr>
                <w:webHidden/>
              </w:rPr>
            </w:r>
            <w:r>
              <w:rPr>
                <w:webHidden/>
              </w:rPr>
              <w:fldChar w:fldCharType="separate"/>
            </w:r>
            <w:r w:rsidR="003758C1">
              <w:rPr>
                <w:webHidden/>
              </w:rPr>
              <w:t>31</w:t>
            </w:r>
            <w:r>
              <w:rPr>
                <w:webHidden/>
              </w:rPr>
              <w:fldChar w:fldCharType="end"/>
            </w:r>
          </w:hyperlink>
        </w:p>
        <w:p w14:paraId="02E11EA6" w14:textId="1254D0CD" w:rsidR="007153C2" w:rsidRDefault="007153C2">
          <w:pPr>
            <w:pStyle w:val="TOC3"/>
            <w:rPr>
              <w:rFonts w:asciiTheme="minorHAnsi" w:eastAsiaTheme="minorEastAsia" w:hAnsiTheme="minorHAnsi" w:cstheme="minorBidi"/>
              <w:sz w:val="22"/>
              <w:szCs w:val="22"/>
              <w:lang w:eastAsia="en-GB"/>
            </w:rPr>
          </w:pPr>
          <w:hyperlink w:anchor="_Toc399945144" w:history="1">
            <w:r w:rsidR="00460DA6" w:rsidRPr="006D1F02">
              <w:rPr>
                <w:rStyle w:val="Hyperlink"/>
              </w:rPr>
              <w:t>Monitoring</w:t>
            </w:r>
            <w:r w:rsidR="00460DA6">
              <w:rPr>
                <w:webHidden/>
              </w:rPr>
              <w:tab/>
            </w:r>
            <w:r>
              <w:rPr>
                <w:webHidden/>
              </w:rPr>
              <w:fldChar w:fldCharType="begin"/>
            </w:r>
            <w:r>
              <w:rPr>
                <w:webHidden/>
              </w:rPr>
              <w:instrText xml:space="preserve"> PAGEREF _Toc399945144 \h </w:instrText>
            </w:r>
            <w:r>
              <w:rPr>
                <w:webHidden/>
              </w:rPr>
            </w:r>
            <w:r>
              <w:rPr>
                <w:webHidden/>
              </w:rPr>
              <w:fldChar w:fldCharType="separate"/>
            </w:r>
            <w:r w:rsidR="003758C1">
              <w:rPr>
                <w:webHidden/>
              </w:rPr>
              <w:t>33</w:t>
            </w:r>
            <w:r>
              <w:rPr>
                <w:webHidden/>
              </w:rPr>
              <w:fldChar w:fldCharType="end"/>
            </w:r>
          </w:hyperlink>
        </w:p>
        <w:p w14:paraId="11616A46" w14:textId="77777777" w:rsidR="007153C2" w:rsidRDefault="007153C2">
          <w:pPr>
            <w:pStyle w:val="TOC2"/>
            <w:rPr>
              <w:rFonts w:asciiTheme="minorHAnsi" w:eastAsiaTheme="minorEastAsia" w:hAnsiTheme="minorHAnsi" w:cstheme="minorBidi"/>
              <w:sz w:val="22"/>
              <w:szCs w:val="22"/>
              <w:lang w:eastAsia="en-GB"/>
            </w:rPr>
          </w:pPr>
          <w:hyperlink w:anchor="_Toc399945145" w:history="1">
            <w:r w:rsidRPr="006D1F02">
              <w:rPr>
                <w:rStyle w:val="Hyperlink"/>
              </w:rPr>
              <w:t>Other asset classes</w:t>
            </w:r>
            <w:r>
              <w:rPr>
                <w:webHidden/>
              </w:rPr>
              <w:tab/>
            </w:r>
            <w:r>
              <w:rPr>
                <w:webHidden/>
              </w:rPr>
              <w:fldChar w:fldCharType="begin"/>
            </w:r>
            <w:r>
              <w:rPr>
                <w:webHidden/>
              </w:rPr>
              <w:instrText xml:space="preserve"> PAGEREF _Toc399945145 \h </w:instrText>
            </w:r>
            <w:r>
              <w:rPr>
                <w:webHidden/>
              </w:rPr>
            </w:r>
            <w:r>
              <w:rPr>
                <w:webHidden/>
              </w:rPr>
              <w:fldChar w:fldCharType="separate"/>
            </w:r>
            <w:r w:rsidR="003758C1">
              <w:rPr>
                <w:webHidden/>
              </w:rPr>
              <w:t>35</w:t>
            </w:r>
            <w:r>
              <w:rPr>
                <w:webHidden/>
              </w:rPr>
              <w:fldChar w:fldCharType="end"/>
            </w:r>
          </w:hyperlink>
        </w:p>
        <w:p w14:paraId="6136BA19" w14:textId="77777777" w:rsidR="007153C2" w:rsidRDefault="007153C2">
          <w:pPr>
            <w:pStyle w:val="TOC2"/>
            <w:rPr>
              <w:rFonts w:asciiTheme="minorHAnsi" w:eastAsiaTheme="minorEastAsia" w:hAnsiTheme="minorHAnsi" w:cstheme="minorBidi"/>
              <w:sz w:val="22"/>
              <w:szCs w:val="22"/>
              <w:lang w:eastAsia="en-GB"/>
            </w:rPr>
          </w:pPr>
          <w:hyperlink w:anchor="_Toc399945146" w:history="1">
            <w:r w:rsidRPr="006D1F02">
              <w:rPr>
                <w:rStyle w:val="Hyperlink"/>
              </w:rPr>
              <w:t>Outputs and outcomes</w:t>
            </w:r>
            <w:r>
              <w:rPr>
                <w:webHidden/>
              </w:rPr>
              <w:tab/>
            </w:r>
            <w:r>
              <w:rPr>
                <w:webHidden/>
              </w:rPr>
              <w:fldChar w:fldCharType="begin"/>
            </w:r>
            <w:r>
              <w:rPr>
                <w:webHidden/>
              </w:rPr>
              <w:instrText xml:space="preserve"> PAGEREF _Toc399945146 \h </w:instrText>
            </w:r>
            <w:r>
              <w:rPr>
                <w:webHidden/>
              </w:rPr>
            </w:r>
            <w:r>
              <w:rPr>
                <w:webHidden/>
              </w:rPr>
              <w:fldChar w:fldCharType="separate"/>
            </w:r>
            <w:r w:rsidR="003758C1">
              <w:rPr>
                <w:webHidden/>
              </w:rPr>
              <w:t>36</w:t>
            </w:r>
            <w:r>
              <w:rPr>
                <w:webHidden/>
              </w:rPr>
              <w:fldChar w:fldCharType="end"/>
            </w:r>
          </w:hyperlink>
        </w:p>
        <w:p w14:paraId="0B8E4A8B" w14:textId="77777777" w:rsidR="007153C2" w:rsidRDefault="007153C2">
          <w:pPr>
            <w:pStyle w:val="TOC2"/>
            <w:rPr>
              <w:rFonts w:asciiTheme="minorHAnsi" w:eastAsiaTheme="minorEastAsia" w:hAnsiTheme="minorHAnsi" w:cstheme="minorBidi"/>
              <w:sz w:val="22"/>
              <w:szCs w:val="22"/>
              <w:lang w:eastAsia="en-GB"/>
            </w:rPr>
          </w:pPr>
          <w:hyperlink w:anchor="_Toc399945147" w:history="1">
            <w:r w:rsidRPr="006D1F02">
              <w:rPr>
                <w:rStyle w:val="Hyperlink"/>
              </w:rPr>
              <w:t>Communication</w:t>
            </w:r>
            <w:r>
              <w:rPr>
                <w:webHidden/>
              </w:rPr>
              <w:tab/>
            </w:r>
            <w:r>
              <w:rPr>
                <w:webHidden/>
              </w:rPr>
              <w:fldChar w:fldCharType="begin"/>
            </w:r>
            <w:r>
              <w:rPr>
                <w:webHidden/>
              </w:rPr>
              <w:instrText xml:space="preserve"> PAGEREF _Toc399945147 \h </w:instrText>
            </w:r>
            <w:r>
              <w:rPr>
                <w:webHidden/>
              </w:rPr>
            </w:r>
            <w:r>
              <w:rPr>
                <w:webHidden/>
              </w:rPr>
              <w:fldChar w:fldCharType="separate"/>
            </w:r>
            <w:r w:rsidR="003758C1">
              <w:rPr>
                <w:webHidden/>
              </w:rPr>
              <w:t>38</w:t>
            </w:r>
            <w:r>
              <w:rPr>
                <w:webHidden/>
              </w:rPr>
              <w:fldChar w:fldCharType="end"/>
            </w:r>
          </w:hyperlink>
        </w:p>
        <w:p w14:paraId="773CBB1F" w14:textId="77777777" w:rsidR="00770D19" w:rsidRDefault="00ED263D" w:rsidP="0065111A">
          <w:pPr>
            <w:rPr>
              <w:rFonts w:ascii="Calibri" w:hAnsi="Calibri" w:cs="Times New Roman"/>
              <w:bCs/>
              <w:color w:val="003B7C"/>
              <w:sz w:val="30"/>
              <w:szCs w:val="28"/>
            </w:rPr>
          </w:pPr>
          <w:r>
            <w:fldChar w:fldCharType="end"/>
          </w:r>
        </w:p>
      </w:sdtContent>
    </w:sdt>
    <w:p w14:paraId="773CBB20"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644696">
          <w:footerReference w:type="default" r:id="rId21"/>
          <w:footerReference w:type="first" r:id="rId22"/>
          <w:pgSz w:w="11900" w:h="16840"/>
          <w:pgMar w:top="1440" w:right="1616" w:bottom="1440" w:left="1616" w:header="708" w:footer="708" w:gutter="0"/>
          <w:cols w:space="708"/>
          <w:titlePg/>
          <w:docGrid w:linePitch="360"/>
        </w:sectPr>
      </w:pPr>
    </w:p>
    <w:p w14:paraId="773CBB21" w14:textId="77777777" w:rsidR="00EC1FC4" w:rsidRDefault="00EC1FC4" w:rsidP="00EC1FC4">
      <w:pPr>
        <w:pStyle w:val="Heading1"/>
      </w:pPr>
      <w:bookmarkStart w:id="4" w:name="_Toc367980992"/>
      <w:bookmarkStart w:id="5" w:name="_Toc360179415"/>
      <w:bookmarkStart w:id="6" w:name="_Toc399945133"/>
      <w:r w:rsidRPr="0094645F">
        <w:rPr>
          <w:noProof/>
          <w:lang w:eastAsia="en-GB"/>
        </w:rPr>
        <w:lastRenderedPageBreak/>
        <mc:AlternateContent>
          <mc:Choice Requires="wpg">
            <w:drawing>
              <wp:anchor distT="0" distB="0" distL="114300" distR="114300" simplePos="0" relativeHeight="251646976" behindDoc="0" locked="0" layoutInCell="1" allowOverlap="1" wp14:anchorId="773CC3E4" wp14:editId="773CC3E5">
                <wp:simplePos x="914400" y="914400"/>
                <wp:positionH relativeFrom="margin">
                  <wp:align>center</wp:align>
                </wp:positionH>
                <wp:positionV relativeFrom="margin">
                  <wp:posOffset>828040</wp:posOffset>
                </wp:positionV>
                <wp:extent cx="7185600" cy="7563600"/>
                <wp:effectExtent l="0" t="0" r="0" b="0"/>
                <wp:wrapSquare wrapText="bothSides"/>
                <wp:docPr id="6" name="Group 63"/>
                <wp:cNvGraphicFramePr/>
                <a:graphic xmlns:a="http://schemas.openxmlformats.org/drawingml/2006/main">
                  <a:graphicData uri="http://schemas.microsoft.com/office/word/2010/wordprocessingGroup">
                    <wpg:wgp>
                      <wpg:cNvGrpSpPr/>
                      <wpg:grpSpPr>
                        <a:xfrm>
                          <a:off x="0" y="0"/>
                          <a:ext cx="7185600" cy="7563600"/>
                          <a:chOff x="0" y="0"/>
                          <a:chExt cx="7185184" cy="7564464"/>
                        </a:xfrm>
                      </wpg:grpSpPr>
                      <wpg:grpSp>
                        <wpg:cNvPr id="8" name="Group 8"/>
                        <wpg:cNvGrpSpPr/>
                        <wpg:grpSpPr>
                          <a:xfrm>
                            <a:off x="0" y="0"/>
                            <a:ext cx="7185184" cy="7564464"/>
                            <a:chOff x="0" y="0"/>
                            <a:chExt cx="7185184" cy="7564464"/>
                          </a:xfrm>
                        </wpg:grpSpPr>
                        <wps:wsp>
                          <wps:cNvPr id="9" name="Rectangle 9"/>
                          <wps:cNvSpPr/>
                          <wps:spPr>
                            <a:xfrm>
                              <a:off x="1279243" y="0"/>
                              <a:ext cx="3420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3"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01: </w:t>
                                </w:r>
                                <w:r>
                                  <w:rPr>
                                    <w:rFonts w:ascii="Arial" w:eastAsia="Times New Roman" w:hAnsi="Arial" w:cs="Arial"/>
                                    <w:color w:val="FFFFFF"/>
                                    <w:kern w:val="24"/>
                                  </w:rPr>
                                  <w:t>Description of RI considerations</w:t>
                                </w:r>
                              </w:p>
                            </w:txbxContent>
                          </wps:txbx>
                          <wps:bodyPr wrap="square" rtlCol="0" anchor="ctr"/>
                        </wps:wsp>
                        <wps:wsp>
                          <wps:cNvPr id="23" name="Rectangle 23"/>
                          <wps:cNvSpPr/>
                          <wps:spPr>
                            <a:xfrm>
                              <a:off x="1279243" y="307078"/>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4"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02: </w:t>
                                </w:r>
                                <w:r>
                                  <w:rPr>
                                    <w:rFonts w:ascii="Arial" w:eastAsia="Times New Roman" w:hAnsi="Arial" w:cs="Arial"/>
                                    <w:color w:val="FFFFFF"/>
                                    <w:kern w:val="24"/>
                                  </w:rPr>
                                  <w:t>Role of investment consultants</w:t>
                                </w:r>
                              </w:p>
                            </w:txbxContent>
                          </wps:txbx>
                          <wps:bodyPr wrap="square" rtlCol="0" anchor="ctr"/>
                        </wps:wsp>
                        <wps:wsp>
                          <wps:cNvPr id="24" name="Rectangle 24"/>
                          <wps:cNvSpPr/>
                          <wps:spPr>
                            <a:xfrm>
                              <a:off x="1279243" y="610820"/>
                              <a:ext cx="34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5"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03: </w:t>
                                </w:r>
                                <w:r>
                                  <w:rPr>
                                    <w:rFonts w:ascii="Arial" w:eastAsia="Times New Roman" w:hAnsi="Arial" w:cs="Arial"/>
                                    <w:color w:val="FFFFFF"/>
                                    <w:kern w:val="24"/>
                                  </w:rPr>
                                  <w:t>RI factors in selection, appointment and monitoring across asset classes</w:t>
                                </w:r>
                              </w:p>
                            </w:txbxContent>
                          </wps:txbx>
                          <wps:bodyPr wrap="square" rtlCol="0" anchor="ctr"/>
                        </wps:wsp>
                        <wpg:grpSp>
                          <wpg:cNvPr id="25" name="Group 25"/>
                          <wpg:cNvGrpSpPr/>
                          <wpg:grpSpPr>
                            <a:xfrm>
                              <a:off x="1279243" y="6057276"/>
                              <a:ext cx="3420000" cy="1507188"/>
                              <a:chOff x="1279243" y="6057276"/>
                              <a:chExt cx="3420000" cy="1507188"/>
                            </a:xfrm>
                          </wpg:grpSpPr>
                          <wps:wsp>
                            <wps:cNvPr id="26" name="Rectangle 26"/>
                            <wps:cNvSpPr/>
                            <wps:spPr>
                              <a:xfrm>
                                <a:off x="1279243" y="6057276"/>
                                <a:ext cx="34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6"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14: </w:t>
                                  </w:r>
                                  <w:r>
                                    <w:rPr>
                                      <w:rFonts w:ascii="Arial" w:eastAsia="Times New Roman" w:hAnsi="Arial" w:cs="Arial"/>
                                      <w:color w:val="FFFFFF"/>
                                      <w:kern w:val="24"/>
                                    </w:rPr>
                                    <w:t>Percentage of externally managed assets managed by PRI signatories</w:t>
                                  </w:r>
                                </w:p>
                              </w:txbxContent>
                            </wps:txbx>
                            <wps:bodyPr wrap="square" rtlCol="0" anchor="ctr"/>
                          </wps:wsp>
                          <wps:wsp>
                            <wps:cNvPr id="27" name="Rectangle 27"/>
                            <wps:cNvSpPr/>
                            <wps:spPr>
                              <a:xfrm>
                                <a:off x="1279243" y="6523672"/>
                                <a:ext cx="34200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7"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15: </w:t>
                                  </w:r>
                                  <w:r>
                                    <w:rPr>
                                      <w:rFonts w:ascii="Arial" w:eastAsia="Times New Roman" w:hAnsi="Arial" w:cs="Arial"/>
                                      <w:color w:val="FFFFFF"/>
                                      <w:kern w:val="24"/>
                                    </w:rPr>
                                    <w:t>Examples of ESG issues in selection, appointment and monitoring processes</w:t>
                                  </w:r>
                                </w:p>
                              </w:txbxContent>
                            </wps:txbx>
                            <wps:bodyPr wrap="square" rtlCol="0" anchor="ctr"/>
                          </wps:wsp>
                          <wps:wsp>
                            <wps:cNvPr id="28" name="Rectangle 28"/>
                            <wps:cNvSpPr/>
                            <wps:spPr>
                              <a:xfrm>
                                <a:off x="1279243" y="6990068"/>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8"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16: </w:t>
                                  </w:r>
                                  <w:r>
                                    <w:rPr>
                                      <w:rFonts w:ascii="Arial" w:eastAsia="Times New Roman" w:hAnsi="Arial" w:cs="Arial"/>
                                      <w:color w:val="FFFFFF"/>
                                      <w:kern w:val="24"/>
                                    </w:rPr>
                                    <w:t>Disclosure of RI considerations</w:t>
                                  </w:r>
                                </w:p>
                              </w:txbxContent>
                            </wps:txbx>
                            <wps:bodyPr wrap="square" rtlCol="0" anchor="ctr"/>
                          </wps:wsp>
                          <wps:wsp>
                            <wps:cNvPr id="29" name="Rectangle 29"/>
                            <wps:cNvSpPr/>
                            <wps:spPr>
                              <a:xfrm>
                                <a:off x="1279243" y="7312464"/>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9"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SAM End</w:t>
                                  </w:r>
                                  <w:r>
                                    <w:rPr>
                                      <w:rFonts w:ascii="Arial" w:eastAsia="Times New Roman" w:hAnsi="Arial" w:cs="Arial"/>
                                      <w:color w:val="FFFFFF"/>
                                      <w:kern w:val="24"/>
                                    </w:rPr>
                                    <w:t>: Module confirmation page</w:t>
                                  </w:r>
                                </w:p>
                              </w:txbxContent>
                            </wps:txbx>
                            <wps:bodyPr wrap="square" rtlCol="0" anchor="ctr"/>
                          </wps:wsp>
                        </wpg:grpSp>
                        <wpg:grpSp>
                          <wpg:cNvPr id="30" name="Group 30"/>
                          <wpg:cNvGrpSpPr/>
                          <wpg:grpSpPr>
                            <a:xfrm>
                              <a:off x="1" y="4999162"/>
                              <a:ext cx="5239354" cy="987718"/>
                              <a:chOff x="1" y="4999162"/>
                              <a:chExt cx="5239354" cy="987718"/>
                            </a:xfrm>
                          </wpg:grpSpPr>
                          <wps:wsp>
                            <wps:cNvPr id="31" name="Rectangle 31"/>
                            <wps:cNvSpPr/>
                            <wps:spPr>
                              <a:xfrm>
                                <a:off x="1819355" y="5351128"/>
                                <a:ext cx="34200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A"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13: </w:t>
                                  </w:r>
                                  <w:r>
                                    <w:rPr>
                                      <w:rFonts w:ascii="Arial" w:eastAsia="Times New Roman" w:hAnsi="Arial" w:cs="Arial"/>
                                      <w:color w:val="FFFFFF"/>
                                      <w:kern w:val="24"/>
                                    </w:rPr>
                                    <w:t>Description of RI considerations in ‘other’ asset classes</w:t>
                                  </w:r>
                                </w:p>
                              </w:txbxContent>
                            </wps:txbx>
                            <wps:bodyPr wrap="square" rtlCol="0" anchor="ctr"/>
                          </wps:wsp>
                          <wps:wsp>
                            <wps:cNvPr id="32" name="TextBox 146"/>
                            <wps:cNvSpPr txBox="1"/>
                            <wps:spPr>
                              <a:xfrm>
                                <a:off x="1" y="4999162"/>
                                <a:ext cx="1437177" cy="9877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4B" w14:textId="77777777" w:rsidR="005360FC" w:rsidRDefault="005360FC" w:rsidP="00EC1FC4">
                                  <w:pPr>
                                    <w:pStyle w:val="NormalWeb"/>
                                    <w:spacing w:before="0" w:beforeAutospacing="0" w:after="0" w:afterAutospacing="0"/>
                                  </w:pPr>
                                  <w:r>
                                    <w:rPr>
                                      <w:rFonts w:ascii="Arial" w:eastAsia="Times New Roman" w:hAnsi="Arial" w:cs="Arial"/>
                                      <w:color w:val="0070C0"/>
                                      <w:kern w:val="24"/>
                                    </w:rPr>
                                    <w:t>ESG in selection, appointment or monitoring of other asset classes not covered above</w:t>
                                  </w:r>
                                </w:p>
                              </w:txbxContent>
                            </wps:txbx>
                            <wps:bodyPr wrap="square" rtlCol="0" anchor="ctr">
                              <a:noAutofit/>
                            </wps:bodyPr>
                          </wps:wsp>
                        </wpg:grpSp>
                        <wpg:grpSp>
                          <wpg:cNvPr id="33" name="Group 33"/>
                          <wpg:cNvGrpSpPr/>
                          <wpg:grpSpPr>
                            <a:xfrm>
                              <a:off x="1785184" y="1425589"/>
                              <a:ext cx="5400000" cy="2478905"/>
                              <a:chOff x="1785184" y="1425589"/>
                              <a:chExt cx="5400000" cy="2478905"/>
                            </a:xfrm>
                          </wpg:grpSpPr>
                          <wps:wsp>
                            <wps:cNvPr id="34" name="Rectangle 34"/>
                            <wps:cNvSpPr/>
                            <wps:spPr>
                              <a:xfrm>
                                <a:off x="3867077" y="3652494"/>
                                <a:ext cx="2628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C"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09: </w:t>
                                  </w:r>
                                  <w:r>
                                    <w:rPr>
                                      <w:rFonts w:ascii="Arial" w:eastAsia="Times New Roman" w:hAnsi="Arial" w:cs="Arial"/>
                                      <w:color w:val="FFFFFF"/>
                                      <w:kern w:val="24"/>
                                    </w:rPr>
                                    <w:t>Percentage of (proxy) votes cast)</w:t>
                                  </w:r>
                                </w:p>
                              </w:txbxContent>
                            </wps:txbx>
                            <wps:bodyPr wrap="square" rtlCol="0" anchor="ctr"/>
                          </wps:wsp>
                          <wps:wsp>
                            <wps:cNvPr id="35" name="Rectangle 35"/>
                            <wps:cNvSpPr/>
                            <wps:spPr>
                              <a:xfrm>
                                <a:off x="1785184" y="1872032"/>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D"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SAM 05</w:t>
                                  </w:r>
                                  <w:r>
                                    <w:rPr>
                                      <w:rFonts w:ascii="Arial" w:eastAsia="Times New Roman" w:hAnsi="Arial" w:cs="Arial"/>
                                      <w:color w:val="FFFFFF"/>
                                      <w:kern w:val="24"/>
                                    </w:rPr>
                                    <w:t>: ESG incorporation strategies</w:t>
                                  </w:r>
                                </w:p>
                              </w:txbxContent>
                            </wps:txbx>
                            <wps:bodyPr wrap="square" rtlCol="0" anchor="ctr"/>
                          </wps:wsp>
                          <wps:wsp>
                            <wps:cNvPr id="41" name="Rectangle 41"/>
                            <wps:cNvSpPr/>
                            <wps:spPr>
                              <a:xfrm>
                                <a:off x="1785184" y="1425589"/>
                                <a:ext cx="34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E"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04: </w:t>
                                  </w:r>
                                  <w:r>
                                    <w:rPr>
                                      <w:rFonts w:ascii="Arial" w:eastAsia="Times New Roman" w:hAnsi="Arial" w:cs="Arial"/>
                                      <w:color w:val="FFFFFF"/>
                                      <w:kern w:val="24"/>
                                    </w:rPr>
                                    <w:t>Breakdown of passive, active quant and active fundamental</w:t>
                                  </w:r>
                                </w:p>
                              </w:txbxContent>
                            </wps:txbx>
                            <wps:bodyPr wrap="square" rtlCol="0" anchor="ctr"/>
                          </wps:wsp>
                          <wps:wsp>
                            <wps:cNvPr id="42" name="Rectangle 42"/>
                            <wps:cNvSpPr/>
                            <wps:spPr>
                              <a:xfrm>
                                <a:off x="1785184" y="2180314"/>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4F"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06: </w:t>
                                  </w:r>
                                  <w:r>
                                    <w:rPr>
                                      <w:rFonts w:ascii="Arial" w:eastAsia="Times New Roman" w:hAnsi="Arial" w:cs="Arial"/>
                                      <w:color w:val="FFFFFF"/>
                                      <w:kern w:val="24"/>
                                    </w:rPr>
                                    <w:t>Selection processes (listed assets)</w:t>
                                  </w:r>
                                </w:p>
                              </w:txbxContent>
                            </wps:txbx>
                            <wps:bodyPr wrap="square" rtlCol="0" anchor="ctr"/>
                          </wps:wsp>
                          <wps:wsp>
                            <wps:cNvPr id="43" name="TextBox 146"/>
                            <wps:cNvSpPr txBox="1"/>
                            <wps:spPr>
                              <a:xfrm>
                                <a:off x="5385184" y="2078794"/>
                                <a:ext cx="1321354" cy="37304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50"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If ESG issues in selection process</w:t>
                                  </w:r>
                                </w:p>
                              </w:txbxContent>
                            </wps:txbx>
                            <wps:bodyPr wrap="square" rtlCol="0" anchor="ctr">
                              <a:noAutofit/>
                            </wps:bodyPr>
                          </wps:wsp>
                          <wps:wsp>
                            <wps:cNvPr id="44" name="Right Brace 44"/>
                            <wps:cNvSpPr/>
                            <wps:spPr>
                              <a:xfrm>
                                <a:off x="5241184" y="2173880"/>
                                <a:ext cx="192762"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45" name="Rectangle 45"/>
                            <wps:cNvSpPr/>
                            <wps:spPr>
                              <a:xfrm>
                                <a:off x="1785184" y="2494616"/>
                                <a:ext cx="3420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51"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07: </w:t>
                                  </w:r>
                                  <w:r>
                                    <w:rPr>
                                      <w:rFonts w:ascii="Arial" w:eastAsia="Times New Roman" w:hAnsi="Arial" w:cs="Arial"/>
                                      <w:color w:val="FFFFFF"/>
                                      <w:kern w:val="24"/>
                                    </w:rPr>
                                    <w:t>Appointment considerations (listed assets)</w:t>
                                  </w:r>
                                </w:p>
                              </w:txbxContent>
                            </wps:txbx>
                            <wps:bodyPr wrap="square" rtlCol="0" anchor="ctr"/>
                          </wps:wsp>
                          <wps:wsp>
                            <wps:cNvPr id="47" name="TextBox 146"/>
                            <wps:cNvSpPr txBox="1"/>
                            <wps:spPr>
                              <a:xfrm>
                                <a:off x="5385065" y="2459399"/>
                                <a:ext cx="1321354" cy="37251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52"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If ESG issues in appointment process</w:t>
                                  </w:r>
                                </w:p>
                              </w:txbxContent>
                            </wps:txbx>
                            <wps:bodyPr wrap="square" rtlCol="0" anchor="ctr">
                              <a:noAutofit/>
                            </wps:bodyPr>
                          </wps:wsp>
                          <wps:wsp>
                            <wps:cNvPr id="48" name="Right Brace 48"/>
                            <wps:cNvSpPr/>
                            <wps:spPr>
                              <a:xfrm>
                                <a:off x="5241184" y="2492019"/>
                                <a:ext cx="192727"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49" name="Rectangle 49"/>
                            <wps:cNvSpPr/>
                            <wps:spPr>
                              <a:xfrm>
                                <a:off x="1785184" y="2814083"/>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53"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08: </w:t>
                                  </w:r>
                                  <w:r>
                                    <w:rPr>
                                      <w:rFonts w:ascii="Arial" w:eastAsia="Times New Roman" w:hAnsi="Arial" w:cs="Arial"/>
                                      <w:color w:val="FFFFFF"/>
                                      <w:kern w:val="24"/>
                                    </w:rPr>
                                    <w:t>Monitoring processes (listed assets)</w:t>
                                  </w:r>
                                </w:p>
                              </w:txbxContent>
                            </wps:txbx>
                            <wps:bodyPr wrap="square" rtlCol="0" anchor="ctr"/>
                          </wps:wsp>
                          <wps:wsp>
                            <wps:cNvPr id="50" name="TextBox 146"/>
                            <wps:cNvSpPr txBox="1"/>
                            <wps:spPr>
                              <a:xfrm>
                                <a:off x="5385184" y="2814083"/>
                                <a:ext cx="1321354" cy="39196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54"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If ESG issues in monitoring process</w:t>
                                  </w:r>
                                </w:p>
                              </w:txbxContent>
                            </wps:txbx>
                            <wps:bodyPr wrap="square" rtlCol="0" anchor="ctr">
                              <a:noAutofit/>
                            </wps:bodyPr>
                          </wps:wsp>
                          <wps:wsp>
                            <wps:cNvPr id="51" name="Right Brace 51"/>
                            <wps:cNvSpPr/>
                            <wps:spPr>
                              <a:xfrm>
                                <a:off x="5241184" y="2813586"/>
                                <a:ext cx="190499"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52" name="Elbow Connector 52"/>
                            <wps:cNvCnPr/>
                            <wps:spPr>
                              <a:xfrm rot="16200000" flipH="1">
                                <a:off x="4044925" y="2516341"/>
                                <a:ext cx="586411" cy="1685893"/>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3" name="TextBox 146"/>
                            <wps:cNvSpPr txBox="1"/>
                            <wps:spPr>
                              <a:xfrm>
                                <a:off x="5181077" y="3224476"/>
                                <a:ext cx="2004107" cy="42158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55" w14:textId="77777777" w:rsidR="005360FC" w:rsidRDefault="005360FC" w:rsidP="00EC1FC4">
                                  <w:pPr>
                                    <w:pStyle w:val="NormalWeb"/>
                                    <w:spacing w:before="0" w:beforeAutospacing="0" w:after="0" w:afterAutospacing="0"/>
                                  </w:pPr>
                                  <w:r>
                                    <w:rPr>
                                      <w:rFonts w:ascii="Arial" w:eastAsia="Times New Roman" w:hAnsi="Arial" w:cs="Arial"/>
                                      <w:color w:val="0070C0"/>
                                      <w:kern w:val="24"/>
                                    </w:rPr>
                                    <w:t>External managers vote, and % of votes cast reviewed by you</w:t>
                                  </w:r>
                                </w:p>
                              </w:txbxContent>
                            </wps:txbx>
                            <wps:bodyPr wrap="square" rtlCol="0" anchor="ctr">
                              <a:noAutofit/>
                            </wps:bodyPr>
                          </wps:wsp>
                          <wps:wsp>
                            <wps:cNvPr id="54" name="TextBox 146"/>
                            <wps:cNvSpPr txBox="1"/>
                            <wps:spPr>
                              <a:xfrm>
                                <a:off x="1908009" y="3206049"/>
                                <a:ext cx="1618781" cy="54370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56" w14:textId="77777777" w:rsidR="005360FC" w:rsidRDefault="005360FC" w:rsidP="00EC1FC4">
                                  <w:pPr>
                                    <w:pStyle w:val="NormalWeb"/>
                                    <w:spacing w:before="0" w:beforeAutospacing="0" w:after="0" w:afterAutospacing="0"/>
                                  </w:pPr>
                                  <w:r>
                                    <w:rPr>
                                      <w:rFonts w:ascii="Arial" w:eastAsia="Times New Roman" w:hAnsi="Arial" w:cs="Arial"/>
                                      <w:color w:val="0070C0"/>
                                      <w:kern w:val="24"/>
                                    </w:rPr>
                                    <w:t>External managers do not vote, or % of votes cast not reviewed</w:t>
                                  </w:r>
                                </w:p>
                              </w:txbxContent>
                            </wps:txbx>
                            <wps:bodyPr wrap="square" rtlCol="0" anchor="ctr">
                              <a:noAutofit/>
                            </wps:bodyPr>
                          </wps:wsp>
                        </wpg:grpSp>
                        <wps:wsp>
                          <wps:cNvPr id="55" name="TextBox 146"/>
                          <wps:cNvSpPr txBox="1"/>
                          <wps:spPr>
                            <a:xfrm>
                              <a:off x="0" y="1067226"/>
                              <a:ext cx="1552321" cy="120678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57" w14:textId="77777777" w:rsidR="005360FC" w:rsidRDefault="005360FC" w:rsidP="00EC1FC4">
                                <w:pPr>
                                  <w:pStyle w:val="NormalWeb"/>
                                  <w:spacing w:before="0" w:beforeAutospacing="0" w:after="0" w:afterAutospacing="0"/>
                                </w:pPr>
                                <w:r>
                                  <w:rPr>
                                    <w:rFonts w:ascii="Arial" w:eastAsia="Times New Roman" w:hAnsi="Arial" w:cs="Arial"/>
                                    <w:color w:val="0070C0"/>
                                    <w:kern w:val="24"/>
                                  </w:rPr>
                                  <w:t>ESG in selection, appointment or monitoring of Listed assets (Listed Equity, Fixed Income – Corporate or Fixed Income – Government)</w:t>
                                </w:r>
                              </w:p>
                            </w:txbxContent>
                          </wps:txbx>
                          <wps:bodyPr wrap="square" rtlCol="0" anchor="ctr">
                            <a:noAutofit/>
                          </wps:bodyPr>
                        </wps:wsp>
                        <wps:wsp>
                          <wps:cNvPr id="56" name="TextBox 146"/>
                          <wps:cNvSpPr txBox="1"/>
                          <wps:spPr>
                            <a:xfrm>
                              <a:off x="1" y="3731974"/>
                              <a:ext cx="1444897" cy="119679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58" w14:textId="77777777" w:rsidR="005360FC" w:rsidRDefault="005360FC" w:rsidP="00EC1FC4">
                                <w:pPr>
                                  <w:pStyle w:val="NormalWeb"/>
                                  <w:spacing w:before="0" w:beforeAutospacing="0" w:after="0" w:afterAutospacing="0"/>
                                </w:pPr>
                                <w:r>
                                  <w:rPr>
                                    <w:rFonts w:ascii="Arial" w:eastAsia="Times New Roman" w:hAnsi="Arial" w:cs="Arial"/>
                                    <w:color w:val="0070C0"/>
                                    <w:kern w:val="24"/>
                                  </w:rPr>
                                  <w:t>ESG in selection, appointment or monitoring of Non-listed assets (Private Equity, Property or Infrastructure)</w:t>
                                </w:r>
                              </w:p>
                            </w:txbxContent>
                          </wps:txbx>
                          <wps:bodyPr wrap="square" rtlCol="0" anchor="ctr">
                            <a:noAutofit/>
                          </wps:bodyPr>
                        </wps:wsp>
                        <wpg:grpSp>
                          <wpg:cNvPr id="57" name="Group 57"/>
                          <wpg:cNvGrpSpPr/>
                          <wpg:grpSpPr>
                            <a:xfrm>
                              <a:off x="1816790" y="4079572"/>
                              <a:ext cx="4919462" cy="1161168"/>
                              <a:chOff x="1816790" y="4079572"/>
                              <a:chExt cx="4919462" cy="1161168"/>
                            </a:xfrm>
                          </wpg:grpSpPr>
                          <wps:wsp>
                            <wps:cNvPr id="58" name="Rectangle 58"/>
                            <wps:cNvSpPr/>
                            <wps:spPr>
                              <a:xfrm>
                                <a:off x="1816790" y="4854715"/>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59"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12: </w:t>
                                  </w:r>
                                  <w:r>
                                    <w:rPr>
                                      <w:rFonts w:ascii="Arial" w:eastAsia="Times New Roman" w:hAnsi="Arial" w:cs="Arial"/>
                                      <w:color w:val="FFFFFF"/>
                                      <w:kern w:val="24"/>
                                    </w:rPr>
                                    <w:t>Monitoring processes (non-listed assets)</w:t>
                                  </w:r>
                                </w:p>
                              </w:txbxContent>
                            </wps:txbx>
                            <wps:bodyPr wrap="square" rtlCol="0" anchor="ctr"/>
                          </wps:wsp>
                          <wps:wsp>
                            <wps:cNvPr id="59" name="TextBox 146"/>
                            <wps:cNvSpPr txBox="1"/>
                            <wps:spPr>
                              <a:xfrm>
                                <a:off x="5446504" y="4837986"/>
                                <a:ext cx="1289748" cy="40275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5A"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 xml:space="preserve">If ESG issues in monitoring process </w:t>
                                  </w:r>
                                </w:p>
                              </w:txbxContent>
                            </wps:txbx>
                            <wps:bodyPr wrap="square" rtlCol="0" anchor="ctr">
                              <a:noAutofit/>
                            </wps:bodyPr>
                          </wps:wsp>
                          <wps:wsp>
                            <wps:cNvPr id="60" name="Right Brace 60"/>
                            <wps:cNvSpPr/>
                            <wps:spPr>
                              <a:xfrm>
                                <a:off x="5272790" y="4814364"/>
                                <a:ext cx="190499"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61" name="Rectangle 61"/>
                            <wps:cNvSpPr/>
                            <wps:spPr>
                              <a:xfrm>
                                <a:off x="1816790" y="4214238"/>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5B"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10: </w:t>
                                  </w:r>
                                  <w:r>
                                    <w:rPr>
                                      <w:rFonts w:ascii="Arial" w:eastAsia="Times New Roman" w:hAnsi="Arial" w:cs="Arial"/>
                                      <w:color w:val="FFFFFF"/>
                                      <w:kern w:val="24"/>
                                    </w:rPr>
                                    <w:t>Selection processes (non-listed assets)</w:t>
                                  </w:r>
                                </w:p>
                              </w:txbxContent>
                            </wps:txbx>
                            <wps:bodyPr wrap="square" rtlCol="0" anchor="ctr"/>
                          </wps:wsp>
                          <wps:wsp>
                            <wps:cNvPr id="62" name="TextBox 146"/>
                            <wps:cNvSpPr txBox="1"/>
                            <wps:spPr>
                              <a:xfrm>
                                <a:off x="5431683" y="4079572"/>
                                <a:ext cx="1289748" cy="3548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5C"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If ESG issues in selection process</w:t>
                                  </w:r>
                                </w:p>
                              </w:txbxContent>
                            </wps:txbx>
                            <wps:bodyPr wrap="square" rtlCol="0" anchor="ctr">
                              <a:noAutofit/>
                            </wps:bodyPr>
                          </wps:wsp>
                          <wps:wsp>
                            <wps:cNvPr id="63" name="Right Brace 63"/>
                            <wps:cNvSpPr/>
                            <wps:spPr>
                              <a:xfrm>
                                <a:off x="5272790" y="4210199"/>
                                <a:ext cx="190499"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64" name="Rectangle 64"/>
                            <wps:cNvSpPr/>
                            <wps:spPr>
                              <a:xfrm>
                                <a:off x="1816790" y="4538088"/>
                                <a:ext cx="3420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CC45D"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11: </w:t>
                                  </w:r>
                                  <w:r>
                                    <w:rPr>
                                      <w:rFonts w:ascii="Arial" w:eastAsia="Times New Roman" w:hAnsi="Arial" w:cs="Arial"/>
                                      <w:color w:val="FFFFFF"/>
                                      <w:kern w:val="24"/>
                                    </w:rPr>
                                    <w:t>Appointment considerations (non-listed assets)</w:t>
                                  </w:r>
                                </w:p>
                              </w:txbxContent>
                            </wps:txbx>
                            <wps:bodyPr wrap="square" rtlCol="0" anchor="ctr"/>
                          </wps:wsp>
                          <wps:wsp>
                            <wps:cNvPr id="65" name="TextBox 146"/>
                            <wps:cNvSpPr txBox="1"/>
                            <wps:spPr>
                              <a:xfrm>
                                <a:off x="5416790" y="4489711"/>
                                <a:ext cx="1289748" cy="36500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73CC45E"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If ESG issues in appointment process</w:t>
                                  </w:r>
                                </w:p>
                              </w:txbxContent>
                            </wps:txbx>
                            <wps:bodyPr wrap="square" rtlCol="0" anchor="ctr">
                              <a:noAutofit/>
                            </wps:bodyPr>
                          </wps:wsp>
                          <wps:wsp>
                            <wps:cNvPr id="66" name="Right Brace 66"/>
                            <wps:cNvSpPr/>
                            <wps:spPr>
                              <a:xfrm>
                                <a:off x="5272790" y="4538088"/>
                                <a:ext cx="190499"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67" name="Elbow Connector 67"/>
                          <wps:cNvCnPr/>
                          <wps:spPr>
                            <a:xfrm rot="5400000">
                              <a:off x="3104225" y="5632146"/>
                              <a:ext cx="310148" cy="540112"/>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68" name="Elbow Connector 68"/>
                          <wps:cNvCnPr/>
                          <wps:spPr>
                            <a:xfrm flipH="1">
                              <a:off x="4699243" y="3778494"/>
                              <a:ext cx="1795834" cy="2476782"/>
                            </a:xfrm>
                            <a:prstGeom prst="bentConnector3">
                              <a:avLst>
                                <a:gd name="adj1" fmla="val -12729"/>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69" name="Elbow Connector 69"/>
                          <wps:cNvCnPr/>
                          <wps:spPr>
                            <a:xfrm rot="5400000">
                              <a:off x="2078830" y="713175"/>
                              <a:ext cx="616769" cy="1204059"/>
                            </a:xfrm>
                            <a:prstGeom prst="bentConnector4">
                              <a:avLst>
                                <a:gd name="adj1" fmla="val 33949"/>
                                <a:gd name="adj2" fmla="val 127424"/>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70" name="Elbow Connector 70"/>
                          <wps:cNvCnPr/>
                          <wps:spPr>
                            <a:xfrm rot="5400000">
                              <a:off x="736308" y="2087303"/>
                              <a:ext cx="3333418" cy="1172453"/>
                            </a:xfrm>
                            <a:prstGeom prst="bentConnector4">
                              <a:avLst>
                                <a:gd name="adj1" fmla="val 6201"/>
                                <a:gd name="adj2" fmla="val 13033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71" name="Elbow Connector 71"/>
                          <wps:cNvCnPr/>
                          <wps:spPr>
                            <a:xfrm rot="5400000">
                              <a:off x="133145" y="2693030"/>
                              <a:ext cx="4542308" cy="1169888"/>
                            </a:xfrm>
                            <a:prstGeom prst="bentConnector4">
                              <a:avLst>
                                <a:gd name="adj1" fmla="val 4483"/>
                                <a:gd name="adj2" fmla="val 130396"/>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grpSp>
                      <wps:wsp>
                        <wps:cNvPr id="72" name="Elbow Connector 72"/>
                        <wps:cNvCnPr/>
                        <wps:spPr>
                          <a:xfrm rot="5400000">
                            <a:off x="2125840" y="2380407"/>
                            <a:ext cx="683669" cy="2055021"/>
                          </a:xfrm>
                          <a:prstGeom prst="bentConnector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73" name="Elbow Connector 56"/>
                        <wps:cNvCnPr/>
                        <wps:spPr>
                          <a:xfrm>
                            <a:off x="1461961" y="5549128"/>
                            <a:ext cx="0" cy="50814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73CC3E4" id="Group 63" o:spid="_x0000_s1026" style="position:absolute;margin-left:0;margin-top:65.2pt;width:565.8pt;height:595.55pt;z-index:251646976;mso-position-horizontal:center;mso-position-horizontal-relative:margin;mso-position-vertical-relative:margin;mso-width-relative:margin;mso-height-relative:margin" coordsize="71851,75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">
                <v:group id="Group 8" o:spid="_x0000_s1027" style="position:absolute;width:71851;height:75644" coordsize="71851,756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rect id="Rectangle 9" o:spid="_x0000_s1028" style="position:absolute;left:12792;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tYfcIA&#10;AADaAAAADwAAAGRycy9kb3ducmV2LnhtbESPzYvCMBTE78L+D+EteNPUHvyoRnGFBU8LfoC7t0fz&#10;bIvJS2lirf71G0HwOMzMb5jFqrNGtNT4yrGC0TABQZw7XXGh4Hj4HkxB+ICs0TgmBXfysFp+9BaY&#10;aXfjHbX7UIgIYZ+hgjKEOpPS5yVZ9ENXE0fv7BqLIcqmkLrBW4RbI9MkGUuLFceFEmvalJRf9ler&#10;gP/SNkwe5vf6+JmuU23c12njlOp/dus5iEBdeIdf7a1WMIPnlXgD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21h9wgAAANoAAAAPAAAAAAAAAAAAAAAAAJgCAABkcnMvZG93&#10;bnJldi54bWxQSwUGAAAAAAQABAD1AAAAhwMAAAAA&#10;" fillcolor="#a5a5a5 [2092]" stroked="f" strokeweight="2pt">
                    <v:textbox>
                      <w:txbxContent>
                        <w:p w14:paraId="773CC443"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01: </w:t>
                          </w:r>
                          <w:r>
                            <w:rPr>
                              <w:rFonts w:ascii="Arial" w:eastAsia="Times New Roman" w:hAnsi="Arial" w:cs="Arial"/>
                              <w:color w:val="FFFFFF"/>
                              <w:kern w:val="24"/>
                            </w:rPr>
                            <w:t>Description of RI considerations</w:t>
                          </w:r>
                        </w:p>
                      </w:txbxContent>
                    </v:textbox>
                  </v:rect>
                  <v:rect id="Rectangle 23" o:spid="_x0000_s1029" style="position:absolute;left:12792;top:3070;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cpk8EA&#10;AADbAAAADwAAAGRycy9kb3ducmV2LnhtbESPwWrDMBBE74X+g9hCb7XUhJTiWjEhwVByixt8XqyN&#10;ZWKtXEtN3L+vCoEch5l5wxTl7AZxoSn0njW8ZgoEcetNz52G41f18g4iRGSDg2fS8EsByvXjQ4G5&#10;8Vc+0KWOnUgQDjlqsDGOuZShteQwZH4kTt7JTw5jklMnzYTXBHeDXCj1Jh32nBYsjrS11J7rH6fB&#10;VUx71Sj7HbuVarhWu+X+rPXz07z5ABFpjvfwrf1pNCyW8P8l/Q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XKZPBAAAA2wAAAA8AAAAAAAAAAAAAAAAAmAIAAGRycy9kb3du&#10;cmV2LnhtbFBLBQYAAAAABAAEAPUAAACGAwAAAAA=&#10;" fillcolor="#0070c0" stroked="f" strokeweight="2pt">
                    <v:textbox>
                      <w:txbxContent>
                        <w:p w14:paraId="773CC444"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02: </w:t>
                          </w:r>
                          <w:r>
                            <w:rPr>
                              <w:rFonts w:ascii="Arial" w:eastAsia="Times New Roman" w:hAnsi="Arial" w:cs="Arial"/>
                              <w:color w:val="FFFFFF"/>
                              <w:kern w:val="24"/>
                            </w:rPr>
                            <w:t>Role of investment consultants</w:t>
                          </w:r>
                        </w:p>
                      </w:txbxContent>
                    </v:textbox>
                  </v:rect>
                  <v:rect id="Rectangle 24" o:spid="_x0000_s1030" style="position:absolute;left:12792;top:6108;width:34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6x58IA&#10;AADbAAAADwAAAGRycy9kb3ducmV2LnhtbESPwWrDMBBE74X+g9hCb7WUtCnFiRJKiiHkFqf4vFhb&#10;y8RauZYSu38fFQI5DjPzhlltJteJCw2h9axhlikQxLU3LTcavo/FyweIEJENdp5Jwx8F2KwfH1aY&#10;Gz/ygS5lbESCcMhRg42xz6UMtSWHIfM9cfJ+/OAwJjk00gw4Jrjr5Fypd+mw5bRgsaetpfpUnp0G&#10;VzDtVaXsb2wWquJSfb3uT1o/P02fSxCRpngP39o7o2H+Bv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rHnwgAAANsAAAAPAAAAAAAAAAAAAAAAAJgCAABkcnMvZG93&#10;bnJldi54bWxQSwUGAAAAAAQABAD1AAAAhwMAAAAA&#10;" fillcolor="#0070c0" stroked="f" strokeweight="2pt">
                    <v:textbox>
                      <w:txbxContent>
                        <w:p w14:paraId="773CC445"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03: </w:t>
                          </w:r>
                          <w:r>
                            <w:rPr>
                              <w:rFonts w:ascii="Arial" w:eastAsia="Times New Roman" w:hAnsi="Arial" w:cs="Arial"/>
                              <w:color w:val="FFFFFF"/>
                              <w:kern w:val="24"/>
                            </w:rPr>
                            <w:t>RI factors in selection, appointment and monitoring across asset classes</w:t>
                          </w:r>
                        </w:p>
                      </w:txbxContent>
                    </v:textbox>
                  </v:rect>
                  <v:group id="Group 25" o:spid="_x0000_s1031" style="position:absolute;left:12792;top:60572;width:34200;height:15072" coordorigin="12792,60572" coordsize="34200,150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rect id="Rectangle 26" o:spid="_x0000_s1032" style="position:absolute;left:12792;top:60572;width:34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CKC8EA&#10;AADbAAAADwAAAGRycy9kb3ducmV2LnhtbESPQWvCQBSE7wX/w/KE3uqulorErCItQsmtqeT8yD6z&#10;wezbmN2a+O/dQqHHYWa+YfL95DpxoyG0njUsFwoEce1Ny42G0/fxZQMiRGSDnWfScKcA+93sKcfM&#10;+JG/6FbGRiQIhww12Bj7TMpQW3IYFr4nTt7ZDw5jkkMjzYBjgrtOrpRaS4ctpwWLPb1bqi/lj9Pg&#10;jkyFqpS9xuZNVVyqj9fiovXzfDpsQUSa4n/4r/1pNKzW8Psl/QC5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5gigvBAAAA2wAAAA8AAAAAAAAAAAAAAAAAmAIAAGRycy9kb3du&#10;cmV2LnhtbFBLBQYAAAAABAAEAPUAAACGAwAAAAA=&#10;" fillcolor="#0070c0" stroked="f" strokeweight="2pt">
                      <v:textbox>
                        <w:txbxContent>
                          <w:p w14:paraId="773CC446"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14: </w:t>
                            </w:r>
                            <w:r>
                              <w:rPr>
                                <w:rFonts w:ascii="Arial" w:eastAsia="Times New Roman" w:hAnsi="Arial" w:cs="Arial"/>
                                <w:color w:val="FFFFFF"/>
                                <w:kern w:val="24"/>
                              </w:rPr>
                              <w:t>Percentage of externally managed assets managed by PRI signatories</w:t>
                            </w:r>
                          </w:p>
                        </w:txbxContent>
                      </v:textbox>
                    </v:rect>
                    <v:rect id="Rectangle 27" o:spid="_x0000_s1033" style="position:absolute;left:12792;top:65236;width:34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asxcQA&#10;AADbAAAADwAAAGRycy9kb3ducmV2LnhtbESPzWrDMBCE74G+g9hCb7FcH5rgRgmJodBToWkg7W2x&#10;traJtDKW/FM/fRQo5DjMzDfMZjdZIwbqfONYwXOSgiAunW64UnD6eluuQfiArNE4JgV/5GG3fVhs&#10;MNdu5E8ajqESEcI+RwV1CG0upS9rsugT1xJH79d1FkOUXSV1h2OEWyOzNH2RFhuOCzW2VNRUXo69&#10;VcA/2RBWs/nu54/1PtPGHc6FU+rpcdq/ggg0hXv4v/2uFWQruH2JP0B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mrMXEAAAA2wAAAA8AAAAAAAAAAAAAAAAAmAIAAGRycy9k&#10;b3ducmV2LnhtbFBLBQYAAAAABAAEAPUAAACJAwAAAAA=&#10;" fillcolor="#a5a5a5 [2092]" stroked="f" strokeweight="2pt">
                      <v:textbox>
                        <w:txbxContent>
                          <w:p w14:paraId="773CC447"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15: </w:t>
                            </w:r>
                            <w:r>
                              <w:rPr>
                                <w:rFonts w:ascii="Arial" w:eastAsia="Times New Roman" w:hAnsi="Arial" w:cs="Arial"/>
                                <w:color w:val="FFFFFF"/>
                                <w:kern w:val="24"/>
                              </w:rPr>
                              <w:t>Examples of ESG issues in selection, appointment and monitoring processes</w:t>
                            </w:r>
                          </w:p>
                        </w:txbxContent>
                      </v:textbox>
                    </v:rect>
                    <v:rect id="Rectangle 28" o:spid="_x0000_s1034" style="position:absolute;left:12792;top:69900;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O74r0A&#10;AADbAAAADwAAAGRycy9kb3ducmV2LnhtbERPTYvCMBC9L/gfwix4W5NVFKmmZdlFEG9W8Tw0s02x&#10;mdQmav335iB4fLzvdTG4VtyoD41nDd8TBYK48qbhWsPxsPlagggR2WDrmTQ8KECRjz7WmBl/5z3d&#10;yliLFMIhQw02xi6TMlSWHIaJ74gT9+97hzHBvpamx3sKd62cKrWQDhtODRY7+rVUncur0+A2TDt1&#10;UvYS67k6can+Zruz1uPP4WcFItIQ3+KXe2s0TNPY9CX9AJk/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LO74r0AAADbAAAADwAAAAAAAAAAAAAAAACYAgAAZHJzL2Rvd25yZXYu&#10;eG1sUEsFBgAAAAAEAAQA9QAAAIIDAAAAAA==&#10;" fillcolor="#0070c0" stroked="f" strokeweight="2pt">
                      <v:textbox>
                        <w:txbxContent>
                          <w:p w14:paraId="773CC448"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16: </w:t>
                            </w:r>
                            <w:r>
                              <w:rPr>
                                <w:rFonts w:ascii="Arial" w:eastAsia="Times New Roman" w:hAnsi="Arial" w:cs="Arial"/>
                                <w:color w:val="FFFFFF"/>
                                <w:kern w:val="24"/>
                              </w:rPr>
                              <w:t>Disclosure of RI considerations</w:t>
                            </w:r>
                          </w:p>
                        </w:txbxContent>
                      </v:textbox>
                    </v:rect>
                    <v:rect id="Rectangle 29" o:spid="_x0000_s1035" style="position:absolute;left:12792;top:73124;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eecIA&#10;AADbAAAADwAAAGRycy9kb3ducmV2LnhtbESPwWrDMBBE74X+g9hCb7WUlIbWiRJKiiHkFqf4vFhb&#10;y8RauZYSu38fFQI5DjPzhlltJteJCw2h9axhlikQxLU3LTcavo/FyzuIEJENdp5Jwx8F2KwfH1aY&#10;Gz/ygS5lbESCcMhRg42xz6UMtSWHIfM9cfJ+/OAwJjk00gw4Jrjr5FyphXTYclqw2NPWUn0qz06D&#10;K5j2qlL2NzZvquJSfb3uT1o/P02fSxCRpngP39o7o2H+Af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x55wgAAANsAAAAPAAAAAAAAAAAAAAAAAJgCAABkcnMvZG93&#10;bnJldi54bWxQSwUGAAAAAAQABAD1AAAAhwMAAAAA&#10;" fillcolor="#0070c0" stroked="f" strokeweight="2pt">
                      <v:textbox>
                        <w:txbxContent>
                          <w:p w14:paraId="773CC449"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SAM End</w:t>
                            </w:r>
                            <w:r>
                              <w:rPr>
                                <w:rFonts w:ascii="Arial" w:eastAsia="Times New Roman" w:hAnsi="Arial" w:cs="Arial"/>
                                <w:color w:val="FFFFFF"/>
                                <w:kern w:val="24"/>
                              </w:rPr>
                              <w:t>: Module confirmation page</w:t>
                            </w:r>
                          </w:p>
                        </w:txbxContent>
                      </v:textbox>
                    </v:rect>
                  </v:group>
                  <v:group id="Group 30" o:spid="_x0000_s1036" style="position:absolute;top:49991;width:52393;height:9877" coordorigin=",49991" coordsize="52393,9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rect id="Rectangle 31" o:spid="_x0000_s1037" style="position:absolute;left:18193;top:53511;width:34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H98QA&#10;AADbAAAADwAAAGRycy9kb3ducmV2LnhtbESPQWvCQBSE7wX/w/IEb3VjhFaiq8RAoadC00L19sg+&#10;k+Du25BdY5pf3y0Uehxm5htmdxitEQP1vnWsYLVMQBBXTrdcK/j8eHncgPABWaNxTAq+ycNhP3vY&#10;Yabdnd9pKEMtIoR9hgqaELpMSl81ZNEvXUccvYvrLYYo+1rqHu8Rbo1Mk+RJWmw5LjTYUdFQdS1v&#10;VgGf0yE8T+Z0m942eaqNO34VTqnFfMy3IAKN4T/8137VCtYr+P0Sf4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aB/fEAAAA2wAAAA8AAAAAAAAAAAAAAAAAmAIAAGRycy9k&#10;b3ducmV2LnhtbFBLBQYAAAAABAAEAPUAAACJAwAAAAA=&#10;" fillcolor="#a5a5a5 [2092]" stroked="f" strokeweight="2pt">
                      <v:textbox>
                        <w:txbxContent>
                          <w:p w14:paraId="773CC44A"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13: </w:t>
                            </w:r>
                            <w:r>
                              <w:rPr>
                                <w:rFonts w:ascii="Arial" w:eastAsia="Times New Roman" w:hAnsi="Arial" w:cs="Arial"/>
                                <w:color w:val="FFFFFF"/>
                                <w:kern w:val="24"/>
                              </w:rPr>
                              <w:t>Description of RI considerations in ‘other’ asset classes</w:t>
                            </w:r>
                          </w:p>
                        </w:txbxContent>
                      </v:textbox>
                    </v:rect>
                    <v:shapetype id="_x0000_t202" coordsize="21600,21600" o:spt="202" path="m,l,21600r21600,l21600,xe">
                      <v:stroke joinstyle="miter"/>
                      <v:path gradientshapeok="t" o:connecttype="rect"/>
                    </v:shapetype>
                    <v:shape id="TextBox 146" o:spid="_x0000_s1038" type="#_x0000_t202" style="position:absolute;top:49991;width:14371;height:98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KVwsIA&#10;AADbAAAADwAAAGRycy9kb3ducmV2LnhtbESP3YrCMBSE7wXfIZyFvdN0VUS6RlkUcVdQ8OcBjs2x&#10;KTYnpYm2+/ZGELwcZuYbZjpvbSnuVPvCsYKvfgKCOHO64FzB6bjqTUD4gKyxdEwK/snDfNbtTDHV&#10;ruE93Q8hFxHCPkUFJoQqldJnhiz6vquIo3dxtcUQZZ1LXWMT4baUgyQZS4sFxwWDFS0MZdfDzSrw&#10;gdfmfBnuzo0elRv/d90uj4lSnx/tzzeIQG14h1/tX61gOIDnl/g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EpXCwgAAANsAAAAPAAAAAAAAAAAAAAAAAJgCAABkcnMvZG93&#10;bnJldi54bWxQSwUGAAAAAAQABAD1AAAAhwMAAAAA&#10;" filled="f" stroked="f" strokeweight="2pt">
                      <v:textbox>
                        <w:txbxContent>
                          <w:p w14:paraId="773CC44B" w14:textId="77777777" w:rsidR="005360FC" w:rsidRDefault="005360FC" w:rsidP="00EC1FC4">
                            <w:pPr>
                              <w:pStyle w:val="NormalWeb"/>
                              <w:spacing w:before="0" w:beforeAutospacing="0" w:after="0" w:afterAutospacing="0"/>
                            </w:pPr>
                            <w:r>
                              <w:rPr>
                                <w:rFonts w:ascii="Arial" w:eastAsia="Times New Roman" w:hAnsi="Arial" w:cs="Arial"/>
                                <w:color w:val="0070C0"/>
                                <w:kern w:val="24"/>
                              </w:rPr>
                              <w:t>ESG in selection, appointment or monitoring of other asset classes not covered above</w:t>
                            </w:r>
                          </w:p>
                        </w:txbxContent>
                      </v:textbox>
                    </v:shape>
                  </v:group>
                  <v:group id="Group 33" o:spid="_x0000_s1039" style="position:absolute;left:17851;top:14255;width:54000;height:24789" coordorigin="17851,14255" coordsize="54000,24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rect id="Rectangle 34" o:spid="_x0000_s1040" style="position:absolute;left:38670;top:36524;width:2628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cnOsAA&#10;AADbAAAADwAAAGRycy9kb3ducmV2LnhtbESPQYvCMBSE74L/ITxhb5q4uiLVKLIiiLet4vnRPJti&#10;81KbqN1/b4SFPQ4z8w2zXHeuFg9qQ+VZw3ikQBAX3lRcajgdd8M5iBCRDdaeScMvBViv+r0lZsY/&#10;+YceeSxFgnDIUIONscmkDIUlh2HkG+LkXXzrMCbZltK0+ExwV8tPpWbSYcVpwWJD35aKa353GtyO&#10;6aDOyt5i+aXOnKvt5HDV+mPQbRYgInXxP/zX3hsNky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CcnOsAAAADbAAAADwAAAAAAAAAAAAAAAACYAgAAZHJzL2Rvd25y&#10;ZXYueG1sUEsFBgAAAAAEAAQA9QAAAIUDAAAAAA==&#10;" fillcolor="#0070c0" stroked="f" strokeweight="2pt">
                      <v:textbox>
                        <w:txbxContent>
                          <w:p w14:paraId="773CC44C"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09: </w:t>
                            </w:r>
                            <w:r>
                              <w:rPr>
                                <w:rFonts w:ascii="Arial" w:eastAsia="Times New Roman" w:hAnsi="Arial" w:cs="Arial"/>
                                <w:color w:val="FFFFFF"/>
                                <w:kern w:val="24"/>
                              </w:rPr>
                              <w:t>Percentage of (proxy) votes cast)</w:t>
                            </w:r>
                          </w:p>
                        </w:txbxContent>
                      </v:textbox>
                    </v:rect>
                    <v:rect id="Rectangle 35" o:spid="_x0000_s1041" style="position:absolute;left:17851;top:18720;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uCocAA&#10;AADbAAAADwAAAGRycy9kb3ducmV2LnhtbESPQYvCMBSE78L+h/AWvNlkFWXpGkUUQbxZxfOjeTbF&#10;5qXbRK3/3ggLexxm5htmvuxdI+7Uhdqzhq9MgSAuvam50nA6bkffIEJENth4Jg1PCrBcfAzmmBv/&#10;4APdi1iJBOGQowYbY5tLGUpLDkPmW+LkXXznMCbZVdJ0+Ehw18ixUjPpsOa0YLGltaXyWtycBrdl&#10;2quzsr+xmqozF2oz2V+1Hn72qx8Qkfr4H/5r74yGyRTeX9IPkI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2uCocAAAADbAAAADwAAAAAAAAAAAAAAAACYAgAAZHJzL2Rvd25y&#10;ZXYueG1sUEsFBgAAAAAEAAQA9QAAAIUDAAAAAA==&#10;" fillcolor="#0070c0" stroked="f" strokeweight="2pt">
                      <v:textbox>
                        <w:txbxContent>
                          <w:p w14:paraId="773CC44D"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SAM 05</w:t>
                            </w:r>
                            <w:r>
                              <w:rPr>
                                <w:rFonts w:ascii="Arial" w:eastAsia="Times New Roman" w:hAnsi="Arial" w:cs="Arial"/>
                                <w:color w:val="FFFFFF"/>
                                <w:kern w:val="24"/>
                              </w:rPr>
                              <w:t>: ESG incorporation strategies</w:t>
                            </w:r>
                          </w:p>
                        </w:txbxContent>
                      </v:textbox>
                    </v:rect>
                    <v:rect id="Rectangle 41" o:spid="_x0000_s1042" style="position:absolute;left:17851;top:14255;width:34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338AA&#10;AADbAAAADwAAAGRycy9kb3ducmV2LnhtbESPT4vCMBTE78J+h/CEvWniv2WpRhFFEG/WxfOjedsU&#10;m5duE7X77Y0geBxm5jfMYtW5WtyoDZVnDaOhAkFceFNxqeHntBt8gwgR2WDtmTT8U4DV8qO3wMz4&#10;Ox/plsdSJAiHDDXYGJtMylBYchiGviFO3q9vHcYk21KaFu8J7mo5VupLOqw4LVhsaGOpuORXp8Ht&#10;mA7qrOxfLGfqzLnaTg4XrT/73XoOIlIX3+FXe280TEfw/JJ+gF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338AAAADbAAAADwAAAAAAAAAAAAAAAACYAgAAZHJzL2Rvd25y&#10;ZXYueG1sUEsFBgAAAAAEAAQA9QAAAIUDAAAAAA==&#10;" fillcolor="#0070c0" stroked="f" strokeweight="2pt">
                      <v:textbox>
                        <w:txbxContent>
                          <w:p w14:paraId="773CC44E"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04: </w:t>
                            </w:r>
                            <w:r>
                              <w:rPr>
                                <w:rFonts w:ascii="Arial" w:eastAsia="Times New Roman" w:hAnsi="Arial" w:cs="Arial"/>
                                <w:color w:val="FFFFFF"/>
                                <w:kern w:val="24"/>
                              </w:rPr>
                              <w:t>Breakdown of passive, active quant and active fundamental</w:t>
                            </w:r>
                          </w:p>
                        </w:txbxContent>
                      </v:textbox>
                    </v:rect>
                    <v:rect id="Rectangle 42" o:spid="_x0000_s1043" style="position:absolute;left:17851;top:21803;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RpqMIA&#10;AADbAAAADwAAAGRycy9kb3ducmV2LnhtbESPwWrDMBBE74X+g9hCb7WUtCnFiRJKiiHkFqf4vFhb&#10;y8RauZYSu38fFQI5DjPzhlltJteJCw2h9axhlikQxLU3LTcavo/FyweIEJENdp5Jwx8F2KwfH1aY&#10;Gz/ygS5lbESCcMhRg42xz6UMtSWHIfM9cfJ+/OAwJjk00gw4Jrjr5Fypd+mw5bRgsaetpfpUnp0G&#10;VzDtVaXsb2wWquJSfb3uT1o/P02fSxCRpngP39o7o+FtDv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hGmowgAAANsAAAAPAAAAAAAAAAAAAAAAAJgCAABkcnMvZG93&#10;bnJldi54bWxQSwUGAAAAAAQABAD1AAAAhwMAAAAA&#10;" fillcolor="#0070c0" stroked="f" strokeweight="2pt">
                      <v:textbox>
                        <w:txbxContent>
                          <w:p w14:paraId="773CC44F"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06: </w:t>
                            </w:r>
                            <w:r>
                              <w:rPr>
                                <w:rFonts w:ascii="Arial" w:eastAsia="Times New Roman" w:hAnsi="Arial" w:cs="Arial"/>
                                <w:color w:val="FFFFFF"/>
                                <w:kern w:val="24"/>
                              </w:rPr>
                              <w:t>Selection processes (listed assets)</w:t>
                            </w:r>
                          </w:p>
                        </w:txbxContent>
                      </v:textbox>
                    </v:rect>
                    <v:shape id="TextBox 146" o:spid="_x0000_s1044" type="#_x0000_t202" style="position:absolute;left:53851;top:20787;width:13214;height:37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hDJMQA&#10;AADbAAAADwAAAGRycy9kb3ducmV2LnhtbESP0WrCQBRE34X+w3ILvummjUhJXaW0iG1BQdMPuMle&#10;syHZuyG7mvTvuwXBx2FmzjCrzWhbcaXe144VPM0TEMSl0zVXCn7y7ewFhA/IGlvHpOCXPGzWD5MV&#10;ZtoNfKTrKVQiQthnqMCE0GVS+tKQRT93HXH0zq63GKLsK6l7HCLctvI5SZbSYs1xwWBH74bK5nSx&#10;CnzgnSnO6aEY9KL99l/N/iNPlJo+jm+vIAKN4R6+tT+1gkUK/1/iD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YQyTEAAAA2wAAAA8AAAAAAAAAAAAAAAAAmAIAAGRycy9k&#10;b3ducmV2LnhtbFBLBQYAAAAABAAEAPUAAACJAwAAAAA=&#10;" filled="f" stroked="f" strokeweight="2pt">
                      <v:textbox>
                        <w:txbxContent>
                          <w:p w14:paraId="773CC450"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If ESG issues in selection process</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44" o:spid="_x0000_s1045" type="#_x0000_t88" style="position:absolute;left:52411;top:21738;width:1928;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AjP8MA&#10;AADbAAAADwAAAGRycy9kb3ducmV2LnhtbESPQWvCQBSE7wX/w/IEb3WjSCnRVURJkdJLox5ye2Sf&#10;2WD2bdjdmvTfdwuFHoeZ+YbZ7EbbiQf50DpWsJhnIIhrp1tuFFzOxfMriBCRNXaOScE3BdhtJ08b&#10;zLUb+JMeZWxEgnDIUYGJsc+lDLUhi2HueuLk3Zy3GJP0jdQehwS3nVxm2Yu02HJaMNjTwVB9L7+s&#10;gqCvReGrgXRlqmUo3871+8dRqdl03K9BRBrjf/ivfdIKViv4/Z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5AjP8MAAADbAAAADwAAAAAAAAAAAAAAAACYAgAAZHJzL2Rv&#10;d25yZXYueG1sUEsFBgAAAAAEAAQA9QAAAIgDAAAAAA==&#10;" adj="1377" strokecolor="#4579b8 [3044]"/>
                    <v:rect id="Rectangle 45" o:spid="_x0000_s1046" style="position:absolute;left:17851;top:24946;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yicMA&#10;AADbAAAADwAAAGRycy9kb3ducmV2LnhtbESPQWvCQBSE70L/w/IK3ppNg1a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dyicMAAADbAAAADwAAAAAAAAAAAAAAAACYAgAAZHJzL2Rv&#10;d25yZXYueG1sUEsFBgAAAAAEAAQA9QAAAIgDAAAAAA==&#10;" fillcolor="#a5a5a5 [2092]" stroked="f" strokeweight="2pt">
                      <v:textbox>
                        <w:txbxContent>
                          <w:p w14:paraId="773CC451"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07: </w:t>
                            </w:r>
                            <w:r>
                              <w:rPr>
                                <w:rFonts w:ascii="Arial" w:eastAsia="Times New Roman" w:hAnsi="Arial" w:cs="Arial"/>
                                <w:color w:val="FFFFFF"/>
                                <w:kern w:val="24"/>
                              </w:rPr>
                              <w:t>Appointment considerations (listed assets)</w:t>
                            </w:r>
                          </w:p>
                        </w:txbxContent>
                      </v:textbox>
                    </v:rect>
                    <v:shape id="TextBox 146" o:spid="_x0000_s1047" type="#_x0000_t202" style="position:absolute;left:53850;top:24593;width:13214;height:37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NFJ8MA&#10;AADbAAAADwAAAGRycy9kb3ducmV2LnhtbESP0WrCQBRE3wv+w3IF35pNq9SSuopYRC0oqP2Aa/aa&#10;DWbvhuxq4t+7QqGPw8ycYSazzlbiRo0vHSt4S1IQxLnTJRcKfo/L108QPiBrrByTgjt5mE17LxPM&#10;tGt5T7dDKESEsM9QgQmhzqT0uSGLPnE1cfTOrrEYomwKqRtsI9xW8j1NP6TFkuOCwZoWhvLL4WoV&#10;+MArczoPd6dWj6ofv7lsv4+pUoN+N/8CEagL/+G/9lorGI3h+SX+AD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NFJ8MAAADbAAAADwAAAAAAAAAAAAAAAACYAgAAZHJzL2Rv&#10;d25yZXYueG1sUEsFBgAAAAAEAAQA9QAAAIgDAAAAAA==&#10;" filled="f" stroked="f" strokeweight="2pt">
                      <v:textbox>
                        <w:txbxContent>
                          <w:p w14:paraId="773CC452"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If ESG issues in appointment process</w:t>
                            </w:r>
                          </w:p>
                        </w:txbxContent>
                      </v:textbox>
                    </v:shape>
                    <v:shape id="Right Brace 48" o:spid="_x0000_s1048" type="#_x0000_t88" style="position:absolute;left:52411;top:24920;width:1928;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0pOsAA&#10;AADbAAAADwAAAGRycy9kb3ducmV2LnhtbERPz2vCMBS+D/wfwhN2m6kiY1SjiFKRscuqHnp7NM+m&#10;2LyUJNruv18Ogx0/vt/r7Wg78SQfWscK5rMMBHHtdMuNgsu5ePsAESKyxs4xKfihANvN5GWNuXYD&#10;f9OzjI1IIRxyVGBi7HMpQ23IYpi5njhxN+ctxgR9I7XHIYXbTi6y7F1abDk1GOxpb6i+lw+rIOhr&#10;UfhqIF2ZahHK47n+/Doo9ToddysQkcb4L/5zn7SCZRqbvqQfID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t0pOsAAAADbAAAADwAAAAAAAAAAAAAAAACYAgAAZHJzL2Rvd25y&#10;ZXYueG1sUEsFBgAAAAAEAAQA9QAAAIUDAAAAAA==&#10;" adj="1377" strokecolor="#4579b8 [3044]"/>
                    <v:rect id="Rectangle 49" o:spid="_x0000_s1049" style="position:absolute;left:17851;top:28140;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D72cAA&#10;AADbAAAADwAAAGRycy9kb3ducmV2LnhtbESPQWsCMRSE7wX/Q3hCbzVRW9HVKKII4q2reH5snpvF&#10;zcu6ibr996ZQ6HGYmW+YxapztXhQGyrPGoYDBYK48KbiUsPpuPuYgggR2WDtmTT8UIDVsve2wMz4&#10;J3/TI4+lSBAOGWqwMTaZlKGw5DAMfEOcvItvHcYk21KaFp8J7mo5UmoiHVacFiw2tLFUXPO70+B2&#10;TAd1VvYWyy915lxtx4er1u/9bj0HEamL/+G/9t5o+JzB75f0A+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iD72cAAAADbAAAADwAAAAAAAAAAAAAAAACYAgAAZHJzL2Rvd25y&#10;ZXYueG1sUEsFBgAAAAAEAAQA9QAAAIUDAAAAAA==&#10;" fillcolor="#0070c0" stroked="f" strokeweight="2pt">
                      <v:textbox>
                        <w:txbxContent>
                          <w:p w14:paraId="773CC453"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08: </w:t>
                            </w:r>
                            <w:r>
                              <w:rPr>
                                <w:rFonts w:ascii="Arial" w:eastAsia="Times New Roman" w:hAnsi="Arial" w:cs="Arial"/>
                                <w:color w:val="FFFFFF"/>
                                <w:kern w:val="24"/>
                              </w:rPr>
                              <w:t>Monitoring processes (listed assets)</w:t>
                            </w:r>
                          </w:p>
                        </w:txbxContent>
                      </v:textbox>
                    </v:rect>
                    <v:shape id="TextBox 146" o:spid="_x0000_s1050" type="#_x0000_t202" style="position:absolute;left:53851;top:28140;width:13214;height:39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NLjsAA&#10;AADbAAAADwAAAGRycy9kb3ducmV2LnhtbERPy4rCMBTdD/gP4QruxtTHiFSjiCLqwAz4+IBrc22K&#10;zU1poq1/bxYDszyc93zZ2lI8qfaFYwWDfgKCOHO64FzB5bz9nILwAVlj6ZgUvMjDctH5mGOqXcNH&#10;ep5CLmII+xQVmBCqVEqfGbLo+64ijtzN1RZDhHUudY1NDLelHCbJRFosODYYrGhtKLufHlaBD7wz&#10;19vo99rocfntD/efzTlRqtdtVzMQgdrwL/5z77WCr7g+fok/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VNLjsAAAADbAAAADwAAAAAAAAAAAAAAAACYAgAAZHJzL2Rvd25y&#10;ZXYueG1sUEsFBgAAAAAEAAQA9QAAAIUDAAAAAA==&#10;" filled="f" stroked="f" strokeweight="2pt">
                      <v:textbox>
                        <w:txbxContent>
                          <w:p w14:paraId="773CC454"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If ESG issues in monitoring process</w:t>
                            </w:r>
                          </w:p>
                        </w:txbxContent>
                      </v:textbox>
                    </v:shape>
                    <v:shape id="Right Brace 51" o:spid="_x0000_s1051" type="#_x0000_t88" style="position:absolute;left:52411;top:28135;width:1905;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7PsYA&#10;AADbAAAADwAAAGRycy9kb3ducmV2LnhtbESPQWvCQBSE7wX/w/KEXkrdWLBI6kZUKJSKB6OHHl+z&#10;zyQk+zbsbkzsr+8WCh6HmfmGWa1H04orOV9bVjCfJSCIC6trLhWcT+/PSxA+IGtsLZOCG3lYZ5OH&#10;FabaDnykax5KESHsU1RQhdClUvqiIoN+Zjvi6F2sMxiidKXUDocIN618SZJXabDmuFBhR7uKiibv&#10;jYKvpz4pP5v+Jz9uD3tzG4P7Hg5KPU7HzRuIQGO4h//bH1rBYg5/X+IP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E7PsYAAADbAAAADwAAAAAAAAAAAAAAAACYAgAAZHJz&#10;L2Rvd25yZXYueG1sUEsFBgAAAAAEAAQA9QAAAIsDAAAAAA==&#10;" adj="1361" strokecolor="#4579b8 [3044]"/>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2" o:spid="_x0000_s1052" type="#_x0000_t34" style="position:absolute;left:40449;top:25162;width:5864;height:1685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9u0sUAAADbAAAADwAAAGRycy9kb3ducmV2LnhtbESPQWvCQBSE74L/YXlCb7qJVKlpNkFs&#10;hR6KEBXPj+xrkjb7NmS3mubXdwtCj8PMfMOk+WBacaXeNZYVxIsIBHFpdcOVgvNpP38C4TyyxtYy&#10;KfghB3k2naSYaHvjgq5HX4kAYZeggtr7LpHSlTUZdAvbEQfvw/YGfZB9JXWPtwA3rVxG0VoabDgs&#10;1NjRrqby6/htFLx8Xg77VyzeKR7HzbhqrCvWj0o9zIbtMwhPg/8P39tvWsFqCX9fw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x9u0sUAAADbAAAADwAAAAAAAAAA&#10;AAAAAAChAgAAZHJzL2Rvd25yZXYueG1sUEsFBgAAAAAEAAQA+QAAAJMDAAAAAA==&#10;" strokecolor="#4579b8 [3044]">
                      <v:stroke endarrow="block" endarrowlength="short"/>
                    </v:shape>
                    <v:shape id="TextBox 146" o:spid="_x0000_s1053" type="#_x0000_t202" style="position:absolute;left:51810;top:32244;width:20041;height:4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HV+cMA&#10;AADbAAAADwAAAGRycy9kb3ducmV2LnhtbESP0WrCQBRE3wv+w3IF38ymaqWkriKKqIUW1H7ANXvN&#10;BrN3Q3Y16d93BaGPw8ycYWaLzlbiTo0vHSt4TVIQxLnTJRcKfk6b4TsIH5A1Vo5JwS95WMx7LzPM&#10;tGv5QPdjKESEsM9QgQmhzqT0uSGLPnE1cfQurrEYomwKqRtsI9xWcpSmU2mx5LhgsKaVofx6vFkF&#10;PvDWnC/j73OrJ9Wn31+/1qdUqUG/W36ACNSF//CzvdMK3sbw+B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HV+cMAAADbAAAADwAAAAAAAAAAAAAAAACYAgAAZHJzL2Rv&#10;d25yZXYueG1sUEsFBgAAAAAEAAQA9QAAAIgDAAAAAA==&#10;" filled="f" stroked="f" strokeweight="2pt">
                      <v:textbox>
                        <w:txbxContent>
                          <w:p w14:paraId="773CC455" w14:textId="77777777" w:rsidR="005360FC" w:rsidRDefault="005360FC" w:rsidP="00EC1FC4">
                            <w:pPr>
                              <w:pStyle w:val="NormalWeb"/>
                              <w:spacing w:before="0" w:beforeAutospacing="0" w:after="0" w:afterAutospacing="0"/>
                            </w:pPr>
                            <w:r>
                              <w:rPr>
                                <w:rFonts w:ascii="Arial" w:eastAsia="Times New Roman" w:hAnsi="Arial" w:cs="Arial"/>
                                <w:color w:val="0070C0"/>
                                <w:kern w:val="24"/>
                              </w:rPr>
                              <w:t>External managers vote, and % of votes cast reviewed by you</w:t>
                            </w:r>
                          </w:p>
                        </w:txbxContent>
                      </v:textbox>
                    </v:shape>
                    <v:shape id="TextBox 146" o:spid="_x0000_s1054" type="#_x0000_t202" style="position:absolute;left:19080;top:32060;width:16187;height:54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hNjcMA&#10;AADbAAAADwAAAGRycy9kb3ducmV2LnhtbESP0WrCQBRE3wv+w3IF35pNq5WSuopYRC0oqP2Aa/aa&#10;DWbvhuxq4t+7QqGPw8ycYSazzlbiRo0vHSt4S1IQxLnTJRcKfo/L108QPiBrrByTgjt5mE17LxPM&#10;tGt5T7dDKESEsM9QgQmhzqT0uSGLPnE1cfTOrrEYomwKqRtsI9xW8j1Nx9JiyXHBYE0LQ/nlcLUK&#10;fOCVOZ2Hu1OrR9WP31y238dUqUG/m3+BCNSF//Bfe60VfIzg+SX+AD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hNjcMAAADbAAAADwAAAAAAAAAAAAAAAACYAgAAZHJzL2Rv&#10;d25yZXYueG1sUEsFBgAAAAAEAAQA9QAAAIgDAAAAAA==&#10;" filled="f" stroked="f" strokeweight="2pt">
                      <v:textbox>
                        <w:txbxContent>
                          <w:p w14:paraId="773CC456" w14:textId="77777777" w:rsidR="005360FC" w:rsidRDefault="005360FC" w:rsidP="00EC1FC4">
                            <w:pPr>
                              <w:pStyle w:val="NormalWeb"/>
                              <w:spacing w:before="0" w:beforeAutospacing="0" w:after="0" w:afterAutospacing="0"/>
                            </w:pPr>
                            <w:r>
                              <w:rPr>
                                <w:rFonts w:ascii="Arial" w:eastAsia="Times New Roman" w:hAnsi="Arial" w:cs="Arial"/>
                                <w:color w:val="0070C0"/>
                                <w:kern w:val="24"/>
                              </w:rPr>
                              <w:t>External managers do not vote, or % of votes cast not reviewed</w:t>
                            </w:r>
                          </w:p>
                        </w:txbxContent>
                      </v:textbox>
                    </v:shape>
                  </v:group>
                  <v:shape id="TextBox 146" o:spid="_x0000_s1055" type="#_x0000_t202" style="position:absolute;top:10672;width:15523;height:120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ToFsQA&#10;AADbAAAADwAAAGRycy9kb3ducmV2LnhtbESP3WrCQBSE74W+w3IK3tVN/SklzSqiiFpoodoHOMke&#10;s8Hs2ZBdTXx7t1DwcpiZb5hs0dtaXKn1lWMFr6MEBHHhdMWlgt/j5uUdhA/IGmvHpOBGHhbzp0GG&#10;qXYd/9D1EEoRIexTVGBCaFIpfWHIoh+5hjh6J9daDFG2pdQtdhFuazlOkjdpseK4YLChlaHifLhY&#10;BT7w1uSnyXfe6Wn96ffnr/UxUWr43C8/QATqwyP8395pBbMZ/H2JP0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k6BbEAAAA2wAAAA8AAAAAAAAAAAAAAAAAmAIAAGRycy9k&#10;b3ducmV2LnhtbFBLBQYAAAAABAAEAPUAAACJAwAAAAA=&#10;" filled="f" stroked="f" strokeweight="2pt">
                    <v:textbox>
                      <w:txbxContent>
                        <w:p w14:paraId="773CC457" w14:textId="77777777" w:rsidR="005360FC" w:rsidRDefault="005360FC" w:rsidP="00EC1FC4">
                          <w:pPr>
                            <w:pStyle w:val="NormalWeb"/>
                            <w:spacing w:before="0" w:beforeAutospacing="0" w:after="0" w:afterAutospacing="0"/>
                          </w:pPr>
                          <w:r>
                            <w:rPr>
                              <w:rFonts w:ascii="Arial" w:eastAsia="Times New Roman" w:hAnsi="Arial" w:cs="Arial"/>
                              <w:color w:val="0070C0"/>
                              <w:kern w:val="24"/>
                            </w:rPr>
                            <w:t>ESG in selection, appointment or monitoring of Listed assets (Listed Equity, Fixed Income – Corporate or Fixed Income – Government)</w:t>
                          </w:r>
                        </w:p>
                      </w:txbxContent>
                    </v:textbox>
                  </v:shape>
                  <v:shape id="TextBox 146" o:spid="_x0000_s1056" type="#_x0000_t202" style="position:absolute;top:37319;width:14448;height:119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Z2YcMA&#10;AADbAAAADwAAAGRycy9kb3ducmV2LnhtbESP0WrCQBRE3wX/YbkF3+qm2gZJXUUUaS0oqP2Aa/aa&#10;DWbvhuzWxL93hYKPw8ycYabzzlbiSo0vHSt4GyYgiHOnSy4U/B7XrxMQPiBrrByTght5mM/6vSlm&#10;2rW8p+shFCJC2GeowIRQZ1L63JBFP3Q1cfTOrrEYomwKqRtsI9xWcpQkqbRYclwwWNPSUH45/FkF&#10;PvCXOZ3Hu1Or36sfv7lsV8dEqcFLt/gEEagLz/B/+1sr+Ejh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Z2YcMAAADbAAAADwAAAAAAAAAAAAAAAACYAgAAZHJzL2Rv&#10;d25yZXYueG1sUEsFBgAAAAAEAAQA9QAAAIgDAAAAAA==&#10;" filled="f" stroked="f" strokeweight="2pt">
                    <v:textbox>
                      <w:txbxContent>
                        <w:p w14:paraId="773CC458" w14:textId="77777777" w:rsidR="005360FC" w:rsidRDefault="005360FC" w:rsidP="00EC1FC4">
                          <w:pPr>
                            <w:pStyle w:val="NormalWeb"/>
                            <w:spacing w:before="0" w:beforeAutospacing="0" w:after="0" w:afterAutospacing="0"/>
                          </w:pPr>
                          <w:r>
                            <w:rPr>
                              <w:rFonts w:ascii="Arial" w:eastAsia="Times New Roman" w:hAnsi="Arial" w:cs="Arial"/>
                              <w:color w:val="0070C0"/>
                              <w:kern w:val="24"/>
                            </w:rPr>
                            <w:t>ESG in selection, appointment or monitoring of Non-listed assets (Private Equity, Property or Infrastructure)</w:t>
                          </w:r>
                        </w:p>
                      </w:txbxContent>
                    </v:textbox>
                  </v:shape>
                  <v:group id="Group 57" o:spid="_x0000_s1057" style="position:absolute;left:18167;top:40795;width:49195;height:11612" coordorigin="18167,40795" coordsize="49194,1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rect id="Rectangle 58" o:spid="_x0000_s1058" style="position:absolute;left:18167;top:48547;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XIn74A&#10;AADbAAAADwAAAGRycy9kb3ducmV2LnhtbERPz2vCMBS+D/wfwhO8rYkbitRGkQ1heFuVnh/Nsylt&#10;XmqTaf3vl8Ngx4/vd7GfXC/uNIbWs4ZlpkAQ19603Gi4nI+vGxAhIhvsPZOGJwXY72YvBebGP/ib&#10;7mVsRArhkKMGG+OQSxlqSw5D5gfixF396DAmODbSjPhI4a6Xb0qtpcOWU4PFgT4s1V354zS4I9NJ&#10;VcreYrNSFZfq8/3Uab2YT4ctiEhT/Bf/ub+MhlUam76kHyB3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i1yJ++AAAA2wAAAA8AAAAAAAAAAAAAAAAAmAIAAGRycy9kb3ducmV2&#10;LnhtbFBLBQYAAAAABAAEAPUAAACDAwAAAAA=&#10;" fillcolor="#0070c0" stroked="f" strokeweight="2pt">
                      <v:textbox>
                        <w:txbxContent>
                          <w:p w14:paraId="773CC459"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12: </w:t>
                            </w:r>
                            <w:r>
                              <w:rPr>
                                <w:rFonts w:ascii="Arial" w:eastAsia="Times New Roman" w:hAnsi="Arial" w:cs="Arial"/>
                                <w:color w:val="FFFFFF"/>
                                <w:kern w:val="24"/>
                              </w:rPr>
                              <w:t>Monitoring processes (non-listed assets)</w:t>
                            </w:r>
                          </w:p>
                        </w:txbxContent>
                      </v:textbox>
                    </v:rect>
                    <v:shape id="TextBox 146" o:spid="_x0000_s1059" type="#_x0000_t202" style="position:absolute;left:54465;top:48379;width:12897;height:40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iE8MA&#10;AADbAAAADwAAAGRycy9kb3ducmV2LnhtbESP0WoCMRRE3wv+Q7hC3zSrtdKuRhFF1EKFaj/gurlu&#10;Fjc3yya669+bgtDHYWbOMNN5a0txo9oXjhUM+gkI4szpgnMFv8d17wOED8gaS8ek4E4e5rPOyxRT&#10;7Rr+odsh5CJC2KeowIRQpVL6zJBF33cVcfTOrrYYoqxzqWtsItyWcpgkY2mx4LhgsKKloexyuFoF&#10;PvDGnM5v+1OjR+WX312+V8dEqdduu5iACNSG//CzvdUK3j/h70v8AX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niE8MAAADbAAAADwAAAAAAAAAAAAAAAACYAgAAZHJzL2Rv&#10;d25yZXYueG1sUEsFBgAAAAAEAAQA9QAAAIgDAAAAAA==&#10;" filled="f" stroked="f" strokeweight="2pt">
                      <v:textbox>
                        <w:txbxContent>
                          <w:p w14:paraId="773CC45A"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 xml:space="preserve">If ESG issues in monitoring process </w:t>
                            </w:r>
                          </w:p>
                        </w:txbxContent>
                      </v:textbox>
                    </v:shape>
                    <v:shape id="Right Brace 60" o:spid="_x0000_s1060" type="#_x0000_t88" style="position:absolute;left:52727;top:48143;width:1905;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UGMEA&#10;AADbAAAADwAAAGRycy9kb3ducmV2LnhtbERPTYvCMBC9L/gfwgheFk31IFKNooKw7OLB6sHj2Ixt&#10;sZmUJLV1f/3msODx8b5Xm97U4knOV5YVTCcJCOLc6ooLBZfzYbwA4QOyxtoyKXiRh8168LHCVNuO&#10;T/TMQiFiCPsUFZQhNKmUPi/JoJ/Yhjhyd+sMhghdIbXDLoabWs6SZC4NVhwbSmxoX1L+yFqj4PrZ&#10;JsX3o/3NTrvjj3n1wd26o1KjYb9dggjUh7f43/2lFczj+vgl/g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8BVBjBAAAA2wAAAA8AAAAAAAAAAAAAAAAAmAIAAGRycy9kb3du&#10;cmV2LnhtbFBLBQYAAAAABAAEAPUAAACGAwAAAAA=&#10;" adj="1361" strokecolor="#4579b8 [3044]"/>
                    <v:rect id="Rectangle 61" o:spid="_x0000_s1061" style="position:absolute;left:18167;top:42142;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rv8EA&#10;AADbAAAADwAAAGRycy9kb3ducmV2LnhtbESPQWvCQBSE7wX/w/KE3upuLBWJWYMoQvHWVHJ+ZJ/Z&#10;YPZtzG41/ffdQqHHYWa+YYpycr240xg6zxqyhQJB3HjTcavh/Hl8WYMIEdlg75k0fFOAcjt7KjA3&#10;/sEfdK9iKxKEQ44abIxDLmVoLDkMCz8QJ+/iR4cxybGVZsRHgrteLpVaSYcdpwWLA+0tNdfqy2lw&#10;R6aTqpW9xfZN1Vypw+vpqvXzfNptQESa4n/4r/1uNKwy+P2SfoD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jq7/BAAAA2wAAAA8AAAAAAAAAAAAAAAAAmAIAAGRycy9kb3du&#10;cmV2LnhtbFBLBQYAAAAABAAEAPUAAACGAwAAAAA=&#10;" fillcolor="#0070c0" stroked="f" strokeweight="2pt">
                      <v:textbox>
                        <w:txbxContent>
                          <w:p w14:paraId="773CC45B"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10: </w:t>
                            </w:r>
                            <w:r>
                              <w:rPr>
                                <w:rFonts w:ascii="Arial" w:eastAsia="Times New Roman" w:hAnsi="Arial" w:cs="Arial"/>
                                <w:color w:val="FFFFFF"/>
                                <w:kern w:val="24"/>
                              </w:rPr>
                              <w:t>Selection processes (non-listed assets)</w:t>
                            </w:r>
                          </w:p>
                        </w:txbxContent>
                      </v:textbox>
                    </v:rect>
                    <v:shape id="TextBox 146" o:spid="_x0000_s1062" type="#_x0000_t202" style="position:absolute;left:54316;top:40795;width:12898;height:35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638IA&#10;AADbAAAADwAAAGRycy9kb3ducmV2LnhtbESP0YrCMBRE3wX/IVzBtzVVF5FqFHFZdIVdWPUDrs21&#10;KTY3pYm2/r0RBB+HmTnDzJetLcWNal84VjAcJCCIM6cLzhUcD98fUxA+IGssHZOCO3lYLrqdOaba&#10;NfxPt33IRYSwT1GBCaFKpfSZIYt+4Cri6J1dbTFEWedS19hEuC3lKEkm0mLBccFgRWtD2WV/tQp8&#10;4I05ncd/p0Z/ljv/c/n9OiRK9XvtagYiUBve4Vd7qxVMRvD8En+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obrfwgAAANsAAAAPAAAAAAAAAAAAAAAAAJgCAABkcnMvZG93&#10;bnJldi54bWxQSwUGAAAAAAQABAD1AAAAhwMAAAAA&#10;" filled="f" stroked="f" strokeweight="2pt">
                      <v:textbox>
                        <w:txbxContent>
                          <w:p w14:paraId="773CC45C"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If ESG issues in selection process</w:t>
                            </w:r>
                          </w:p>
                        </w:txbxContent>
                      </v:textbox>
                    </v:shape>
                    <v:shape id="Right Brace 63" o:spid="_x0000_s1063" type="#_x0000_t88" style="position:absolute;left:52727;top:42101;width:1905;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PKb8YA&#10;AADbAAAADwAAAGRycy9kb3ducmV2LnhtbESPQWvCQBSE74X+h+UVeil10woiqRtRoVAqHoweenzN&#10;PpOQ7NuwuzHRX+8WCh6HmfmGWSxH04ozOV9bVvA2SUAQF1bXXCo4Hj5f5yB8QNbYWiYFF/KwzB4f&#10;FphqO/CeznkoRYSwT1FBFUKXSumLigz6ie2Io3eyzmCI0pVSOxwi3LTyPUlm0mDNcaHCjjYVFU3e&#10;GwU/L31Sfjf9Nd+vd1tzGYP7HXZKPT+Nqw8QgcZwD/+3v7SC2RT+vsQf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PKb8YAAADbAAAADwAAAAAAAAAAAAAAAACYAgAAZHJz&#10;L2Rvd25yZXYueG1sUEsFBgAAAAAEAAQA9QAAAIsDAAAAAA==&#10;" adj="1361" strokecolor="#4579b8 [3044]"/>
                    <v:rect id="Rectangle 64" o:spid="_x0000_s1064" style="position:absolute;left:18167;top:45380;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6LcsIA&#10;AADbAAAADwAAAGRycy9kb3ducmV2LnhtbESPQYvCMBSE7wv+h/AEb2tqEVeqUVQQPAm6C6u3R/Ns&#10;i8lLaWKt/nojLOxxmJlvmPmys0a01PjKsYLRMAFBnDtdcaHg53v7OQXhA7JG45gUPMjDctH7mGOm&#10;3Z0P1B5DISKEfYYKyhDqTEqfl2TRD11NHL2LayyGKJtC6gbvEW6NTJNkIi1WHBdKrGlTUn493qwC&#10;Pqdt+Hqa0+25n65Sbdz6d+OUGvS71QxEoC78h//aO61gMob3l/gD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HotywgAAANsAAAAPAAAAAAAAAAAAAAAAAJgCAABkcnMvZG93&#10;bnJldi54bWxQSwUGAAAAAAQABAD1AAAAhwMAAAAA&#10;" fillcolor="#a5a5a5 [2092]" stroked="f" strokeweight="2pt">
                      <v:textbox>
                        <w:txbxContent>
                          <w:p w14:paraId="773CC45D" w14:textId="77777777" w:rsidR="005360FC" w:rsidRDefault="005360FC" w:rsidP="00EC1FC4">
                            <w:pPr>
                              <w:pStyle w:val="NormalWeb"/>
                              <w:spacing w:before="0" w:beforeAutospacing="0" w:after="0" w:afterAutospacing="0"/>
                            </w:pPr>
                            <w:r>
                              <w:rPr>
                                <w:rFonts w:ascii="Arial" w:eastAsia="Times New Roman" w:hAnsi="Arial" w:cs="Arial"/>
                                <w:b/>
                                <w:bCs/>
                                <w:color w:val="FFFFFF"/>
                                <w:kern w:val="24"/>
                              </w:rPr>
                              <w:t xml:space="preserve">SAM 11: </w:t>
                            </w:r>
                            <w:r>
                              <w:rPr>
                                <w:rFonts w:ascii="Arial" w:eastAsia="Times New Roman" w:hAnsi="Arial" w:cs="Arial"/>
                                <w:color w:val="FFFFFF"/>
                                <w:kern w:val="24"/>
                              </w:rPr>
                              <w:t>Appointment considerations (non-listed assets)</w:t>
                            </w:r>
                          </w:p>
                        </w:txbxContent>
                      </v:textbox>
                    </v:rect>
                    <v:shape id="TextBox 146" o:spid="_x0000_s1065" type="#_x0000_t202" style="position:absolute;left:54167;top:44897;width:12898;height:36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giq8MA&#10;AADbAAAADwAAAGRycy9kb3ducmV2LnhtbESP0WrCQBRE3wX/YbkF3+qm2gZJXUUUaS0oqP2Aa/aa&#10;DWbvhuzWxL93hYKPw8ycYabzzlbiSo0vHSt4GyYgiHOnSy4U/B7XrxMQPiBrrByTght5mM/6vSlm&#10;2rW8p+shFCJC2GeowIRQZ1L63JBFP3Q1cfTOrrEYomwKqRtsI9xWcpQkqbRYclwwWNPSUH45/FkF&#10;PvCXOZ3Hu1Or36sfv7lsV8dEqcFLt/gEEagLz/B/+1srSD/g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giq8MAAADbAAAADwAAAAAAAAAAAAAAAACYAgAAZHJzL2Rv&#10;d25yZXYueG1sUEsFBgAAAAAEAAQA9QAAAIgDAAAAAA==&#10;" filled="f" stroked="f" strokeweight="2pt">
                      <v:textbox>
                        <w:txbxContent>
                          <w:p w14:paraId="773CC45E" w14:textId="77777777" w:rsidR="005360FC" w:rsidRDefault="005360FC" w:rsidP="00EC1FC4">
                            <w:pPr>
                              <w:pStyle w:val="NormalWeb"/>
                              <w:spacing w:before="0" w:beforeAutospacing="0" w:after="0" w:afterAutospacing="0"/>
                            </w:pPr>
                            <w:r>
                              <w:rPr>
                                <w:rFonts w:ascii="Arial" w:eastAsia="Times New Roman" w:hAnsi="Arial" w:cs="Arial"/>
                                <w:color w:val="0070C0"/>
                                <w:kern w:val="24"/>
                                <w:sz w:val="18"/>
                                <w:szCs w:val="18"/>
                              </w:rPr>
                              <w:t>If ESG issues in appointment process</w:t>
                            </w:r>
                          </w:p>
                        </w:txbxContent>
                      </v:textbox>
                    </v:shape>
                    <v:shape id="Right Brace 66" o:spid="_x0000_s1066" type="#_x0000_t88" style="position:absolute;left:52727;top:45380;width:1905;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p98UA&#10;AADbAAAADwAAAGRycy9kb3ducmV2LnhtbESPQWvCQBSE74X+h+UVvBTd6CFIdBUtFETxYOyhx2f2&#10;mQSzb8PuxsT++m6h4HGYmW+Y5XowjbiT87VlBdNJAoK4sLrmUsHX+XM8B+EDssbGMil4kIf16vVl&#10;iZm2PZ/onodSRAj7DBVUIbSZlL6oyKCf2JY4elfrDIYoXSm1wz7CTSNnSZJKgzXHhQpb+qiouOWd&#10;UfD93iXl/tb95Kft8WAeQ3CX/qjU6G3YLEAEGsIz/N/eaQVpCn9f4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pGn3xQAAANsAAAAPAAAAAAAAAAAAAAAAAJgCAABkcnMv&#10;ZG93bnJldi54bWxQSwUGAAAAAAQABAD1AAAAigMAAAAA&#10;" adj="1361" strokecolor="#4579b8 [3044]"/>
                  </v:group>
                  <v:shape id="Elbow Connector 67" o:spid="_x0000_s1067" type="#_x0000_t34" style="position:absolute;left:31042;top:56321;width:3101;height:5401;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a0rsQAAADbAAAADwAAAGRycy9kb3ducmV2LnhtbESPT4vCMBTE74LfIbwFb5qugivVKIvg&#10;n4uyq4LXt82zLTYvJYm1+unNwsIeh5n5DTNbtKYSDTlfWlbwPkhAEGdWl5wrOB1X/QkIH5A1VpZJ&#10;wYM8LObdzgxTbe/8Tc0h5CJC2KeooAihTqX0WUEG/cDWxNG7WGcwROlyqR3eI9xUcpgkY2mw5LhQ&#10;YE3LgrLr4WYUfGk5dJurfu72k0uzHp3dait/lOq9tZ9TEIHa8B/+a2+1gvEH/H6JP0DO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FrSuxAAAANsAAAAPAAAAAAAAAAAA&#10;AAAAAKECAABkcnMvZG93bnJldi54bWxQSwUGAAAAAAQABAD5AAAAkgMAAAAA&#10;" strokecolor="#4579b8 [3044]">
                    <v:stroke endarrow="block" endarrowlength="short"/>
                  </v:shape>
                  <v:shape id="Elbow Connector 68" o:spid="_x0000_s1068" type="#_x0000_t34" style="position:absolute;left:46992;top:37784;width:17958;height:24768;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9oCy8EAAADbAAAADwAAAGRycy9kb3ducmV2LnhtbERPTWuDQBC9F/oflgn0VtdIDcVkI1Ja&#10;KL3FpgFvgztRozsr7jbRf989BHp8vO9dPptBXGlynWUF6ygGQVxb3XGj4Pj98fwKwnlkjYNlUrCQ&#10;g3z/+LDDTNsbH+ha+kaEEHYZKmi9HzMpXd2SQRfZkThwZzsZ9AFOjdQT3kK4GWQSxxtpsOPQ0OJI&#10;by3VfflrFKQdn9775VIkzYspK0qrn+qrUuppNRdbEJ5m/y++uz+1gk0YG76EHyD3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2gLLwQAAANsAAAAPAAAAAAAAAAAAAAAA&#10;AKECAABkcnMvZG93bnJldi54bWxQSwUGAAAAAAQABAD5AAAAjwMAAAAA&#10;" adj="-2749" strokecolor="#4579b8 [3044]">
                    <v:stroke endarrow="block" endarrowlength="short"/>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69" o:spid="_x0000_s1069" type="#_x0000_t35" style="position:absolute;left:20788;top:7131;width:6167;height:12041;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OAW8QAAADbAAAADwAAAGRycy9kb3ducmV2LnhtbESPQWvCQBSE74L/YXlCb7qpB9HUTajC&#10;luJBqBZab4/sMxvMvg3ZbUz/fbdQ6HGYmW+YbTm6VgzUh8azgsdFBoK48qbhWsH7Wc/XIEJENth6&#10;JgXfFKAsppMt5sbf+Y2GU6xFgnDIUYGNsculDJUlh2HhO+LkXX3vMCbZ19L0eE9w18pllq2kw4bT&#10;gsWO9paq2+nLKfjwdlMN+nYg7ZqXz8Nxd9F6p9TDbHx+AhFpjP/hv/arUbDawO+X9ANk8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44BbxAAAANsAAAAPAAAAAAAAAAAA&#10;AAAAAKECAABkcnMvZG93bnJldi54bWxQSwUGAAAAAAQABAD5AAAAkgMAAAAA&#10;" adj="7333,27524" strokecolor="#4579b8 [3044]">
                    <v:stroke endarrow="block" endarrowlength="short"/>
                  </v:shape>
                  <v:shape id="Elbow Connector 70" o:spid="_x0000_s1070" type="#_x0000_t35" style="position:absolute;left:7363;top:20872;width:33334;height:1172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mRMMIAAADbAAAADwAAAGRycy9kb3ducmV2LnhtbERPz2vCMBS+D/Y/hCd4EU0V3LQ2leEY&#10;CPOim+Dx0Tyb0ualJJl2++uXw2DHj+93sR1sJ27kQ+NYwXyWgSCunG64VvD58TZdgQgRWWPnmBR8&#10;U4Bt+fhQYK7dnY90O8VapBAOOSowMfa5lKEyZDHMXE+cuKvzFmOCvpba4z2F204usuxJWmw4NRjs&#10;aWeoak9fVkF9aOP75Rwmh9a/7s1PtzxO1kulxqPhZQMi0hD/xX/uvVbwnNanL+kHy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emRMMIAAADbAAAADwAAAAAAAAAAAAAA&#10;AAChAgAAZHJzL2Rvd25yZXYueG1sUEsFBgAAAAAEAAQA+QAAAJADAAAAAA==&#10;" adj="1339,28151" strokecolor="#4579b8 [3044]">
                    <v:stroke endarrow="block" endarrowlength="short"/>
                  </v:shape>
                  <v:shape id="Elbow Connector 71" o:spid="_x0000_s1071" type="#_x0000_t35" style="position:absolute;left:1331;top:26930;width:45423;height:11699;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HscEAAADbAAAADwAAAGRycy9kb3ducmV2LnhtbESPQYvCMBSE7wv+h/AEb2uqoCvVKCII&#10;4kHQ1YO3R/Nsi81LTaJWf70RBI/DzHzDTGaNqcSNnC8tK+h1ExDEmdUl5wr2/8vfEQgfkDVWlknB&#10;gzzMpq2fCaba3nlLt13IRYSwT1FBEUKdSumzggz6rq2Jo3eyzmCI0uVSO7xHuKlkP0mG0mDJcaHA&#10;mhYFZefd1SjIB3pw2ZvDqrTebp7+iK5/WSvVaTfzMYhATfiGP+2VVvDXg/eX+APk9A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798exwQAAANsAAAAPAAAAAAAAAAAAAAAA&#10;AKECAABkcnMvZG93bnJldi54bWxQSwUGAAAAAAQABAD5AAAAjwMAAAAA&#10;" adj="968,28166" strokecolor="#4579b8 [3044]">
                    <v:stroke endarrow="block" endarrowlength="short"/>
                  </v:shape>
                </v:group>
                <v:shapetype id="_x0000_t33" coordsize="21600,21600" o:spt="33" o:oned="t" path="m,l21600,r,21600e" filled="f">
                  <v:stroke joinstyle="miter"/>
                  <v:path arrowok="t" fillok="f" o:connecttype="none"/>
                  <o:lock v:ext="edit" shapetype="t"/>
                </v:shapetype>
                <v:shape id="Elbow Connector 72" o:spid="_x0000_s1072" type="#_x0000_t33" style="position:absolute;left:21257;top:23804;width:6837;height:2055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BudsIAAADbAAAADwAAAGRycy9kb3ducmV2LnhtbESPQWvCQBSE7wX/w/IEb3XTIKmkriJK&#10;pIdeTOv9kX3dhGbfxuzGxH/fLQg9DjPzDbPZTbYVN+p941jByzIBQVw53bBR8PVZPK9B+ICssXVM&#10;Cu7kYbedPW0w127kM93KYESEsM9RQR1Cl0vpq5os+qXriKP37XqLIcreSN3jGOG2lWmSZNJiw3Gh&#10;xo4ONVU/5WAVVPhx3R9XOA73zJ4uhUl5NFapxXzav4EINIX/8KP9rhW8pvD3Jf4Auf0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bBudsIAAADbAAAADwAAAAAAAAAAAAAA&#10;AAChAgAAZHJzL2Rvd25yZXYueG1sUEsFBgAAAAAEAAQA+QAAAJADAAAAAA==&#10;" strokecolor="#4579b8 [3044]">
                  <v:stroke endarrow="block" endarrowlength="short"/>
                </v:shape>
                <v:shapetype id="_x0000_t32" coordsize="21600,21600" o:spt="32" o:oned="t" path="m,l21600,21600e" filled="f">
                  <v:path arrowok="t" fillok="f" o:connecttype="none"/>
                  <o:lock v:ext="edit" shapetype="t"/>
                </v:shapetype>
                <v:shape id="Elbow Connector 56" o:spid="_x0000_s1073" type="#_x0000_t32" style="position:absolute;left:14619;top:55491;width:0;height:50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G81sQAAADbAAAADwAAAGRycy9kb3ducmV2LnhtbESPQWvCQBSE74X+h+UVvNVN1daQuooo&#10;oj0V0xavz+wzG8y+DdnVxH/vFgo9DjPzDTNb9LYWV2p95VjByzABQVw4XXGp4Ptr85yC8AFZY+2Y&#10;FNzIw2L++DDDTLuO93TNQykihH2GCkwITSalLwxZ9EPXEEfv5FqLIcq2lLrFLsJtLUdJ8iYtVhwX&#10;DDa0MlSc84tV8JpOPyZ8Sn+OZtRt14fP3O/DSqnBU798BxGoD//hv/ZOK5iO4fdL/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sbzWxAAAANsAAAAPAAAAAAAAAAAA&#10;AAAAAKECAABkcnMvZG93bnJldi54bWxQSwUGAAAAAAQABAD5AAAAkgMAAAAA&#10;" strokecolor="#4579b8 [3044]">
                  <v:stroke endarrow="block" endarrowlength="short"/>
                </v:shape>
                <w10:wrap type="square" anchorx="margin" anchory="margin"/>
              </v:group>
            </w:pict>
          </mc:Fallback>
        </mc:AlternateContent>
      </w:r>
      <w:r>
        <w:t>Pathways through the module</w:t>
      </w:r>
      <w:bookmarkEnd w:id="4"/>
      <w:bookmarkEnd w:id="6"/>
    </w:p>
    <w:p w14:paraId="773CBB22" w14:textId="77777777" w:rsidR="00EC1FC4" w:rsidRDefault="00EC1FC4">
      <w:pPr>
        <w:widowControl/>
        <w:autoSpaceDE/>
        <w:autoSpaceDN/>
        <w:adjustRightInd/>
        <w:spacing w:before="0" w:after="0" w:line="240" w:lineRule="auto"/>
        <w:rPr>
          <w:b/>
          <w:color w:val="0050A6"/>
          <w:sz w:val="32"/>
          <w:szCs w:val="36"/>
        </w:rPr>
      </w:pPr>
      <w:r>
        <w:br w:type="page"/>
      </w:r>
    </w:p>
    <w:p w14:paraId="773CBB23" w14:textId="77777777" w:rsidR="00023CC7" w:rsidRPr="00933193" w:rsidRDefault="00023CC7" w:rsidP="00933193">
      <w:pPr>
        <w:pStyle w:val="Heading1"/>
      </w:pPr>
      <w:bookmarkStart w:id="7" w:name="_Toc399945134"/>
      <w:r w:rsidRPr="00933193">
        <w:lastRenderedPageBreak/>
        <w:t>Preface</w:t>
      </w:r>
      <w:bookmarkEnd w:id="7"/>
    </w:p>
    <w:bookmarkEnd w:id="5"/>
    <w:p w14:paraId="773CBB24" w14:textId="77777777" w:rsidR="003C2A7F" w:rsidRPr="0042063C" w:rsidRDefault="003C2A7F" w:rsidP="000C3419">
      <w:pPr>
        <w:pStyle w:val="INDICATORTEXT"/>
        <w:ind w:left="0"/>
        <w:rPr>
          <w:lang w:eastAsia="en-GB"/>
        </w:rPr>
      </w:pPr>
      <w:r w:rsidRPr="00112413">
        <w:rPr>
          <w:lang w:eastAsia="en-GB"/>
        </w:rPr>
        <w:t xml:space="preserve">This </w:t>
      </w:r>
      <w:r>
        <w:rPr>
          <w:lang w:eastAsia="en-GB"/>
        </w:rPr>
        <w:t>module</w:t>
      </w:r>
      <w:r w:rsidRPr="00112413">
        <w:rPr>
          <w:lang w:eastAsia="en-GB"/>
        </w:rPr>
        <w:t xml:space="preserve"> is designed for investors who</w:t>
      </w:r>
      <w:r w:rsidRPr="0042063C">
        <w:rPr>
          <w:lang w:eastAsia="en-GB"/>
        </w:rPr>
        <w:t xml:space="preserve"> outsource some or all of their investment activities</w:t>
      </w:r>
      <w:r w:rsidR="00803A96">
        <w:rPr>
          <w:lang w:eastAsia="en-GB"/>
        </w:rPr>
        <w:t xml:space="preserve"> </w:t>
      </w:r>
      <w:r w:rsidRPr="0042063C">
        <w:rPr>
          <w:lang w:eastAsia="en-GB"/>
        </w:rPr>
        <w:t xml:space="preserve">to external </w:t>
      </w:r>
      <w:r w:rsidR="00AA088B">
        <w:rPr>
          <w:lang w:eastAsia="en-GB"/>
        </w:rPr>
        <w:t xml:space="preserve">investment </w:t>
      </w:r>
      <w:r w:rsidRPr="0042063C">
        <w:rPr>
          <w:lang w:eastAsia="en-GB"/>
        </w:rPr>
        <w:t xml:space="preserve">managers. Pension funds, insurance companies, sovereign wealth funds, foundations and endowments are frequently indirect investors, although they may also have direct investments. Investment managers may also outsource some of their investment activities (e.g. in multimanager or fund-of-fund structures) and those assets should be reported in this </w:t>
      </w:r>
      <w:r>
        <w:rPr>
          <w:lang w:eastAsia="en-GB"/>
        </w:rPr>
        <w:t>module</w:t>
      </w:r>
      <w:r w:rsidRPr="0042063C">
        <w:rPr>
          <w:lang w:eastAsia="en-GB"/>
        </w:rPr>
        <w:t xml:space="preserve">. </w:t>
      </w:r>
    </w:p>
    <w:p w14:paraId="773CBB25" w14:textId="77777777" w:rsidR="003C2A7F" w:rsidRDefault="003C2A7F" w:rsidP="000C3419">
      <w:pPr>
        <w:pStyle w:val="INDICATORTEXT"/>
        <w:ind w:left="0"/>
        <w:rPr>
          <w:lang w:eastAsia="en-GB"/>
        </w:rPr>
      </w:pPr>
      <w:r w:rsidRPr="0042063C">
        <w:rPr>
          <w:lang w:eastAsia="en-GB"/>
        </w:rPr>
        <w:t xml:space="preserve">Investors who have externally managed </w:t>
      </w:r>
      <w:r>
        <w:rPr>
          <w:lang w:eastAsia="en-GB"/>
        </w:rPr>
        <w:t>listed equities</w:t>
      </w:r>
      <w:r w:rsidRPr="0042063C">
        <w:rPr>
          <w:lang w:eastAsia="en-GB"/>
        </w:rPr>
        <w:t xml:space="preserve"> but engage and/or vote in</w:t>
      </w:r>
      <w:r>
        <w:rPr>
          <w:lang w:eastAsia="en-GB"/>
        </w:rPr>
        <w:t>-house</w:t>
      </w:r>
      <w:r w:rsidRPr="0042063C">
        <w:rPr>
          <w:lang w:eastAsia="en-GB"/>
        </w:rPr>
        <w:t xml:space="preserve">, or </w:t>
      </w:r>
      <w:r>
        <w:rPr>
          <w:lang w:eastAsia="en-GB"/>
        </w:rPr>
        <w:t xml:space="preserve">who instruct specialist </w:t>
      </w:r>
      <w:r w:rsidRPr="0042063C">
        <w:rPr>
          <w:lang w:eastAsia="en-GB"/>
        </w:rPr>
        <w:t>service providers</w:t>
      </w:r>
      <w:r>
        <w:rPr>
          <w:lang w:eastAsia="en-GB"/>
        </w:rPr>
        <w:t xml:space="preserve"> to vote and/or engage on their behalf</w:t>
      </w:r>
      <w:r w:rsidRPr="0042063C">
        <w:rPr>
          <w:lang w:eastAsia="en-GB"/>
        </w:rPr>
        <w:t xml:space="preserve"> </w:t>
      </w:r>
      <w:r>
        <w:rPr>
          <w:lang w:eastAsia="en-GB"/>
        </w:rPr>
        <w:t xml:space="preserve">should </w:t>
      </w:r>
      <w:r w:rsidRPr="0042063C">
        <w:rPr>
          <w:lang w:eastAsia="en-GB"/>
        </w:rPr>
        <w:t xml:space="preserve">report these </w:t>
      </w:r>
      <w:r>
        <w:rPr>
          <w:lang w:eastAsia="en-GB"/>
        </w:rPr>
        <w:t xml:space="preserve">active ownership activities </w:t>
      </w:r>
      <w:r w:rsidRPr="0042063C">
        <w:rPr>
          <w:lang w:eastAsia="en-GB"/>
        </w:rPr>
        <w:t xml:space="preserve">within the </w:t>
      </w:r>
      <w:r w:rsidRPr="003C2A7F">
        <w:rPr>
          <w:i/>
          <w:lang w:eastAsia="en-GB"/>
        </w:rPr>
        <w:t xml:space="preserve">Listed Equity Active Ownership (LEA) </w:t>
      </w:r>
      <w:r>
        <w:rPr>
          <w:lang w:eastAsia="en-GB"/>
        </w:rPr>
        <w:t>module</w:t>
      </w:r>
      <w:r w:rsidRPr="0042063C">
        <w:rPr>
          <w:lang w:eastAsia="en-GB"/>
        </w:rPr>
        <w:t xml:space="preserve">. </w:t>
      </w:r>
      <w:r>
        <w:rPr>
          <w:lang w:eastAsia="en-GB"/>
        </w:rPr>
        <w:t>I</w:t>
      </w:r>
      <w:r w:rsidRPr="0042063C">
        <w:rPr>
          <w:lang w:eastAsia="en-GB"/>
        </w:rPr>
        <w:t>ndicators</w:t>
      </w:r>
      <w:r>
        <w:rPr>
          <w:lang w:eastAsia="en-GB"/>
        </w:rPr>
        <w:t xml:space="preserve"> on</w:t>
      </w:r>
      <w:r w:rsidRPr="0042063C">
        <w:rPr>
          <w:lang w:eastAsia="en-GB"/>
        </w:rPr>
        <w:t xml:space="preserve"> engagement and (proxy) voting </w:t>
      </w:r>
      <w:r>
        <w:rPr>
          <w:lang w:eastAsia="en-GB"/>
        </w:rPr>
        <w:t xml:space="preserve">in this module </w:t>
      </w:r>
      <w:r w:rsidRPr="0042063C">
        <w:rPr>
          <w:lang w:eastAsia="en-GB"/>
        </w:rPr>
        <w:t xml:space="preserve">will only be </w:t>
      </w:r>
      <w:r>
        <w:rPr>
          <w:lang w:eastAsia="en-GB"/>
        </w:rPr>
        <w:t>displayed in the online tool</w:t>
      </w:r>
      <w:r w:rsidRPr="0042063C">
        <w:rPr>
          <w:lang w:eastAsia="en-GB"/>
        </w:rPr>
        <w:t xml:space="preserve"> if </w:t>
      </w:r>
      <w:r>
        <w:rPr>
          <w:lang w:eastAsia="en-GB"/>
        </w:rPr>
        <w:t>you</w:t>
      </w:r>
      <w:r w:rsidRPr="0042063C">
        <w:rPr>
          <w:lang w:eastAsia="en-GB"/>
        </w:rPr>
        <w:t xml:space="preserve"> </w:t>
      </w:r>
      <w:r>
        <w:rPr>
          <w:lang w:eastAsia="en-GB"/>
        </w:rPr>
        <w:t>indicate</w:t>
      </w:r>
      <w:r w:rsidRPr="0042063C">
        <w:rPr>
          <w:lang w:eastAsia="en-GB"/>
        </w:rPr>
        <w:t xml:space="preserve"> that </w:t>
      </w:r>
      <w:r w:rsidR="00803A96">
        <w:rPr>
          <w:lang w:eastAsia="en-GB"/>
        </w:rPr>
        <w:t xml:space="preserve">your </w:t>
      </w:r>
      <w:r w:rsidRPr="0042063C">
        <w:rPr>
          <w:lang w:eastAsia="en-GB"/>
        </w:rPr>
        <w:t>external managers</w:t>
      </w:r>
      <w:r>
        <w:rPr>
          <w:lang w:eastAsia="en-GB"/>
        </w:rPr>
        <w:t xml:space="preserve"> perform these functions</w:t>
      </w:r>
      <w:r w:rsidR="00A54CC6">
        <w:rPr>
          <w:lang w:eastAsia="en-GB"/>
        </w:rPr>
        <w:t xml:space="preserve"> (SAM 05)</w:t>
      </w:r>
      <w:r>
        <w:rPr>
          <w:lang w:eastAsia="en-GB"/>
        </w:rPr>
        <w:t>.</w:t>
      </w:r>
    </w:p>
    <w:p w14:paraId="773CBB26" w14:textId="77777777" w:rsidR="003C2A7F" w:rsidRPr="0042063C" w:rsidRDefault="003C2A7F" w:rsidP="000C3419">
      <w:pPr>
        <w:pStyle w:val="INDICATORTEXT"/>
        <w:ind w:left="0"/>
        <w:rPr>
          <w:lang w:eastAsia="en-GB"/>
        </w:rPr>
      </w:pPr>
      <w:r>
        <w:rPr>
          <w:lang w:eastAsia="en-GB"/>
        </w:rPr>
        <w:t>Investors who hire asset consultants (and/or fiduciary managers) to support them in selecting</w:t>
      </w:r>
      <w:r w:rsidR="00AA088B">
        <w:rPr>
          <w:lang w:eastAsia="en-GB"/>
        </w:rPr>
        <w:t>, appointing</w:t>
      </w:r>
      <w:r>
        <w:rPr>
          <w:lang w:eastAsia="en-GB"/>
        </w:rPr>
        <w:t xml:space="preserve"> and monitoring external managers will also be able to report their</w:t>
      </w:r>
      <w:r w:rsidR="00E62191">
        <w:rPr>
          <w:lang w:eastAsia="en-GB"/>
        </w:rPr>
        <w:t>,</w:t>
      </w:r>
      <w:r>
        <w:rPr>
          <w:lang w:eastAsia="en-GB"/>
        </w:rPr>
        <w:t xml:space="preserve"> or their asset consultant’s</w:t>
      </w:r>
      <w:r w:rsidR="00E62191">
        <w:rPr>
          <w:lang w:eastAsia="en-GB"/>
        </w:rPr>
        <w:t>,</w:t>
      </w:r>
      <w:r>
        <w:rPr>
          <w:lang w:eastAsia="en-GB"/>
        </w:rPr>
        <w:t xml:space="preserve"> responsible investment activities here. For signatories using asset consultants, the following </w:t>
      </w:r>
      <w:hyperlink r:id="rId23" w:history="1">
        <w:r w:rsidRPr="008E016B">
          <w:rPr>
            <w:rStyle w:val="Hyperlink"/>
            <w:rFonts w:cs="Arial"/>
            <w:lang w:eastAsia="en-GB"/>
          </w:rPr>
          <w:t>data collection form</w:t>
        </w:r>
      </w:hyperlink>
      <w:r>
        <w:rPr>
          <w:lang w:eastAsia="en-GB"/>
        </w:rPr>
        <w:t xml:space="preserve"> is available to simplify their reporting. </w:t>
      </w:r>
    </w:p>
    <w:p w14:paraId="773CBB27" w14:textId="77777777" w:rsidR="00AA088B" w:rsidRDefault="003C2A7F" w:rsidP="000C3419">
      <w:pPr>
        <w:pStyle w:val="INDICATORTEXT"/>
        <w:ind w:left="0"/>
        <w:rPr>
          <w:lang w:eastAsia="en-GB"/>
        </w:rPr>
      </w:pPr>
      <w:r w:rsidRPr="0042063C">
        <w:rPr>
          <w:lang w:eastAsia="en-GB"/>
        </w:rPr>
        <w:t xml:space="preserve">This </w:t>
      </w:r>
      <w:r>
        <w:rPr>
          <w:lang w:eastAsia="en-GB"/>
        </w:rPr>
        <w:t>module</w:t>
      </w:r>
      <w:r w:rsidRPr="0042063C">
        <w:rPr>
          <w:lang w:eastAsia="en-GB"/>
        </w:rPr>
        <w:t xml:space="preserve"> focuses primarily on the broad processes in place for selecting, appointing and monitoring external managers. It has </w:t>
      </w:r>
      <w:r>
        <w:rPr>
          <w:lang w:eastAsia="en-GB"/>
        </w:rPr>
        <w:t xml:space="preserve">three </w:t>
      </w:r>
      <w:r w:rsidRPr="0042063C">
        <w:rPr>
          <w:lang w:eastAsia="en-GB"/>
        </w:rPr>
        <w:t xml:space="preserve">specific </w:t>
      </w:r>
      <w:r>
        <w:rPr>
          <w:lang w:eastAsia="en-GB"/>
        </w:rPr>
        <w:t xml:space="preserve">pathways: </w:t>
      </w:r>
    </w:p>
    <w:p w14:paraId="773CBB28" w14:textId="77777777" w:rsidR="00AA088B" w:rsidRDefault="003C2A7F" w:rsidP="005E51F7">
      <w:pPr>
        <w:pStyle w:val="INDICATORTEXT"/>
        <w:numPr>
          <w:ilvl w:val="0"/>
          <w:numId w:val="19"/>
        </w:numPr>
        <w:rPr>
          <w:lang w:eastAsia="en-GB"/>
        </w:rPr>
      </w:pPr>
      <w:r>
        <w:rPr>
          <w:lang w:eastAsia="en-GB"/>
        </w:rPr>
        <w:t xml:space="preserve">one for </w:t>
      </w:r>
      <w:r w:rsidRPr="0042063C">
        <w:rPr>
          <w:lang w:eastAsia="en-GB"/>
        </w:rPr>
        <w:t xml:space="preserve">listed </w:t>
      </w:r>
      <w:r>
        <w:rPr>
          <w:lang w:eastAsia="en-GB"/>
        </w:rPr>
        <w:t>asset classes for which there is a direct module in the Reporting Framework</w:t>
      </w:r>
      <w:r w:rsidR="00A54CC6">
        <w:rPr>
          <w:lang w:eastAsia="en-GB"/>
        </w:rPr>
        <w:t xml:space="preserve">, i.e. </w:t>
      </w:r>
      <w:r>
        <w:rPr>
          <w:lang w:eastAsia="en-GB"/>
        </w:rPr>
        <w:t xml:space="preserve"> listed equities</w:t>
      </w:r>
      <w:r w:rsidR="00A54CC6">
        <w:rPr>
          <w:lang w:eastAsia="en-GB"/>
        </w:rPr>
        <w:t xml:space="preserve"> (LE)</w:t>
      </w:r>
      <w:r>
        <w:rPr>
          <w:lang w:eastAsia="en-GB"/>
        </w:rPr>
        <w:t xml:space="preserve">, corporate fixed income </w:t>
      </w:r>
      <w:r w:rsidR="00A54CC6">
        <w:rPr>
          <w:lang w:eastAsia="en-GB"/>
        </w:rPr>
        <w:t>(FIC) and government fixed income (FIG)</w:t>
      </w:r>
      <w:r>
        <w:rPr>
          <w:lang w:eastAsia="en-GB"/>
        </w:rPr>
        <w:t xml:space="preserve">, </w:t>
      </w:r>
    </w:p>
    <w:p w14:paraId="773CBB29" w14:textId="77777777" w:rsidR="00AA088B" w:rsidRDefault="003C2A7F" w:rsidP="005E51F7">
      <w:pPr>
        <w:pStyle w:val="INDICATORTEXT"/>
        <w:numPr>
          <w:ilvl w:val="0"/>
          <w:numId w:val="19"/>
        </w:numPr>
        <w:rPr>
          <w:lang w:eastAsia="en-GB"/>
        </w:rPr>
      </w:pPr>
      <w:r>
        <w:rPr>
          <w:lang w:eastAsia="en-GB"/>
        </w:rPr>
        <w:t xml:space="preserve">one for </w:t>
      </w:r>
      <w:r w:rsidRPr="0042063C">
        <w:rPr>
          <w:lang w:eastAsia="en-GB"/>
        </w:rPr>
        <w:t xml:space="preserve">non-listed asset classes </w:t>
      </w:r>
      <w:r>
        <w:rPr>
          <w:lang w:eastAsia="en-GB"/>
        </w:rPr>
        <w:t>for which there is a direct module in the Reporting Framework</w:t>
      </w:r>
      <w:r w:rsidR="00A54CC6">
        <w:rPr>
          <w:lang w:eastAsia="en-GB"/>
        </w:rPr>
        <w:t xml:space="preserve">, i.e. </w:t>
      </w:r>
      <w:r>
        <w:rPr>
          <w:lang w:eastAsia="en-GB"/>
        </w:rPr>
        <w:t>private equity</w:t>
      </w:r>
      <w:r w:rsidR="00A54CC6">
        <w:rPr>
          <w:lang w:eastAsia="en-GB"/>
        </w:rPr>
        <w:t xml:space="preserve"> (PE)</w:t>
      </w:r>
      <w:r>
        <w:rPr>
          <w:lang w:eastAsia="en-GB"/>
        </w:rPr>
        <w:t xml:space="preserve">, property </w:t>
      </w:r>
      <w:r w:rsidR="00A54CC6">
        <w:rPr>
          <w:lang w:eastAsia="en-GB"/>
        </w:rPr>
        <w:t xml:space="preserve">(PR) </w:t>
      </w:r>
      <w:r>
        <w:rPr>
          <w:lang w:eastAsia="en-GB"/>
        </w:rPr>
        <w:t>and infrastructure</w:t>
      </w:r>
      <w:r w:rsidR="00A54CC6">
        <w:rPr>
          <w:lang w:eastAsia="en-GB"/>
        </w:rPr>
        <w:t xml:space="preserve"> (INF</w:t>
      </w:r>
      <w:r w:rsidRPr="0042063C">
        <w:rPr>
          <w:lang w:eastAsia="en-GB"/>
        </w:rPr>
        <w:t>)</w:t>
      </w:r>
      <w:r>
        <w:rPr>
          <w:lang w:eastAsia="en-GB"/>
        </w:rPr>
        <w:t xml:space="preserve">, and </w:t>
      </w:r>
    </w:p>
    <w:p w14:paraId="773CBB2A" w14:textId="77777777" w:rsidR="00AA088B" w:rsidRDefault="003C2A7F" w:rsidP="005E51F7">
      <w:pPr>
        <w:pStyle w:val="INDICATORTEXT"/>
        <w:numPr>
          <w:ilvl w:val="0"/>
          <w:numId w:val="19"/>
        </w:numPr>
        <w:rPr>
          <w:lang w:eastAsia="en-GB"/>
        </w:rPr>
      </w:pPr>
      <w:r>
        <w:rPr>
          <w:lang w:eastAsia="en-GB"/>
        </w:rPr>
        <w:t xml:space="preserve">one for the remaining assets not currently captured by other </w:t>
      </w:r>
      <w:r w:rsidR="00AA088B">
        <w:rPr>
          <w:lang w:eastAsia="en-GB"/>
        </w:rPr>
        <w:t xml:space="preserve">direct </w:t>
      </w:r>
      <w:r>
        <w:rPr>
          <w:lang w:eastAsia="en-GB"/>
        </w:rPr>
        <w:t>modules</w:t>
      </w:r>
      <w:r w:rsidRPr="0042063C">
        <w:rPr>
          <w:lang w:eastAsia="en-GB"/>
        </w:rPr>
        <w:t xml:space="preserve">. </w:t>
      </w:r>
    </w:p>
    <w:p w14:paraId="773CBB2C" w14:textId="732EE761" w:rsidR="00AA088B" w:rsidRDefault="003C2A7F" w:rsidP="000C3419">
      <w:pPr>
        <w:pStyle w:val="INDICATORTEXT"/>
        <w:ind w:left="0"/>
        <w:rPr>
          <w:i/>
          <w:lang w:eastAsia="en-GB"/>
        </w:rPr>
      </w:pPr>
      <w:r w:rsidRPr="0042063C">
        <w:rPr>
          <w:lang w:eastAsia="en-GB"/>
        </w:rPr>
        <w:t xml:space="preserve">Some indicators and reporting options are broken down by asset class, e.g. </w:t>
      </w:r>
      <w:r w:rsidR="00837F23">
        <w:rPr>
          <w:lang w:eastAsia="en-GB"/>
        </w:rPr>
        <w:t xml:space="preserve">indicator SAM 06 </w:t>
      </w:r>
      <w:r w:rsidRPr="0042063C">
        <w:rPr>
          <w:lang w:eastAsia="en-GB"/>
        </w:rPr>
        <w:t xml:space="preserve">by listed equity, </w:t>
      </w:r>
      <w:r>
        <w:rPr>
          <w:lang w:eastAsia="en-GB"/>
        </w:rPr>
        <w:t xml:space="preserve">corporate </w:t>
      </w:r>
      <w:r w:rsidRPr="0042063C">
        <w:rPr>
          <w:lang w:eastAsia="en-GB"/>
        </w:rPr>
        <w:t xml:space="preserve">fixed income and </w:t>
      </w:r>
      <w:r>
        <w:rPr>
          <w:lang w:eastAsia="en-GB"/>
        </w:rPr>
        <w:t xml:space="preserve">government </w:t>
      </w:r>
      <w:r w:rsidR="00A54CC6">
        <w:rPr>
          <w:lang w:eastAsia="en-GB"/>
        </w:rPr>
        <w:t>fixed income</w:t>
      </w:r>
      <w:r w:rsidRPr="0042063C">
        <w:rPr>
          <w:lang w:eastAsia="en-GB"/>
        </w:rPr>
        <w:t xml:space="preserve">. </w:t>
      </w:r>
      <w:r>
        <w:rPr>
          <w:lang w:eastAsia="en-GB"/>
        </w:rPr>
        <w:t>In these cases y</w:t>
      </w:r>
      <w:r w:rsidRPr="0042063C">
        <w:rPr>
          <w:lang w:eastAsia="en-GB"/>
        </w:rPr>
        <w:t xml:space="preserve">ou will </w:t>
      </w:r>
      <w:r>
        <w:rPr>
          <w:lang w:eastAsia="en-GB"/>
        </w:rPr>
        <w:t xml:space="preserve">be able to choose </w:t>
      </w:r>
      <w:r w:rsidRPr="0042063C">
        <w:rPr>
          <w:lang w:eastAsia="en-GB"/>
        </w:rPr>
        <w:t xml:space="preserve">to report separately by </w:t>
      </w:r>
      <w:r>
        <w:rPr>
          <w:lang w:eastAsia="en-GB"/>
        </w:rPr>
        <w:t xml:space="preserve">each individual </w:t>
      </w:r>
      <w:r w:rsidRPr="0042063C">
        <w:rPr>
          <w:lang w:eastAsia="en-GB"/>
        </w:rPr>
        <w:t xml:space="preserve">asset class and explain any specific implementation differences between asset classes in </w:t>
      </w:r>
      <w:r>
        <w:rPr>
          <w:lang w:eastAsia="en-GB"/>
        </w:rPr>
        <w:t>open-ended</w:t>
      </w:r>
      <w:r w:rsidRPr="0042063C">
        <w:rPr>
          <w:lang w:eastAsia="en-GB"/>
        </w:rPr>
        <w:t xml:space="preserve"> indicators. </w:t>
      </w:r>
      <w:r w:rsidR="00A54CC6">
        <w:rPr>
          <w:lang w:eastAsia="en-GB"/>
        </w:rPr>
        <w:t>You will also have a</w:t>
      </w:r>
      <w:r w:rsidR="009B7FAF">
        <w:rPr>
          <w:lang w:eastAsia="en-GB"/>
        </w:rPr>
        <w:t>n</w:t>
      </w:r>
      <w:r w:rsidR="00A54CC6">
        <w:rPr>
          <w:lang w:eastAsia="en-GB"/>
        </w:rPr>
        <w:t xml:space="preserve"> option labelled ‘All</w:t>
      </w:r>
      <w:r w:rsidR="003A521E">
        <w:rPr>
          <w:lang w:eastAsia="en-GB"/>
        </w:rPr>
        <w:t xml:space="preserve"> assets</w:t>
      </w:r>
      <w:r w:rsidR="00A54CC6">
        <w:rPr>
          <w:lang w:eastAsia="en-GB"/>
        </w:rPr>
        <w:t xml:space="preserve">’ </w:t>
      </w:r>
      <w:r w:rsidR="009B7FAF">
        <w:rPr>
          <w:lang w:eastAsia="en-GB"/>
        </w:rPr>
        <w:t>(if more than one asset class) that enables you to indicate that a certain procedure, e.g. option ‘r</w:t>
      </w:r>
      <w:r w:rsidR="009B7FAF" w:rsidRPr="009B7FAF">
        <w:rPr>
          <w:lang w:eastAsia="en-GB"/>
        </w:rPr>
        <w:t>eview the manager’s responsible investment policies</w:t>
      </w:r>
      <w:r w:rsidR="009B7FAF">
        <w:rPr>
          <w:lang w:eastAsia="en-GB"/>
        </w:rPr>
        <w:t xml:space="preserve">’ in SAM 06, apply to all applicable asset classes. </w:t>
      </w:r>
      <w:r w:rsidRPr="0042063C">
        <w:rPr>
          <w:lang w:eastAsia="en-GB"/>
        </w:rPr>
        <w:t xml:space="preserve">In asset classes </w:t>
      </w:r>
      <w:r>
        <w:rPr>
          <w:lang w:eastAsia="en-GB"/>
        </w:rPr>
        <w:t xml:space="preserve">for which </w:t>
      </w:r>
      <w:r w:rsidRPr="0042063C">
        <w:rPr>
          <w:lang w:eastAsia="en-GB"/>
        </w:rPr>
        <w:t xml:space="preserve">direct </w:t>
      </w:r>
      <w:r>
        <w:rPr>
          <w:lang w:eastAsia="en-GB"/>
        </w:rPr>
        <w:t>module</w:t>
      </w:r>
      <w:r w:rsidRPr="0042063C">
        <w:rPr>
          <w:lang w:eastAsia="en-GB"/>
        </w:rPr>
        <w:t xml:space="preserve">s have not been developed, such as commodities and hedge funds, </w:t>
      </w:r>
      <w:r>
        <w:rPr>
          <w:lang w:eastAsia="en-GB"/>
        </w:rPr>
        <w:t xml:space="preserve">you </w:t>
      </w:r>
      <w:r w:rsidRPr="0042063C">
        <w:rPr>
          <w:lang w:eastAsia="en-GB"/>
        </w:rPr>
        <w:t xml:space="preserve">will be able to report on </w:t>
      </w:r>
      <w:r>
        <w:rPr>
          <w:lang w:eastAsia="en-GB"/>
        </w:rPr>
        <w:t xml:space="preserve">your </w:t>
      </w:r>
      <w:r w:rsidRPr="0042063C">
        <w:rPr>
          <w:lang w:eastAsia="en-GB"/>
        </w:rPr>
        <w:t>approach under a</w:t>
      </w:r>
      <w:r>
        <w:rPr>
          <w:lang w:eastAsia="en-GB"/>
        </w:rPr>
        <w:t>n</w:t>
      </w:r>
      <w:r w:rsidRPr="0042063C">
        <w:rPr>
          <w:lang w:eastAsia="en-GB"/>
        </w:rPr>
        <w:t xml:space="preserve"> </w:t>
      </w:r>
      <w:r>
        <w:rPr>
          <w:lang w:eastAsia="en-GB"/>
        </w:rPr>
        <w:t>open-ended</w:t>
      </w:r>
      <w:r w:rsidRPr="0042063C">
        <w:rPr>
          <w:lang w:eastAsia="en-GB"/>
        </w:rPr>
        <w:t xml:space="preserve"> indicator</w:t>
      </w:r>
      <w:r w:rsidR="00837F23">
        <w:rPr>
          <w:lang w:eastAsia="en-GB"/>
        </w:rPr>
        <w:t xml:space="preserve"> (SAM 13)</w:t>
      </w:r>
      <w:r w:rsidRPr="0042063C">
        <w:rPr>
          <w:lang w:eastAsia="en-GB"/>
        </w:rPr>
        <w:t xml:space="preserve">. </w:t>
      </w:r>
    </w:p>
    <w:p w14:paraId="773CBB2D" w14:textId="77777777" w:rsidR="003C2A7F" w:rsidRPr="003C2A7F" w:rsidRDefault="003C2A7F" w:rsidP="000C3419">
      <w:pPr>
        <w:pStyle w:val="INDICATORTEXT"/>
        <w:ind w:left="0"/>
        <w:rPr>
          <w:i/>
          <w:lang w:eastAsia="en-GB"/>
        </w:rPr>
      </w:pPr>
      <w:r w:rsidRPr="003C2A7F">
        <w:rPr>
          <w:i/>
          <w:lang w:eastAsia="en-GB"/>
        </w:rPr>
        <w:t xml:space="preserve">*Note 1: While retail banks and fund-of-fund investors may also be classed as indirect investors, their characteristics differ in some areas from the organisations covered in this module. A separate module for these investors may be developed by the PRI in the future. Until then, these investors should report using this module and use the open-ended indicators to explain how they implement responsible investment. </w:t>
      </w:r>
    </w:p>
    <w:p w14:paraId="773CBB2E" w14:textId="77777777" w:rsidR="003C2A7F" w:rsidRPr="003C2A7F" w:rsidRDefault="003C2A7F" w:rsidP="000C3419">
      <w:pPr>
        <w:pStyle w:val="INDICATORTEXT"/>
        <w:ind w:left="0"/>
        <w:rPr>
          <w:i/>
          <w:lang w:eastAsia="en-GB"/>
        </w:rPr>
      </w:pPr>
      <w:r w:rsidRPr="003C2A7F">
        <w:rPr>
          <w:i/>
          <w:lang w:eastAsia="en-GB"/>
        </w:rPr>
        <w:t>*Note 2: Inclusive Finance. There is a separate module for indirect investors in inclusive finance (IFI). This module is mandatory to report for signatories to the Principles for Investors in Inclusive Finance (PIIF) and voluntary for all other investors holding inclusive finance assets.</w:t>
      </w:r>
    </w:p>
    <w:p w14:paraId="6AA88DA8" w14:textId="77777777" w:rsidR="004545CA" w:rsidRDefault="004545CA" w:rsidP="004545CA">
      <w:pPr>
        <w:widowControl/>
        <w:autoSpaceDE/>
        <w:autoSpaceDN/>
        <w:adjustRightInd/>
        <w:spacing w:before="0" w:after="0" w:line="240" w:lineRule="auto"/>
      </w:pPr>
      <w:r w:rsidRPr="0009136C">
        <w:rPr>
          <w:b/>
          <w:color w:val="0050A6"/>
          <w:sz w:val="32"/>
          <w:szCs w:val="36"/>
        </w:rPr>
        <w:t>Summary of updates</w:t>
      </w:r>
    </w:p>
    <w:p w14:paraId="5F4F5FCA" w14:textId="77777777" w:rsidR="004545CA" w:rsidRPr="0009136C" w:rsidRDefault="004545CA" w:rsidP="004545CA">
      <w:pPr>
        <w:widowControl/>
        <w:autoSpaceDE/>
        <w:autoSpaceDN/>
        <w:adjustRightInd/>
        <w:spacing w:before="0" w:after="0" w:line="240" w:lineRule="auto"/>
      </w:pPr>
    </w:p>
    <w:p w14:paraId="031AA898" w14:textId="77777777" w:rsidR="004545CA" w:rsidRDefault="004545CA" w:rsidP="000C3419">
      <w:pPr>
        <w:pStyle w:val="INDICATORTEXT"/>
        <w:spacing w:line="276" w:lineRule="auto"/>
        <w:ind w:left="0"/>
      </w:pPr>
      <w:r>
        <w:rPr>
          <w:lang w:eastAsia="en-GB"/>
        </w:rPr>
        <w:t xml:space="preserve">The Reporting Framework has not changed significantly since 2013-14. Some minor amendments have been made to improve data quality or assessment. The guidance has also been clarified throughout. </w:t>
      </w:r>
    </w:p>
    <w:tbl>
      <w:tblPr>
        <w:tblStyle w:val="SubSubSectionMISCTableMANDATORY"/>
        <w:tblW w:w="4921" w:type="pct"/>
        <w:tblInd w:w="137" w:type="dxa"/>
        <w:tblLook w:val="04A0" w:firstRow="1" w:lastRow="0" w:firstColumn="1" w:lastColumn="0" w:noHBand="0" w:noVBand="1"/>
      </w:tblPr>
      <w:tblGrid>
        <w:gridCol w:w="1985"/>
        <w:gridCol w:w="6536"/>
      </w:tblGrid>
      <w:tr w:rsidR="004545CA" w14:paraId="2DC0A6F4" w14:textId="77777777" w:rsidTr="003E7C3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30C28B63" w14:textId="77777777" w:rsidR="004545CA" w:rsidRPr="006A3B03" w:rsidRDefault="004545CA" w:rsidP="003E7C30">
            <w:pPr>
              <w:widowControl/>
              <w:autoSpaceDE/>
              <w:autoSpaceDN/>
              <w:adjustRightInd/>
              <w:spacing w:before="40" w:after="80" w:line="276" w:lineRule="auto"/>
            </w:pPr>
            <w:r w:rsidRPr="006A3B03">
              <w:rPr>
                <w:rStyle w:val="IntenseEmphasis"/>
                <w:i w:val="0"/>
                <w:color w:val="FFFFFF" w:themeColor="background1"/>
              </w:rPr>
              <w:t xml:space="preserve">Indicator </w:t>
            </w:r>
          </w:p>
        </w:tc>
        <w:tc>
          <w:tcPr>
            <w:tcW w:w="3835" w:type="pct"/>
          </w:tcPr>
          <w:p w14:paraId="326A2956" w14:textId="77777777" w:rsidR="004545CA" w:rsidRPr="00FA4C54" w:rsidRDefault="004545CA" w:rsidP="003E7C30">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6A3B03">
              <w:t xml:space="preserve">Update </w:t>
            </w:r>
            <w:r w:rsidRPr="00811910">
              <w:t xml:space="preserve">  </w:t>
            </w:r>
          </w:p>
        </w:tc>
      </w:tr>
      <w:tr w:rsidR="004545CA" w14:paraId="23402B31" w14:textId="77777777" w:rsidTr="003E7C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Pr>
          <w:p w14:paraId="52D1A8E5" w14:textId="71285D9D" w:rsidR="004545CA" w:rsidRPr="005E51F7" w:rsidRDefault="003E752C" w:rsidP="003E7C30">
            <w:pPr>
              <w:widowControl/>
              <w:autoSpaceDE/>
              <w:autoSpaceDN/>
              <w:adjustRightInd/>
              <w:spacing w:before="40" w:after="80" w:line="276" w:lineRule="auto"/>
              <w:rPr>
                <w:rStyle w:val="IntenseEmphasis"/>
                <w:i w:val="0"/>
                <w:color w:val="595959"/>
                <w:sz w:val="18"/>
                <w:szCs w:val="18"/>
              </w:rPr>
            </w:pPr>
            <w:r w:rsidRPr="005E51F7">
              <w:rPr>
                <w:rStyle w:val="IntenseEmphasis"/>
                <w:i w:val="0"/>
                <w:color w:val="595959"/>
                <w:sz w:val="18"/>
                <w:szCs w:val="18"/>
              </w:rPr>
              <w:t>S</w:t>
            </w:r>
            <w:r w:rsidR="00E33DBB">
              <w:rPr>
                <w:rStyle w:val="IntenseEmphasis"/>
                <w:i w:val="0"/>
                <w:color w:val="595959"/>
                <w:sz w:val="18"/>
                <w:szCs w:val="18"/>
              </w:rPr>
              <w:t xml:space="preserve">AM 08, </w:t>
            </w:r>
            <w:r w:rsidRPr="005E51F7">
              <w:rPr>
                <w:rStyle w:val="IntenseEmphasis"/>
                <w:i w:val="0"/>
                <w:color w:val="595959"/>
                <w:sz w:val="18"/>
                <w:szCs w:val="18"/>
              </w:rPr>
              <w:t>12</w:t>
            </w:r>
            <w:r w:rsidR="004545CA" w:rsidRPr="003E752C">
              <w:rPr>
                <w:rStyle w:val="IntenseEmphasis"/>
                <w:i w:val="0"/>
                <w:color w:val="595959"/>
                <w:sz w:val="18"/>
                <w:szCs w:val="18"/>
              </w:rPr>
              <w:t xml:space="preserve"> </w:t>
            </w:r>
          </w:p>
        </w:tc>
        <w:tc>
          <w:tcPr>
            <w:tcW w:w="3835" w:type="pct"/>
          </w:tcPr>
          <w:p w14:paraId="50493341" w14:textId="009BBA2E" w:rsidR="004545CA" w:rsidRPr="003E752C" w:rsidRDefault="003E752C">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5E51F7">
              <w:rPr>
                <w:color w:val="595959"/>
                <w:sz w:val="18"/>
              </w:rPr>
              <w:t>Additional options have been ad</w:t>
            </w:r>
            <w:r>
              <w:rPr>
                <w:color w:val="595959"/>
                <w:sz w:val="18"/>
              </w:rPr>
              <w:t>ded under the ‘general’ heading to cover reporting on the impact of ESG implementation on financial/ESG performance.</w:t>
            </w:r>
            <w:r w:rsidR="00113333">
              <w:rPr>
                <w:color w:val="595959"/>
                <w:sz w:val="18"/>
              </w:rPr>
              <w:t xml:space="preserve"> This is to improve consistency with the direct modules. </w:t>
            </w:r>
            <w:r>
              <w:rPr>
                <w:color w:val="595959"/>
                <w:sz w:val="18"/>
              </w:rPr>
              <w:t xml:space="preserve"> </w:t>
            </w:r>
          </w:p>
        </w:tc>
      </w:tr>
      <w:tr w:rsidR="004545CA" w14:paraId="5542CE9C" w14:textId="77777777" w:rsidTr="003E7C30">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70F506D8" w14:textId="77777777" w:rsidR="004545CA" w:rsidRPr="005E51F7" w:rsidRDefault="004545CA" w:rsidP="003E7C30">
            <w:pPr>
              <w:widowControl/>
              <w:autoSpaceDE/>
              <w:autoSpaceDN/>
              <w:adjustRightInd/>
              <w:spacing w:before="40" w:after="80" w:line="276" w:lineRule="auto"/>
              <w:rPr>
                <w:rStyle w:val="IntenseEmphasis"/>
                <w:i w:val="0"/>
                <w:color w:val="595959"/>
                <w:sz w:val="18"/>
                <w:szCs w:val="18"/>
              </w:rPr>
            </w:pPr>
            <w:r w:rsidRPr="003E752C">
              <w:rPr>
                <w:rStyle w:val="IntenseEmphasis"/>
                <w:i w:val="0"/>
                <w:color w:val="595959"/>
                <w:sz w:val="18"/>
                <w:szCs w:val="18"/>
              </w:rPr>
              <w:t>Prefilling</w:t>
            </w:r>
          </w:p>
        </w:tc>
        <w:tc>
          <w:tcPr>
            <w:tcW w:w="3835" w:type="pct"/>
            <w:tcBorders>
              <w:top w:val="single" w:sz="4" w:space="0" w:color="A6A6A6"/>
              <w:bottom w:val="single" w:sz="4" w:space="0" w:color="A6A6A6"/>
            </w:tcBorders>
          </w:tcPr>
          <w:p w14:paraId="03147E37" w14:textId="77777777" w:rsidR="004545CA" w:rsidRPr="003E752C" w:rsidRDefault="004545CA" w:rsidP="003E7C30">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3E752C">
              <w:rPr>
                <w:color w:val="595959"/>
                <w:sz w:val="18"/>
              </w:rPr>
              <w:t xml:space="preserve">Prefilling is enabled for this module, with the following exceptions: </w:t>
            </w:r>
          </w:p>
          <w:p w14:paraId="220FAC9F" w14:textId="77777777" w:rsidR="004545CA" w:rsidRDefault="00A63B97" w:rsidP="005E51F7">
            <w:pPr>
              <w:pStyle w:val="ListParagraph"/>
              <w:widowControl/>
              <w:numPr>
                <w:ilvl w:val="0"/>
                <w:numId w:val="22"/>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w:t>
            </w:r>
            <w:r w:rsidR="003E752C" w:rsidRPr="005E51F7">
              <w:rPr>
                <w:color w:val="595959"/>
                <w:sz w:val="18"/>
              </w:rPr>
              <w:t>SAM 08</w:t>
            </w:r>
            <w:r>
              <w:rPr>
                <w:color w:val="595959"/>
                <w:sz w:val="18"/>
              </w:rPr>
              <w:t>]</w:t>
            </w:r>
            <w:r w:rsidR="003E752C" w:rsidRPr="005E51F7">
              <w:rPr>
                <w:color w:val="595959"/>
                <w:sz w:val="18"/>
              </w:rPr>
              <w:t xml:space="preserve"> and </w:t>
            </w:r>
            <w:r>
              <w:rPr>
                <w:color w:val="595959"/>
                <w:sz w:val="18"/>
              </w:rPr>
              <w:t xml:space="preserve">[SAM </w:t>
            </w:r>
            <w:r w:rsidR="003E752C" w:rsidRPr="005E51F7">
              <w:rPr>
                <w:color w:val="595959"/>
                <w:sz w:val="18"/>
              </w:rPr>
              <w:t>12</w:t>
            </w:r>
            <w:r>
              <w:rPr>
                <w:color w:val="595959"/>
                <w:sz w:val="18"/>
              </w:rPr>
              <w:t>]</w:t>
            </w:r>
            <w:r w:rsidR="003E752C" w:rsidRPr="005E51F7">
              <w:rPr>
                <w:color w:val="595959"/>
                <w:sz w:val="18"/>
              </w:rPr>
              <w:t xml:space="preserve"> will not be prefilled as additional options have been added, which may influence the selections made. </w:t>
            </w:r>
          </w:p>
          <w:p w14:paraId="1A15E6C5" w14:textId="22657260" w:rsidR="00563FBF" w:rsidRPr="003E752C" w:rsidRDefault="00563FBF" w:rsidP="005E51F7">
            <w:pPr>
              <w:pStyle w:val="ListParagraph"/>
              <w:widowControl/>
              <w:numPr>
                <w:ilvl w:val="0"/>
                <w:numId w:val="22"/>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[SAM 09] and [SAM 15] will not prefill as responses are specific to the reporting year.  </w:t>
            </w:r>
          </w:p>
        </w:tc>
      </w:tr>
    </w:tbl>
    <w:p w14:paraId="7EFD159A" w14:textId="77777777" w:rsidR="004545CA" w:rsidRDefault="004545CA" w:rsidP="004545CA"/>
    <w:p w14:paraId="27365FCC" w14:textId="77777777" w:rsidR="004545CA" w:rsidRDefault="004545CA">
      <w:pPr>
        <w:widowControl/>
        <w:autoSpaceDE/>
        <w:autoSpaceDN/>
        <w:adjustRightInd/>
        <w:spacing w:before="0" w:after="0" w:line="240" w:lineRule="auto"/>
        <w:sectPr w:rsidR="004545CA" w:rsidSect="00644696">
          <w:headerReference w:type="default" r:id="rId24"/>
          <w:headerReference w:type="first" r:id="rId25"/>
          <w:footerReference w:type="first" r:id="rId2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F74E2" w14:paraId="773CBB32" w14:textId="77777777" w:rsidTr="003F1063">
        <w:trPr>
          <w:cnfStyle w:val="100000000000" w:firstRow="1" w:lastRow="0" w:firstColumn="0" w:lastColumn="0" w:oddVBand="0" w:evenVBand="0" w:oddHBand="0" w:evenHBand="0" w:firstRowFirstColumn="0" w:firstRowLastColumn="0" w:lastRowFirstColumn="0" w:lastRowLastColumn="0"/>
        </w:trPr>
        <w:tc>
          <w:tcPr>
            <w:tcW w:w="9129" w:type="dxa"/>
          </w:tcPr>
          <w:p w14:paraId="773CBB31" w14:textId="77777777" w:rsidR="00BF74E2" w:rsidRDefault="00BF74E2" w:rsidP="003F1063">
            <w:pPr>
              <w:widowControl/>
              <w:autoSpaceDE/>
              <w:autoSpaceDN/>
              <w:adjustRightInd/>
              <w:spacing w:after="0" w:line="240" w:lineRule="auto"/>
              <w:rPr>
                <w:rStyle w:val="IntenseEmphasis"/>
                <w:b/>
                <w:bCs w:val="0"/>
                <w:i w:val="0"/>
                <w:iCs w:val="0"/>
              </w:rPr>
            </w:pPr>
            <w:r>
              <w:lastRenderedPageBreak/>
              <w:t>SECTION</w:t>
            </w:r>
          </w:p>
        </w:tc>
      </w:tr>
      <w:tr w:rsidR="00BF74E2" w14:paraId="773CBB34" w14:textId="77777777" w:rsidTr="00BF74E2">
        <w:trPr>
          <w:cnfStyle w:val="010000000000" w:firstRow="0" w:lastRow="1" w:firstColumn="0" w:lastColumn="0" w:oddVBand="0" w:evenVBand="0" w:oddHBand="0" w:evenHBand="0" w:firstRowFirstColumn="0" w:firstRowLastColumn="0" w:lastRowFirstColumn="0" w:lastRowLastColumn="0"/>
        </w:trPr>
        <w:tc>
          <w:tcPr>
            <w:tcW w:w="9129" w:type="dxa"/>
          </w:tcPr>
          <w:p w14:paraId="773CBB33" w14:textId="77777777" w:rsidR="00BF74E2" w:rsidRPr="00BF74E2" w:rsidRDefault="0081744F" w:rsidP="00BF74E2">
            <w:pPr>
              <w:pStyle w:val="Heading2"/>
              <w:outlineLvl w:val="1"/>
              <w:rPr>
                <w:rStyle w:val="IntenseEmphasis"/>
                <w:i w:val="0"/>
                <w:iCs w:val="0"/>
                <w:color w:val="008CD0"/>
              </w:rPr>
            </w:pPr>
            <w:bookmarkStart w:id="8" w:name="_Toc399945135"/>
            <w:r>
              <w:t>Overview</w:t>
            </w:r>
            <w:bookmarkEnd w:id="8"/>
          </w:p>
        </w:tc>
      </w:tr>
    </w:tbl>
    <w:p w14:paraId="773CBB35" w14:textId="77777777" w:rsidR="00EC661F" w:rsidRDefault="00EC661F" w:rsidP="00EC661F">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EC661F" w14:paraId="773CBB3A"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BB36" w14:textId="77777777" w:rsidR="00EC661F" w:rsidRPr="00903B63" w:rsidRDefault="00EC661F" w:rsidP="00A522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3CBB37" w14:textId="77777777" w:rsidR="00EC661F" w:rsidRPr="00903B63" w:rsidRDefault="00EC661F"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73CBB38" w14:textId="77777777" w:rsidR="00EC661F" w:rsidRPr="00903B63" w:rsidRDefault="00EC661F"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73CBB39" w14:textId="77777777" w:rsidR="00EC661F" w:rsidRPr="00903B63" w:rsidRDefault="00EC661F" w:rsidP="00A522D0">
            <w:pPr>
              <w:widowControl/>
              <w:autoSpaceDE/>
              <w:autoSpaceDN/>
              <w:adjustRightInd/>
              <w:spacing w:after="0" w:line="240" w:lineRule="auto"/>
              <w:rPr>
                <w:rStyle w:val="IntenseEmphasis"/>
                <w:b w:val="0"/>
                <w:bCs w:val="0"/>
                <w:iCs w:val="0"/>
                <w:color w:val="FFFFFF" w:themeColor="background1"/>
              </w:rPr>
            </w:pPr>
            <w:r w:rsidRPr="00903B63">
              <w:t>Principle</w:t>
            </w:r>
          </w:p>
        </w:tc>
      </w:tr>
      <w:tr w:rsidR="00EC661F" w14:paraId="773CBB3F"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BB3B" w14:textId="77777777" w:rsidR="00EC661F" w:rsidRPr="00903B63" w:rsidRDefault="00EC661F" w:rsidP="00A522D0">
            <w:pPr>
              <w:pStyle w:val="SectionIndicatorHeaderText"/>
              <w:rPr>
                <w:rStyle w:val="IntenseEmphasis"/>
                <w:bCs w:val="0"/>
                <w:i w:val="0"/>
                <w:iCs w:val="0"/>
                <w:color w:val="FFFFFF" w:themeColor="background1"/>
              </w:rPr>
            </w:pPr>
            <w:r>
              <w:rPr>
                <w:rStyle w:val="IntenseEmphasis"/>
                <w:i w:val="0"/>
                <w:color w:val="FFFFFF" w:themeColor="background1"/>
              </w:rPr>
              <w:t>SAM 01</w:t>
            </w:r>
          </w:p>
        </w:tc>
        <w:tc>
          <w:tcPr>
            <w:tcW w:w="3402" w:type="dxa"/>
            <w:shd w:val="clear" w:color="auto" w:fill="888888"/>
          </w:tcPr>
          <w:p w14:paraId="773CBB3C" w14:textId="77777777" w:rsidR="00EC661F" w:rsidRPr="00903B63" w:rsidRDefault="00EC661F"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73CBB3D" w14:textId="77777777" w:rsidR="00EC661F" w:rsidRPr="00E41723" w:rsidRDefault="00EC661F"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73CBB3E" w14:textId="77777777" w:rsidR="00EC661F" w:rsidRPr="00903B63" w:rsidRDefault="00EC661F" w:rsidP="00A522D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773CBB40" w14:textId="77777777" w:rsidR="00EC661F" w:rsidRDefault="00EC661F" w:rsidP="00EC661F">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EC661F" w14:paraId="773CBB43" w14:textId="77777777" w:rsidTr="00A522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73CBB41" w14:textId="77777777" w:rsidR="00EC661F" w:rsidRPr="00903B63" w:rsidRDefault="00EC661F" w:rsidP="00A522D0">
            <w:pPr>
              <w:pStyle w:val="SectionIndicatorHeaderText"/>
              <w:rPr>
                <w:rStyle w:val="IntenseEmphasis"/>
                <w:b w:val="0"/>
                <w:bCs w:val="0"/>
                <w:i w:val="0"/>
                <w:iCs w:val="0"/>
                <w:color w:val="FFFFFF" w:themeColor="background1"/>
              </w:rPr>
            </w:pPr>
            <w:r>
              <w:rPr>
                <w:rStyle w:val="IntenseEmphasis"/>
                <w:i w:val="0"/>
                <w:color w:val="FFFFFF" w:themeColor="background1"/>
              </w:rPr>
              <w:t>SAM 01</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773CBB42" w14:textId="77777777" w:rsidR="00EC661F" w:rsidRPr="00903B63" w:rsidRDefault="00EC661F"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C661F" w14:paraId="773CBB46" w14:textId="77777777" w:rsidTr="00CC74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73CBB44" w14:textId="77777777" w:rsidR="00EC661F" w:rsidRDefault="00EC661F" w:rsidP="00A522D0">
            <w:pPr>
              <w:pStyle w:val="INDICATORNUMBER"/>
              <w:rPr>
                <w:rStyle w:val="IntenseEmphasis"/>
                <w:b/>
                <w:bCs w:val="0"/>
                <w:i w:val="0"/>
                <w:iCs w:val="0"/>
              </w:rPr>
            </w:pPr>
            <w:r>
              <w:rPr>
                <w:rStyle w:val="IntenseEmphasis"/>
                <w:b/>
                <w:bCs w:val="0"/>
                <w:i w:val="0"/>
                <w:iCs w:val="0"/>
                <w:color w:val="595959"/>
              </w:rPr>
              <w:t>SAM 01.1</w:t>
            </w:r>
          </w:p>
        </w:tc>
        <w:tc>
          <w:tcPr>
            <w:tcW w:w="8080" w:type="dxa"/>
            <w:tcBorders>
              <w:top w:val="nil"/>
              <w:right w:val="single" w:sz="4" w:space="0" w:color="595959" w:themeColor="text1" w:themeTint="A6"/>
            </w:tcBorders>
          </w:tcPr>
          <w:p w14:paraId="773CBB45" w14:textId="77777777" w:rsidR="00EC661F" w:rsidRPr="00EC661F" w:rsidRDefault="00EC661F" w:rsidP="00A522D0">
            <w:pPr>
              <w:pStyle w:val="INDICATORTEXT"/>
              <w:cnfStyle w:val="000000100000" w:firstRow="0" w:lastRow="0" w:firstColumn="0" w:lastColumn="0" w:oddVBand="0" w:evenVBand="0" w:oddHBand="1" w:evenHBand="0" w:firstRowFirstColumn="0" w:firstRowLastColumn="0" w:lastRowFirstColumn="0" w:lastRowLastColumn="0"/>
            </w:pPr>
            <w:r w:rsidRPr="00EC661F">
              <w:t>Provide a brief description of how your organisation includes responsible investment considerations in your investment manager selection, appointment and monitoring processes.</w:t>
            </w:r>
          </w:p>
        </w:tc>
      </w:tr>
      <w:tr w:rsidR="00EC661F" w14:paraId="773CBB49" w14:textId="77777777" w:rsidTr="00CC748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773CBB47" w14:textId="77777777" w:rsidR="00EC661F" w:rsidRPr="00AE100E" w:rsidRDefault="00EC661F" w:rsidP="00A522D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773CBB48" w14:textId="77777777" w:rsidR="00EC661F" w:rsidRPr="00986592" w:rsidRDefault="00EC661F" w:rsidP="00A522D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73CBB4A" w14:textId="77777777" w:rsidR="00EC661F" w:rsidRDefault="00EC661F" w:rsidP="0081744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C661F" w14:paraId="773CBB4D" w14:textId="77777777" w:rsidTr="00A522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773CBB4B" w14:textId="77777777" w:rsidR="00EC661F" w:rsidRPr="00191BC1" w:rsidRDefault="00EC661F" w:rsidP="00A522D0">
            <w:pPr>
              <w:pStyle w:val="SectionIndicatorHeaderText"/>
              <w:rPr>
                <w:rStyle w:val="IntenseEmphasis"/>
                <w:b w:val="0"/>
                <w:bCs w:val="0"/>
                <w:i w:val="0"/>
                <w:iCs w:val="0"/>
                <w:color w:val="FFFFFF" w:themeColor="background1"/>
              </w:rPr>
            </w:pPr>
            <w:r>
              <w:rPr>
                <w:rStyle w:val="IntenseEmphasis"/>
                <w:b w:val="0"/>
                <w:i w:val="0"/>
                <w:color w:val="FFFFFF" w:themeColor="background1"/>
              </w:rPr>
              <w:t>SAM 01</w:t>
            </w:r>
          </w:p>
        </w:tc>
        <w:tc>
          <w:tcPr>
            <w:tcW w:w="8080" w:type="dxa"/>
          </w:tcPr>
          <w:p w14:paraId="773CBB4C" w14:textId="77777777" w:rsidR="00EC661F" w:rsidRPr="00191BC1" w:rsidRDefault="00EC661F"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C661F" w:rsidRPr="00CF025D" w14:paraId="773CBB58" w14:textId="77777777" w:rsidTr="00A522D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773CBB4E" w14:textId="77777777" w:rsidR="00EC661F" w:rsidRPr="000D72DF" w:rsidRDefault="00EC661F" w:rsidP="00A522D0">
            <w:pPr>
              <w:pStyle w:val="INDICATORNUMBER"/>
              <w:rPr>
                <w:rStyle w:val="IntenseEmphasis"/>
                <w:b/>
                <w:bCs w:val="0"/>
                <w:i w:val="0"/>
                <w:iCs w:val="0"/>
              </w:rPr>
            </w:pPr>
            <w:r>
              <w:rPr>
                <w:rStyle w:val="IntenseEmphasis"/>
                <w:b/>
                <w:bCs w:val="0"/>
                <w:i w:val="0"/>
                <w:iCs w:val="0"/>
                <w:color w:val="595959"/>
              </w:rPr>
              <w:t>SAM 01.1</w:t>
            </w:r>
          </w:p>
        </w:tc>
        <w:tc>
          <w:tcPr>
            <w:tcW w:w="8080" w:type="dxa"/>
            <w:tcBorders>
              <w:top w:val="single" w:sz="4" w:space="0" w:color="595959"/>
              <w:bottom w:val="single" w:sz="4" w:space="0" w:color="5A5A5A"/>
            </w:tcBorders>
          </w:tcPr>
          <w:p w14:paraId="773CBB4F" w14:textId="77777777" w:rsidR="00EC661F" w:rsidRPr="00EC661F" w:rsidRDefault="00EC661F" w:rsidP="00EC661F">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661F">
              <w:rPr>
                <w:szCs w:val="18"/>
              </w:rPr>
              <w:t xml:space="preserve">This </w:t>
            </w:r>
            <w:r w:rsidR="00266337">
              <w:rPr>
                <w:szCs w:val="18"/>
              </w:rPr>
              <w:t>can</w:t>
            </w:r>
            <w:r w:rsidRPr="00EC661F">
              <w:rPr>
                <w:szCs w:val="18"/>
              </w:rPr>
              <w:t xml:space="preserve"> include a discussion of: </w:t>
            </w:r>
          </w:p>
          <w:p w14:paraId="773CBB50" w14:textId="77777777" w:rsidR="00EC661F" w:rsidRPr="00EC661F" w:rsidRDefault="00EC661F" w:rsidP="005E51F7">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sidRPr="00EC661F">
              <w:rPr>
                <w:szCs w:val="18"/>
              </w:rPr>
              <w:t>The actions you take to ensure that your responsible investment policy (with coverage of approach to ESG incorporation and/or active ownership) is applied by investment managers.</w:t>
            </w:r>
          </w:p>
          <w:p w14:paraId="773CBB51" w14:textId="77777777" w:rsidR="00EC661F" w:rsidRPr="00EC661F" w:rsidRDefault="00EC661F" w:rsidP="005E51F7">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sidRPr="00EC661F">
              <w:rPr>
                <w:szCs w:val="18"/>
              </w:rPr>
              <w:t>Whether your organisation has a formal scoring system for assessing managers’ responsible investment capabilities during the selection process, and for evaluating their performance during ongoing monitoring.</w:t>
            </w:r>
          </w:p>
          <w:p w14:paraId="773CBB52" w14:textId="77777777" w:rsidR="00EC661F" w:rsidRPr="00EC661F" w:rsidRDefault="00EC661F" w:rsidP="005E51F7">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sidRPr="00EC661F">
              <w:rPr>
                <w:szCs w:val="18"/>
              </w:rPr>
              <w:t>Any variations in implementation (e.g. between segregated and pooled funds, between asset classes, or between existing and new investment managers).</w:t>
            </w:r>
          </w:p>
          <w:p w14:paraId="773CBB53" w14:textId="77777777" w:rsidR="00EC661F" w:rsidRPr="00EC661F" w:rsidRDefault="00EC661F" w:rsidP="005E51F7">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sidRPr="00EC661F">
              <w:rPr>
                <w:szCs w:val="18"/>
              </w:rPr>
              <w:t>Who is responsible for these activities, specifically whether these activities are carried out by internal staff or whether you use external advisers (e.g. investment consultants, other specialist providers) to help you.</w:t>
            </w:r>
          </w:p>
          <w:p w14:paraId="773CBB54" w14:textId="77777777" w:rsidR="00EC661F" w:rsidRPr="00EC661F" w:rsidRDefault="00EC661F" w:rsidP="00EC661F">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EC661F">
              <w:rPr>
                <w:i/>
                <w:szCs w:val="18"/>
              </w:rPr>
              <w:t>Notes for passive funds</w:t>
            </w:r>
          </w:p>
          <w:p w14:paraId="773CBB55" w14:textId="77777777" w:rsidR="00EC661F" w:rsidRPr="007026C4" w:rsidRDefault="00EC661F" w:rsidP="00EC661F">
            <w:pPr>
              <w:pStyle w:val="INDICATORTEXT"/>
              <w:cnfStyle w:val="000000000000" w:firstRow="0" w:lastRow="0" w:firstColumn="0" w:lastColumn="0" w:oddVBand="0" w:evenVBand="0" w:oddHBand="0" w:evenHBand="0" w:firstRowFirstColumn="0" w:firstRowLastColumn="0" w:lastRowFirstColumn="0" w:lastRowLastColumn="0"/>
              <w:rPr>
                <w:szCs w:val="18"/>
              </w:rPr>
            </w:pPr>
            <w:r w:rsidRPr="007026C4">
              <w:rPr>
                <w:szCs w:val="18"/>
              </w:rPr>
              <w:t>Signatories who use external passive managers can describe here how they assess the manager’s engagement capabilities</w:t>
            </w:r>
            <w:r w:rsidRPr="007026C4" w:rsidDel="00E475DB">
              <w:rPr>
                <w:szCs w:val="18"/>
              </w:rPr>
              <w:t xml:space="preserve"> </w:t>
            </w:r>
            <w:r w:rsidRPr="007026C4">
              <w:rPr>
                <w:szCs w:val="18"/>
              </w:rPr>
              <w:t xml:space="preserve">and performance during manager selection, appointment and monitoring. </w:t>
            </w:r>
          </w:p>
          <w:p w14:paraId="773CBB56" w14:textId="77777777" w:rsidR="00EC661F" w:rsidRPr="00EC661F" w:rsidRDefault="00EC661F" w:rsidP="00EC661F">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EC661F">
              <w:rPr>
                <w:i/>
                <w:szCs w:val="18"/>
              </w:rPr>
              <w:t>Notes for investment managers investing in funds-of-funds</w:t>
            </w:r>
          </w:p>
          <w:p w14:paraId="773CBB57" w14:textId="77777777" w:rsidR="00EC661F" w:rsidRPr="00547C2A" w:rsidRDefault="00EC661F" w:rsidP="00EC661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7026C4">
              <w:rPr>
                <w:szCs w:val="18"/>
              </w:rPr>
              <w:t>Investment managers may include a discussion of whether your approach to selection, appointment and monitoring varies according to the instructions of individual clients</w:t>
            </w:r>
            <w:r w:rsidR="004619B5">
              <w:rPr>
                <w:szCs w:val="18"/>
              </w:rPr>
              <w:t>.</w:t>
            </w:r>
          </w:p>
        </w:tc>
      </w:tr>
    </w:tbl>
    <w:p w14:paraId="773CBB59" w14:textId="77777777" w:rsidR="00420E7D" w:rsidRDefault="00420E7D" w:rsidP="00EC661F">
      <w:pPr>
        <w:sectPr w:rsidR="00420E7D" w:rsidSect="00644696">
          <w:headerReference w:type="first" r:id="rId27"/>
          <w:pgSz w:w="11900" w:h="16840"/>
          <w:pgMar w:top="1440" w:right="1616" w:bottom="1440" w:left="1616" w:header="708" w:footer="708" w:gutter="0"/>
          <w:cols w:space="708"/>
          <w:titlePg/>
          <w:docGrid w:linePitch="360"/>
        </w:sectPr>
      </w:pPr>
    </w:p>
    <w:tbl>
      <w:tblPr>
        <w:tblStyle w:val="SubSectionIndicatorHeaderMANDATORY"/>
        <w:tblW w:w="13325" w:type="dxa"/>
        <w:tblInd w:w="0" w:type="dxa"/>
        <w:tblLook w:val="07E0" w:firstRow="1" w:lastRow="1" w:firstColumn="1" w:lastColumn="1" w:noHBand="1" w:noVBand="1"/>
      </w:tblPr>
      <w:tblGrid>
        <w:gridCol w:w="1134"/>
        <w:gridCol w:w="6946"/>
        <w:gridCol w:w="2977"/>
        <w:gridCol w:w="2268"/>
      </w:tblGrid>
      <w:tr w:rsidR="008A7D2B" w14:paraId="773CBB5E" w14:textId="77777777" w:rsidTr="005F516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BB5A" w14:textId="77777777" w:rsidR="008A7D2B" w:rsidRPr="00356CDA" w:rsidRDefault="008A7D2B" w:rsidP="00A522D0">
            <w:pPr>
              <w:widowControl/>
              <w:autoSpaceDE/>
              <w:autoSpaceDN/>
              <w:adjustRightInd/>
              <w:spacing w:after="0" w:line="240" w:lineRule="auto"/>
              <w:rPr>
                <w:rStyle w:val="IntenseEmphasis"/>
                <w:b w:val="0"/>
                <w:bCs w:val="0"/>
                <w:iCs w:val="0"/>
                <w:color w:val="FFFFFF" w:themeColor="background1"/>
              </w:rPr>
            </w:pPr>
          </w:p>
        </w:tc>
        <w:tc>
          <w:tcPr>
            <w:tcW w:w="6946" w:type="dxa"/>
          </w:tcPr>
          <w:p w14:paraId="773CBB5B" w14:textId="77777777" w:rsidR="008A7D2B" w:rsidRPr="00356CDA" w:rsidRDefault="008A7D2B"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977" w:type="dxa"/>
          </w:tcPr>
          <w:p w14:paraId="773CBB5C" w14:textId="77777777" w:rsidR="008A7D2B" w:rsidRPr="00356CDA" w:rsidRDefault="008A7D2B"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268" w:type="dxa"/>
          </w:tcPr>
          <w:p w14:paraId="773CBB5D" w14:textId="77777777" w:rsidR="008A7D2B" w:rsidRPr="00356CDA" w:rsidRDefault="008A7D2B" w:rsidP="00A522D0">
            <w:pPr>
              <w:widowControl/>
              <w:autoSpaceDE/>
              <w:autoSpaceDN/>
              <w:adjustRightInd/>
              <w:spacing w:after="0" w:line="240" w:lineRule="auto"/>
              <w:rPr>
                <w:rStyle w:val="IntenseEmphasis"/>
                <w:b w:val="0"/>
                <w:bCs w:val="0"/>
                <w:iCs w:val="0"/>
                <w:color w:val="FFFFFF" w:themeColor="background1"/>
              </w:rPr>
            </w:pPr>
            <w:r w:rsidRPr="00356CDA">
              <w:t>Principle</w:t>
            </w:r>
          </w:p>
        </w:tc>
      </w:tr>
      <w:tr w:rsidR="008A7D2B" w14:paraId="773CBB63" w14:textId="77777777" w:rsidTr="005F516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BB5F" w14:textId="77777777" w:rsidR="008A7D2B" w:rsidRPr="00356CDA" w:rsidRDefault="008A7D2B" w:rsidP="00A522D0">
            <w:pPr>
              <w:pStyle w:val="SectionIndicatorHeaderText"/>
              <w:rPr>
                <w:rStyle w:val="IntenseEmphasis"/>
                <w:bCs w:val="0"/>
                <w:i w:val="0"/>
                <w:iCs w:val="0"/>
                <w:color w:val="FFFFFF" w:themeColor="background1"/>
              </w:rPr>
            </w:pPr>
            <w:r>
              <w:rPr>
                <w:rStyle w:val="IntenseEmphasis"/>
                <w:i w:val="0"/>
                <w:color w:val="FFFFFF" w:themeColor="background1"/>
              </w:rPr>
              <w:t>SAM 02</w:t>
            </w:r>
          </w:p>
        </w:tc>
        <w:tc>
          <w:tcPr>
            <w:tcW w:w="6946" w:type="dxa"/>
          </w:tcPr>
          <w:p w14:paraId="773CBB60" w14:textId="77777777" w:rsidR="008A7D2B" w:rsidRPr="00356CDA" w:rsidRDefault="008A7D2B"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2977" w:type="dxa"/>
          </w:tcPr>
          <w:p w14:paraId="773CBB61" w14:textId="77777777" w:rsidR="008A7D2B" w:rsidRPr="00A57E01" w:rsidRDefault="008A7D2B"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268" w:type="dxa"/>
          </w:tcPr>
          <w:p w14:paraId="773CBB62" w14:textId="77777777" w:rsidR="008A7D2B" w:rsidRPr="00356CDA" w:rsidRDefault="008A7D2B" w:rsidP="00A522D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773CBB64" w14:textId="77777777" w:rsidR="008A7D2B" w:rsidRDefault="008A7D2B" w:rsidP="005E51F7">
      <w:pPr>
        <w:pStyle w:val="INDICATORNUMBER"/>
        <w:spacing w:before="0" w:after="0"/>
      </w:pPr>
    </w:p>
    <w:tbl>
      <w:tblPr>
        <w:tblStyle w:val="SubSectionIndicatorTableVOLUNTARY"/>
        <w:tblW w:w="13325" w:type="dxa"/>
        <w:tblInd w:w="5" w:type="dxa"/>
        <w:tblLayout w:type="fixed"/>
        <w:tblLook w:val="04A0" w:firstRow="1" w:lastRow="0" w:firstColumn="1" w:lastColumn="0" w:noHBand="0" w:noVBand="1"/>
      </w:tblPr>
      <w:tblGrid>
        <w:gridCol w:w="1134"/>
        <w:gridCol w:w="2552"/>
        <w:gridCol w:w="1417"/>
        <w:gridCol w:w="1418"/>
        <w:gridCol w:w="496"/>
        <w:gridCol w:w="921"/>
        <w:gridCol w:w="1276"/>
        <w:gridCol w:w="1276"/>
        <w:gridCol w:w="1276"/>
        <w:gridCol w:w="1559"/>
      </w:tblGrid>
      <w:tr w:rsidR="008A7D2B" w14:paraId="773CBB67" w14:textId="77777777" w:rsidTr="005F516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73CBB65" w14:textId="77777777" w:rsidR="008A7D2B" w:rsidRPr="00903B63" w:rsidRDefault="008A7D2B" w:rsidP="00A522D0">
            <w:pPr>
              <w:pStyle w:val="SectionIndicatorHeaderText"/>
              <w:rPr>
                <w:rStyle w:val="IntenseEmphasis"/>
                <w:b w:val="0"/>
                <w:bCs w:val="0"/>
                <w:i w:val="0"/>
                <w:iCs w:val="0"/>
                <w:color w:val="FFFFFF" w:themeColor="background1"/>
              </w:rPr>
            </w:pPr>
            <w:r>
              <w:rPr>
                <w:rStyle w:val="IntenseEmphasis"/>
                <w:i w:val="0"/>
                <w:color w:val="FFFFFF" w:themeColor="background1"/>
              </w:rPr>
              <w:t>SAM 02</w:t>
            </w:r>
          </w:p>
        </w:tc>
        <w:tc>
          <w:tcPr>
            <w:tcW w:w="12191" w:type="dxa"/>
            <w:gridSpan w:val="9"/>
            <w:tcBorders>
              <w:top w:val="single" w:sz="4" w:space="0" w:color="0070C0"/>
              <w:bottom w:val="single" w:sz="4" w:space="0" w:color="0070C0"/>
              <w:right w:val="single" w:sz="4" w:space="0" w:color="0070C0"/>
            </w:tcBorders>
            <w:shd w:val="clear" w:color="auto" w:fill="0070C0"/>
          </w:tcPr>
          <w:p w14:paraId="773CBB66" w14:textId="77777777" w:rsidR="008A7D2B" w:rsidRPr="00903B63" w:rsidRDefault="008A7D2B"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A7D2B" w14:paraId="773CBB6A" w14:textId="77777777" w:rsidTr="005F51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773CBB68" w14:textId="77777777" w:rsidR="008A7D2B" w:rsidRPr="000D72DF" w:rsidRDefault="008A7D2B" w:rsidP="00A522D0">
            <w:pPr>
              <w:pStyle w:val="INDICATORNUMBER"/>
              <w:rPr>
                <w:rStyle w:val="IntenseEmphasis"/>
                <w:b/>
                <w:bCs w:val="0"/>
                <w:i w:val="0"/>
                <w:iCs w:val="0"/>
              </w:rPr>
            </w:pPr>
            <w:r>
              <w:rPr>
                <w:rStyle w:val="IntenseEmphasis"/>
                <w:b/>
                <w:bCs w:val="0"/>
                <w:i w:val="0"/>
                <w:iCs w:val="0"/>
                <w:color w:val="595959"/>
              </w:rPr>
              <w:t>SAM 02.1</w:t>
            </w:r>
          </w:p>
        </w:tc>
        <w:tc>
          <w:tcPr>
            <w:tcW w:w="12191" w:type="dxa"/>
            <w:gridSpan w:val="9"/>
            <w:tcBorders>
              <w:top w:val="single" w:sz="4" w:space="0" w:color="0070C0"/>
              <w:right w:val="single" w:sz="4" w:space="0" w:color="0070C0"/>
            </w:tcBorders>
            <w:shd w:val="clear" w:color="auto" w:fill="DAEEF3" w:themeFill="accent5" w:themeFillTint="33"/>
          </w:tcPr>
          <w:p w14:paraId="773CBB69" w14:textId="77777777" w:rsidR="008A7D2B" w:rsidRPr="008A7D2B" w:rsidRDefault="008A7D2B" w:rsidP="00A522D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A7D2B">
              <w:t>Indicate if your organisation uses investment consultants and/or fiduciary managers in the selection, appointment and/or monitoring of external managers.</w:t>
            </w:r>
          </w:p>
        </w:tc>
      </w:tr>
      <w:tr w:rsidR="00A41168" w14:paraId="773CBB6E" w14:textId="77777777" w:rsidTr="005F516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73CBB6B" w14:textId="77777777" w:rsidR="00A41168" w:rsidRDefault="00A41168" w:rsidP="00A522D0">
            <w:pPr>
              <w:widowControl/>
              <w:autoSpaceDE/>
              <w:autoSpaceDN/>
              <w:adjustRightInd/>
              <w:spacing w:after="0" w:line="240" w:lineRule="auto"/>
              <w:rPr>
                <w:rStyle w:val="IntenseEmphasis"/>
                <w:b w:val="0"/>
                <w:bCs w:val="0"/>
                <w:i w:val="0"/>
                <w:iCs w:val="0"/>
              </w:rPr>
            </w:pPr>
          </w:p>
        </w:tc>
        <w:tc>
          <w:tcPr>
            <w:tcW w:w="5883" w:type="dxa"/>
            <w:gridSpan w:val="4"/>
            <w:tcBorders>
              <w:top w:val="nil"/>
              <w:bottom w:val="single" w:sz="4" w:space="0" w:color="0070C0"/>
              <w:right w:val="single" w:sz="4" w:space="0" w:color="0070C0"/>
            </w:tcBorders>
          </w:tcPr>
          <w:p w14:paraId="773CBB6C" w14:textId="77777777" w:rsidR="00A41168" w:rsidRDefault="00A41168" w:rsidP="00A522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6308" w:type="dxa"/>
            <w:gridSpan w:val="5"/>
            <w:tcBorders>
              <w:top w:val="nil"/>
              <w:bottom w:val="single" w:sz="4" w:space="0" w:color="0070C0"/>
              <w:right w:val="single" w:sz="4" w:space="0" w:color="0070C0"/>
            </w:tcBorders>
          </w:tcPr>
          <w:p w14:paraId="773CBB6D" w14:textId="77777777" w:rsidR="00A41168" w:rsidRDefault="00A41168" w:rsidP="00A522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8A7D2B" w14:paraId="773CBB71" w14:textId="77777777" w:rsidTr="005F51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773CBB6F" w14:textId="77777777" w:rsidR="008A7D2B" w:rsidRDefault="00420E7D" w:rsidP="00A522D0">
            <w:pPr>
              <w:pStyle w:val="INDICATORNUMBER"/>
              <w:rPr>
                <w:rStyle w:val="IntenseEmphasis"/>
                <w:b/>
                <w:bCs w:val="0"/>
                <w:i w:val="0"/>
                <w:iCs w:val="0"/>
              </w:rPr>
            </w:pPr>
            <w:r>
              <w:rPr>
                <w:rStyle w:val="IntenseEmphasis"/>
                <w:b/>
                <w:bCs w:val="0"/>
                <w:i w:val="0"/>
                <w:iCs w:val="0"/>
                <w:color w:val="595959"/>
              </w:rPr>
              <w:t>SAM</w:t>
            </w:r>
            <w:r w:rsidR="008A7D2B" w:rsidRPr="00162E63">
              <w:rPr>
                <w:rStyle w:val="IntenseEmphasis"/>
                <w:b/>
                <w:bCs w:val="0"/>
                <w:i w:val="0"/>
                <w:iCs w:val="0"/>
                <w:color w:val="595959"/>
              </w:rPr>
              <w:t xml:space="preserve"> 02.2</w:t>
            </w:r>
          </w:p>
        </w:tc>
        <w:tc>
          <w:tcPr>
            <w:tcW w:w="12191" w:type="dxa"/>
            <w:gridSpan w:val="9"/>
            <w:tcBorders>
              <w:top w:val="single" w:sz="4" w:space="0" w:color="0070C0"/>
              <w:right w:val="single" w:sz="4" w:space="0" w:color="0070C0"/>
            </w:tcBorders>
            <w:shd w:val="clear" w:color="auto" w:fill="DAEEF3" w:themeFill="accent5" w:themeFillTint="33"/>
          </w:tcPr>
          <w:p w14:paraId="773CBB70" w14:textId="77777777" w:rsidR="008A7D2B" w:rsidRPr="00420E7D" w:rsidRDefault="00420E7D" w:rsidP="00A522D0">
            <w:pPr>
              <w:pStyle w:val="INDICATORTEXT"/>
              <w:cnfStyle w:val="000000100000" w:firstRow="0" w:lastRow="0" w:firstColumn="0" w:lastColumn="0" w:oddVBand="0" w:evenVBand="0" w:oddHBand="1" w:evenHBand="0" w:firstRowFirstColumn="0" w:firstRowLastColumn="0" w:lastRowFirstColumn="0" w:lastRowLastColumn="0"/>
            </w:pPr>
            <w:r w:rsidRPr="00420E7D">
              <w:t>Indicate how your organisation uses investment consultants and/or fiduciary managers in the selection, appointment and/or monitoring of external managers.</w:t>
            </w:r>
            <w:r w:rsidR="00BF6316">
              <w:t xml:space="preserve"> </w:t>
            </w:r>
            <w:r w:rsidR="00BF6316" w:rsidRPr="00C91F46">
              <w:rPr>
                <w:caps/>
                <w:color w:val="0082C8"/>
                <w:szCs w:val="18"/>
              </w:rPr>
              <w:t>[Optional]</w:t>
            </w:r>
          </w:p>
        </w:tc>
      </w:tr>
      <w:tr w:rsidR="00DF6A11" w14:paraId="773CBB7E" w14:textId="77777777" w:rsidTr="005F516F">
        <w:trPr>
          <w:trHeight w:val="88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73CBB72" w14:textId="77777777" w:rsidR="00DF6A11" w:rsidRDefault="00DF6A11" w:rsidP="00A522D0">
            <w:pPr>
              <w:pStyle w:val="INDICATORNUMBER"/>
              <w:rPr>
                <w:rStyle w:val="IntenseEmphasis"/>
                <w:b/>
                <w:bCs w:val="0"/>
                <w:i w:val="0"/>
                <w:iCs w:val="0"/>
                <w:color w:val="595959"/>
              </w:rPr>
            </w:pPr>
          </w:p>
        </w:tc>
        <w:tc>
          <w:tcPr>
            <w:tcW w:w="255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BB73" w14:textId="77777777" w:rsidR="00DF6A11" w:rsidRPr="00420E7D" w:rsidRDefault="00DF6A11"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417"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B74" w14:textId="77777777" w:rsidR="00DF6A11" w:rsidRPr="00420E7D" w:rsidRDefault="00DF6A11"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Listed equity (LE)</w:t>
            </w:r>
          </w:p>
        </w:tc>
        <w:tc>
          <w:tcPr>
            <w:tcW w:w="1418"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B75" w14:textId="77777777" w:rsidR="00DF6A11" w:rsidRPr="00420E7D" w:rsidRDefault="00DF6A11"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Fixed income - corporate (FIC)</w:t>
            </w:r>
          </w:p>
        </w:tc>
        <w:tc>
          <w:tcPr>
            <w:tcW w:w="1417"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B76" w14:textId="77777777" w:rsidR="00DF6A11" w:rsidRPr="00420E7D" w:rsidRDefault="00DF6A11"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Fixed income - government (FIG)</w:t>
            </w:r>
          </w:p>
        </w:tc>
        <w:tc>
          <w:tcPr>
            <w:tcW w:w="127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B77" w14:textId="77777777" w:rsidR="00DF6A11" w:rsidRDefault="00DF6A11" w:rsidP="0020558D">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Private equity</w:t>
            </w:r>
          </w:p>
          <w:p w14:paraId="773CBB78" w14:textId="77777777" w:rsidR="00DF6A11" w:rsidRPr="00420E7D" w:rsidRDefault="00DF6A11" w:rsidP="00E263B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(PE)</w:t>
            </w:r>
          </w:p>
        </w:tc>
        <w:tc>
          <w:tcPr>
            <w:tcW w:w="127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B79" w14:textId="77777777" w:rsidR="00DF6A11" w:rsidRPr="00420E7D" w:rsidRDefault="00DF6A11">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Infra</w:t>
            </w:r>
            <w:r>
              <w:rPr>
                <w:b/>
                <w:color w:val="FFFFFF" w:themeColor="background1"/>
              </w:rPr>
              <w:t>-</w:t>
            </w:r>
            <w:r w:rsidRPr="00420E7D">
              <w:rPr>
                <w:b/>
                <w:color w:val="FFFFFF" w:themeColor="background1"/>
              </w:rPr>
              <w:t>structure</w:t>
            </w:r>
          </w:p>
          <w:p w14:paraId="773CBB7A" w14:textId="77777777" w:rsidR="00DF6A11" w:rsidRPr="00420E7D" w:rsidRDefault="00DF6A11">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(INF)</w:t>
            </w:r>
          </w:p>
        </w:tc>
        <w:tc>
          <w:tcPr>
            <w:tcW w:w="127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B7B" w14:textId="77777777" w:rsidR="00DF6A11" w:rsidRPr="00420E7D" w:rsidRDefault="00DF6A11">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Property</w:t>
            </w:r>
          </w:p>
          <w:p w14:paraId="773CBB7C" w14:textId="77777777" w:rsidR="00DF6A11" w:rsidRPr="00420E7D" w:rsidRDefault="00DF6A11">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(PR)</w:t>
            </w:r>
          </w:p>
        </w:tc>
        <w:tc>
          <w:tcPr>
            <w:tcW w:w="155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73CBB7D" w14:textId="77777777" w:rsidR="00DF6A11" w:rsidRPr="00420E7D" w:rsidRDefault="00DF6A11"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Other asset classes</w:t>
            </w:r>
          </w:p>
        </w:tc>
      </w:tr>
      <w:tr w:rsidR="00DF6A11" w14:paraId="773CBB88" w14:textId="77777777" w:rsidTr="005F516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B7F" w14:textId="77777777" w:rsidR="00DF6A11" w:rsidRDefault="00DF6A11" w:rsidP="00A522D0">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0" w14:textId="77777777" w:rsidR="00DF6A11" w:rsidRPr="001C0916" w:rsidRDefault="00DF6A11" w:rsidP="005E51F7">
            <w:pPr>
              <w:pStyle w:val="INDICATORTEXT"/>
              <w:spacing w:before="40" w:after="40"/>
              <w:cnfStyle w:val="000000100000" w:firstRow="0" w:lastRow="0" w:firstColumn="0" w:lastColumn="0" w:oddVBand="0" w:evenVBand="0" w:oddHBand="1" w:evenHBand="0" w:firstRowFirstColumn="0" w:firstRowLastColumn="0" w:lastRowFirstColumn="0" w:lastRowLastColumn="0"/>
            </w:pPr>
            <w:r w:rsidRPr="00A41168">
              <w:sym w:font="Wingdings" w:char="F071"/>
            </w:r>
            <w:r w:rsidRPr="00A41168">
              <w:t xml:space="preserve"> We use investment consultants in our selection and appointment of external managers</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1"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2"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41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3"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4"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5"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6"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B87"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r>
      <w:tr w:rsidR="00DF6A11" w14:paraId="773CBB92" w14:textId="77777777" w:rsidTr="005F516F">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B89" w14:textId="77777777" w:rsidR="00DF6A11" w:rsidRDefault="00DF6A11" w:rsidP="00A522D0">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A" w14:textId="77777777" w:rsidR="00DF6A11" w:rsidRDefault="00DF6A11" w:rsidP="005E51F7">
            <w:pPr>
              <w:pStyle w:val="INDICATORTEXT"/>
              <w:spacing w:before="40" w:after="40"/>
              <w:cnfStyle w:val="000000000000" w:firstRow="0" w:lastRow="0" w:firstColumn="0" w:lastColumn="0" w:oddVBand="0" w:evenVBand="0" w:oddHBand="0" w:evenHBand="0" w:firstRowFirstColumn="0" w:firstRowLastColumn="0" w:lastRowFirstColumn="0" w:lastRowLastColumn="0"/>
            </w:pPr>
            <w:r w:rsidRPr="00112413">
              <w:sym w:font="Wingdings" w:char="F071"/>
            </w:r>
            <w:r w:rsidRPr="00112413">
              <w:t xml:space="preserve"> </w:t>
            </w:r>
            <w:r w:rsidRPr="00A41168">
              <w:t>We use investment consultants in our m</w:t>
            </w:r>
            <w:r w:rsidRPr="00112413">
              <w:t>onitoring</w:t>
            </w:r>
            <w:r>
              <w:t xml:space="preserve"> of external managers</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B" w14:textId="77777777" w:rsidR="00DF6A11" w:rsidRDefault="00DF6A11" w:rsidP="005E51F7">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C" w14:textId="77777777" w:rsidR="00DF6A11" w:rsidRDefault="00DF6A11" w:rsidP="005E51F7">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41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D" w14:textId="77777777" w:rsidR="00DF6A11" w:rsidRDefault="00DF6A11" w:rsidP="005E51F7">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E" w14:textId="77777777" w:rsidR="00DF6A11" w:rsidRDefault="00DF6A11" w:rsidP="005E51F7">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8F" w14:textId="77777777" w:rsidR="00DF6A11" w:rsidRDefault="00DF6A11" w:rsidP="005E51F7">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90" w14:textId="77777777" w:rsidR="00DF6A11" w:rsidRDefault="00DF6A11" w:rsidP="005E51F7">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B91" w14:textId="77777777" w:rsidR="00DF6A11" w:rsidRDefault="00DF6A11" w:rsidP="005E51F7">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r>
      <w:tr w:rsidR="00DF6A11" w14:paraId="773CBB9C" w14:textId="77777777" w:rsidTr="005F516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B93" w14:textId="77777777" w:rsidR="00DF6A11" w:rsidRDefault="00DF6A11" w:rsidP="00A522D0">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94" w14:textId="77777777" w:rsidR="00DF6A11" w:rsidRDefault="00DF6A11" w:rsidP="005E51F7">
            <w:pPr>
              <w:pStyle w:val="INDICATORTEXT"/>
              <w:spacing w:before="40" w:after="40"/>
              <w:cnfStyle w:val="000000100000" w:firstRow="0" w:lastRow="0" w:firstColumn="0" w:lastColumn="0" w:oddVBand="0" w:evenVBand="0" w:oddHBand="1" w:evenHBand="0" w:firstRowFirstColumn="0" w:firstRowLastColumn="0" w:lastRowFirstColumn="0" w:lastRowLastColumn="0"/>
            </w:pPr>
            <w:r w:rsidRPr="00112413">
              <w:sym w:font="Wingdings" w:char="F071"/>
            </w:r>
            <w:r w:rsidRPr="00A41168">
              <w:t xml:space="preserve"> We use fiduciary managers</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95"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96"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41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97"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98"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99"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9A"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B9B" w14:textId="77777777" w:rsidR="00DF6A11" w:rsidRDefault="00DF6A11" w:rsidP="005E51F7">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r>
      <w:tr w:rsidR="00E751C6" w14:paraId="773CBB9F" w14:textId="77777777" w:rsidTr="005F516F">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773CBB9D" w14:textId="77777777" w:rsidR="00E751C6" w:rsidRDefault="00E751C6" w:rsidP="00A522D0">
            <w:pPr>
              <w:pStyle w:val="INDICATORNUMBER"/>
              <w:rPr>
                <w:rStyle w:val="IntenseEmphasis"/>
                <w:b/>
                <w:bCs w:val="0"/>
                <w:i w:val="0"/>
                <w:iCs w:val="0"/>
                <w:color w:val="595959"/>
              </w:rPr>
            </w:pPr>
            <w:r>
              <w:rPr>
                <w:rStyle w:val="IntenseEmphasis"/>
                <w:b/>
                <w:bCs w:val="0"/>
                <w:i w:val="0"/>
                <w:iCs w:val="0"/>
                <w:color w:val="595959"/>
              </w:rPr>
              <w:t>SAM 02.3</w:t>
            </w:r>
          </w:p>
        </w:tc>
        <w:tc>
          <w:tcPr>
            <w:tcW w:w="12191" w:type="dxa"/>
            <w:gridSpan w:val="9"/>
            <w:tcBorders>
              <w:top w:val="single" w:sz="4" w:space="0" w:color="0070C0"/>
              <w:bottom w:val="nil"/>
              <w:right w:val="single" w:sz="4" w:space="0" w:color="0070C0"/>
            </w:tcBorders>
            <w:shd w:val="clear" w:color="auto" w:fill="DAEEF3" w:themeFill="accent5" w:themeFillTint="33"/>
          </w:tcPr>
          <w:p w14:paraId="773CBB9E" w14:textId="77777777" w:rsidR="00E751C6" w:rsidRPr="00E751C6" w:rsidRDefault="00E751C6" w:rsidP="00A522D0">
            <w:pPr>
              <w:pStyle w:val="INDICATORTEXT"/>
              <w:cnfStyle w:val="000000000000" w:firstRow="0" w:lastRow="0" w:firstColumn="0" w:lastColumn="0" w:oddVBand="0" w:evenVBand="0" w:oddHBand="0" w:evenHBand="0" w:firstRowFirstColumn="0" w:firstRowLastColumn="0" w:lastRowFirstColumn="0" w:lastRowLastColumn="0"/>
            </w:pPr>
            <w:r w:rsidRPr="00E751C6">
              <w:t xml:space="preserve">Indicate if your organisation considers responsible investment in the selection, appointment and/or review processes for investment consultants and/or fiduciary managers.  </w:t>
            </w:r>
          </w:p>
        </w:tc>
      </w:tr>
      <w:tr w:rsidR="00E751C6" w14:paraId="773CBBA5" w14:textId="77777777" w:rsidTr="005F516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773CBBA0" w14:textId="77777777" w:rsidR="00E751C6" w:rsidRDefault="00E751C6" w:rsidP="00A522D0">
            <w:pPr>
              <w:pStyle w:val="INDICATORNUMBER"/>
              <w:rPr>
                <w:rStyle w:val="IntenseEmphasis"/>
                <w:b/>
                <w:bCs w:val="0"/>
                <w:i w:val="0"/>
                <w:iCs w:val="0"/>
                <w:color w:val="595959"/>
              </w:rPr>
            </w:pPr>
          </w:p>
        </w:tc>
        <w:tc>
          <w:tcPr>
            <w:tcW w:w="12191" w:type="dxa"/>
            <w:gridSpan w:val="9"/>
            <w:tcBorders>
              <w:top w:val="nil"/>
              <w:bottom w:val="single" w:sz="4" w:space="0" w:color="0070C0"/>
              <w:right w:val="single" w:sz="4" w:space="0" w:color="0070C0"/>
            </w:tcBorders>
            <w:shd w:val="clear" w:color="auto" w:fill="auto"/>
          </w:tcPr>
          <w:p w14:paraId="773CBBA1" w14:textId="77777777" w:rsidR="00E751C6" w:rsidRPr="00E751C6" w:rsidRDefault="00E751C6" w:rsidP="00E751C6">
            <w:pPr>
              <w:pStyle w:val="INDICATORTEXT"/>
              <w:cnfStyle w:val="000000100000" w:firstRow="0" w:lastRow="0" w:firstColumn="0" w:lastColumn="0" w:oddVBand="0" w:evenVBand="0" w:oddHBand="1" w:evenHBand="0" w:firstRowFirstColumn="0" w:firstRowLastColumn="0" w:lastRowFirstColumn="0" w:lastRowLastColumn="0"/>
            </w:pPr>
            <w:r w:rsidRPr="00112413">
              <w:sym w:font="Wingdings" w:char="F071"/>
            </w:r>
            <w:r w:rsidRPr="00112413">
              <w:t xml:space="preserve"> </w:t>
            </w:r>
            <w:r w:rsidRPr="00E751C6">
              <w:t>Responsible investment is included in the selection process for investment consultants</w:t>
            </w:r>
          </w:p>
          <w:p w14:paraId="773CBBA2" w14:textId="77777777" w:rsidR="00E751C6" w:rsidRPr="00E751C6" w:rsidRDefault="00E751C6" w:rsidP="00E751C6">
            <w:pPr>
              <w:pStyle w:val="INDICATORTEXT"/>
              <w:cnfStyle w:val="000000100000" w:firstRow="0" w:lastRow="0" w:firstColumn="0" w:lastColumn="0" w:oddVBand="0" w:evenVBand="0" w:oddHBand="1" w:evenHBand="0" w:firstRowFirstColumn="0" w:firstRowLastColumn="0" w:lastRowFirstColumn="0" w:lastRowLastColumn="0"/>
            </w:pPr>
            <w:r w:rsidRPr="00112413">
              <w:sym w:font="Wingdings" w:char="F071"/>
            </w:r>
            <w:r w:rsidRPr="00112413">
              <w:t xml:space="preserve"> </w:t>
            </w:r>
            <w:r>
              <w:t xml:space="preserve">Consultants’ </w:t>
            </w:r>
            <w:r w:rsidRPr="00E751C6">
              <w:t>responsibilities in relation to responsible investment i</w:t>
            </w:r>
            <w:r w:rsidRPr="0042063C">
              <w:t xml:space="preserve">n </w:t>
            </w:r>
            <w:r w:rsidRPr="00E751C6">
              <w:t xml:space="preserve">manager selection, appointment and monitoring processes are included in our contractual agreements with them </w:t>
            </w:r>
          </w:p>
          <w:p w14:paraId="773CBBA3" w14:textId="77777777" w:rsidR="00E751C6" w:rsidRDefault="00E751C6" w:rsidP="00E751C6">
            <w:pPr>
              <w:pStyle w:val="INDICATORTEXT"/>
              <w:cnfStyle w:val="000000100000" w:firstRow="0" w:lastRow="0" w:firstColumn="0" w:lastColumn="0" w:oddVBand="0" w:evenVBand="0" w:oddHBand="1" w:evenHBand="0" w:firstRowFirstColumn="0" w:firstRowLastColumn="0" w:lastRowFirstColumn="0" w:lastRowLastColumn="0"/>
            </w:pPr>
            <w:r w:rsidRPr="00112413">
              <w:sym w:font="Wingdings" w:char="F071"/>
            </w:r>
            <w:r w:rsidRPr="00112413">
              <w:t xml:space="preserve"> </w:t>
            </w:r>
            <w:r>
              <w:t>Responsible investment is considered</w:t>
            </w:r>
            <w:r w:rsidRPr="00112413">
              <w:t xml:space="preserve"> </w:t>
            </w:r>
            <w:r w:rsidRPr="0042063C">
              <w:t>when reviewing investment consultants’ advice on manager selection and performance monitoring</w:t>
            </w:r>
          </w:p>
          <w:p w14:paraId="773CBBA4" w14:textId="77777777" w:rsidR="00E751C6" w:rsidRPr="0042063C" w:rsidRDefault="00E751C6" w:rsidP="00E751C6">
            <w:pPr>
              <w:pStyle w:val="INDICATORTEXT"/>
              <w:cnfStyle w:val="000000100000" w:firstRow="0" w:lastRow="0" w:firstColumn="0" w:lastColumn="0" w:oddVBand="0" w:evenVBand="0" w:oddHBand="1" w:evenHBand="0" w:firstRowFirstColumn="0" w:firstRowLastColumn="0" w:lastRowFirstColumn="0" w:lastRowLastColumn="0"/>
              <w:rPr>
                <w:rFonts w:eastAsia="Calibri"/>
              </w:rPr>
            </w:pPr>
            <w:r w:rsidRPr="00112413">
              <w:sym w:font="Wingdings" w:char="F071"/>
            </w:r>
            <w:r>
              <w:t xml:space="preserve"> We do not consider responsible investment </w:t>
            </w:r>
            <w:r w:rsidRPr="00381CB4">
              <w:t xml:space="preserve">in the selection, appointment and/or review processes </w:t>
            </w:r>
            <w:r>
              <w:t xml:space="preserve">for </w:t>
            </w:r>
            <w:r w:rsidRPr="00381CB4">
              <w:t xml:space="preserve">investment consultants.  </w:t>
            </w:r>
          </w:p>
        </w:tc>
      </w:tr>
      <w:tr w:rsidR="00E751C6" w14:paraId="773CBBA9" w14:textId="77777777" w:rsidTr="005F516F">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73CBBA6" w14:textId="77777777" w:rsidR="00E751C6" w:rsidRPr="00AE100E" w:rsidRDefault="00E751C6" w:rsidP="00A522D0">
            <w:pPr>
              <w:pStyle w:val="INDICATORNUMBER"/>
              <w:rPr>
                <w:rStyle w:val="IntenseEmphasis"/>
                <w:b/>
                <w:bCs w:val="0"/>
                <w:i w:val="0"/>
                <w:iCs w:val="0"/>
                <w:color w:val="595959"/>
              </w:rPr>
            </w:pPr>
            <w:r>
              <w:rPr>
                <w:rStyle w:val="IntenseEmphasis"/>
                <w:b/>
                <w:bCs w:val="0"/>
                <w:i w:val="0"/>
                <w:iCs w:val="0"/>
                <w:color w:val="595959"/>
              </w:rPr>
              <w:lastRenderedPageBreak/>
              <w:t>SAM 02.4</w:t>
            </w:r>
          </w:p>
        </w:tc>
        <w:tc>
          <w:tcPr>
            <w:tcW w:w="12191" w:type="dxa"/>
            <w:gridSpan w:val="9"/>
            <w:tcBorders>
              <w:top w:val="single" w:sz="4" w:space="0" w:color="0070C0"/>
              <w:right w:val="single" w:sz="4" w:space="0" w:color="0070C0"/>
            </w:tcBorders>
            <w:shd w:val="clear" w:color="auto" w:fill="DAEEF3" w:themeFill="accent5" w:themeFillTint="33"/>
          </w:tcPr>
          <w:p w14:paraId="773CBBA7" w14:textId="77777777" w:rsidR="00E751C6" w:rsidRPr="001C0916" w:rsidRDefault="00E751C6" w:rsidP="00A522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73CBBA8" w14:textId="77777777" w:rsidR="00E751C6" w:rsidRPr="005B4C52" w:rsidRDefault="00E751C6" w:rsidP="00A522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E751C6" w14:paraId="773CBBAC" w14:textId="77777777" w:rsidTr="005F516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73CBBAA" w14:textId="77777777" w:rsidR="00E751C6" w:rsidRDefault="00E751C6" w:rsidP="00A522D0">
            <w:pPr>
              <w:pStyle w:val="INDICATORNUMBER"/>
              <w:rPr>
                <w:rStyle w:val="IntenseEmphasis"/>
                <w:b/>
                <w:bCs w:val="0"/>
                <w:i w:val="0"/>
                <w:iCs w:val="0"/>
                <w:color w:val="595959"/>
              </w:rPr>
            </w:pPr>
          </w:p>
        </w:tc>
        <w:tc>
          <w:tcPr>
            <w:tcW w:w="12191" w:type="dxa"/>
            <w:gridSpan w:val="9"/>
            <w:tcBorders>
              <w:top w:val="nil"/>
              <w:bottom w:val="single" w:sz="4" w:space="0" w:color="0070C0"/>
              <w:right w:val="single" w:sz="4" w:space="0" w:color="0070C0"/>
            </w:tcBorders>
            <w:shd w:val="clear" w:color="auto" w:fill="auto"/>
          </w:tcPr>
          <w:p w14:paraId="773CBBAB" w14:textId="77777777" w:rsidR="00E751C6" w:rsidRDefault="00E751C6" w:rsidP="00A522D0">
            <w:pPr>
              <w:pStyle w:val="INDICATORTEXT"/>
              <w:cnfStyle w:val="000000100000" w:firstRow="0" w:lastRow="0" w:firstColumn="0" w:lastColumn="0" w:oddVBand="0" w:evenVBand="0" w:oddHBand="1" w:evenHBand="0" w:firstRowFirstColumn="0" w:firstRowLastColumn="0" w:lastRowFirstColumn="0" w:lastRowLastColumn="0"/>
            </w:pPr>
          </w:p>
        </w:tc>
      </w:tr>
    </w:tbl>
    <w:p w14:paraId="773CBBAE" w14:textId="77777777" w:rsidR="00EC1FC4" w:rsidRDefault="00EC1FC4" w:rsidP="00266337">
      <w:pPr>
        <w:pStyle w:val="INDICATORNUMBER"/>
        <w:ind w:left="0"/>
      </w:pPr>
    </w:p>
    <w:tbl>
      <w:tblPr>
        <w:tblStyle w:val="SubSubSectionMISCTableMANDATORY"/>
        <w:tblW w:w="13325" w:type="dxa"/>
        <w:tblInd w:w="5" w:type="dxa"/>
        <w:tblLook w:val="06A0" w:firstRow="1" w:lastRow="0" w:firstColumn="1" w:lastColumn="0" w:noHBand="1" w:noVBand="1"/>
      </w:tblPr>
      <w:tblGrid>
        <w:gridCol w:w="1134"/>
        <w:gridCol w:w="12191"/>
      </w:tblGrid>
      <w:tr w:rsidR="00406E52" w14:paraId="773CBBB1" w14:textId="77777777" w:rsidTr="005F516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BBAF" w14:textId="77777777" w:rsidR="00406E52" w:rsidRPr="00DC20FA" w:rsidRDefault="00406E52" w:rsidP="00A522D0">
            <w:pPr>
              <w:pStyle w:val="SectionIndicatorHeaderText"/>
              <w:rPr>
                <w:rStyle w:val="IntenseEmphasis"/>
                <w:b w:val="0"/>
                <w:bCs w:val="0"/>
                <w:i w:val="0"/>
                <w:iCs w:val="0"/>
                <w:color w:val="FFFFFF" w:themeColor="background1"/>
              </w:rPr>
            </w:pPr>
            <w:r>
              <w:rPr>
                <w:rStyle w:val="IntenseEmphasis"/>
                <w:b w:val="0"/>
                <w:i w:val="0"/>
                <w:color w:val="FFFFFF" w:themeColor="background1"/>
              </w:rPr>
              <w:t>SAM 02</w:t>
            </w:r>
          </w:p>
        </w:tc>
        <w:tc>
          <w:tcPr>
            <w:tcW w:w="12191" w:type="dxa"/>
          </w:tcPr>
          <w:p w14:paraId="773CBBB0" w14:textId="77777777" w:rsidR="00406E52" w:rsidRPr="00DC20FA" w:rsidRDefault="00406E5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06E52" w:rsidRPr="00D5451C" w14:paraId="773CBBB6" w14:textId="77777777" w:rsidTr="005F516F">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BBB2" w14:textId="77777777" w:rsidR="00406E52" w:rsidRPr="000D72DF" w:rsidRDefault="00406E52" w:rsidP="00A522D0">
            <w:pPr>
              <w:pStyle w:val="INDICATORNUMBER"/>
              <w:rPr>
                <w:rStyle w:val="IntenseEmphasis"/>
                <w:b/>
                <w:bCs w:val="0"/>
                <w:i w:val="0"/>
                <w:iCs w:val="0"/>
              </w:rPr>
            </w:pPr>
            <w:r>
              <w:rPr>
                <w:rStyle w:val="IntenseEmphasis"/>
                <w:b/>
                <w:bCs w:val="0"/>
                <w:i w:val="0"/>
                <w:iCs w:val="0"/>
                <w:color w:val="595959"/>
              </w:rPr>
              <w:t>SAM 02</w:t>
            </w:r>
          </w:p>
        </w:tc>
        <w:tc>
          <w:tcPr>
            <w:tcW w:w="12191" w:type="dxa"/>
          </w:tcPr>
          <w:p w14:paraId="773CBBB3" w14:textId="77777777" w:rsidR="00406E52" w:rsidRDefault="00406E52" w:rsidP="00406E52">
            <w:pPr>
              <w:pStyle w:val="INDICATORTEXT"/>
              <w:cnfStyle w:val="000000000000" w:firstRow="0" w:lastRow="0" w:firstColumn="0" w:lastColumn="0" w:oddVBand="0" w:evenVBand="0" w:oddHBand="0" w:evenHBand="0" w:firstRowFirstColumn="0" w:firstRowLastColumn="0" w:lastRowFirstColumn="0" w:lastRowLastColumn="0"/>
            </w:pPr>
            <w:r w:rsidRPr="0042063C">
              <w:t>Investment consultants</w:t>
            </w:r>
            <w:r>
              <w:t xml:space="preserve"> and fiduciary managers</w:t>
            </w:r>
            <w:r w:rsidRPr="0042063C">
              <w:t xml:space="preserve"> </w:t>
            </w:r>
            <w:r w:rsidRPr="00112413">
              <w:t xml:space="preserve">play an important role in manager </w:t>
            </w:r>
            <w:r>
              <w:t>selection</w:t>
            </w:r>
            <w:r w:rsidRPr="00112413">
              <w:t xml:space="preserve">, </w:t>
            </w:r>
            <w:r w:rsidRPr="0042063C">
              <w:t xml:space="preserve">appointment and monitoring. </w:t>
            </w:r>
            <w:r>
              <w:t xml:space="preserve">They can therefore make a significant contribution to the promotion and development of responsible investment. </w:t>
            </w:r>
            <w:r w:rsidRPr="0042063C">
              <w:t xml:space="preserve">This indicator enables you to explain </w:t>
            </w:r>
            <w:r>
              <w:t xml:space="preserve">if and </w:t>
            </w:r>
            <w:r w:rsidRPr="0042063C">
              <w:t>how you</w:t>
            </w:r>
            <w:r>
              <w:t>r organisation</w:t>
            </w:r>
            <w:r w:rsidRPr="0042063C">
              <w:t xml:space="preserve"> work</w:t>
            </w:r>
            <w:r>
              <w:t>s</w:t>
            </w:r>
            <w:r w:rsidRPr="0042063C">
              <w:t xml:space="preserve"> with investment consultants</w:t>
            </w:r>
            <w:r w:rsidR="00266337">
              <w:t xml:space="preserve"> and fiduciary managers</w:t>
            </w:r>
            <w:r w:rsidRPr="0042063C">
              <w:t xml:space="preserve">. </w:t>
            </w:r>
            <w:r>
              <w:t>T</w:t>
            </w:r>
            <w:r w:rsidRPr="0042063C">
              <w:t xml:space="preserve">he sub-indicators will capture </w:t>
            </w:r>
            <w:r>
              <w:t>how and to what extent y</w:t>
            </w:r>
            <w:r w:rsidRPr="0042063C">
              <w:t xml:space="preserve">ou consider their </w:t>
            </w:r>
            <w:r>
              <w:t>responsible investment</w:t>
            </w:r>
            <w:r w:rsidRPr="0042063C">
              <w:t xml:space="preserve"> capabilities in </w:t>
            </w:r>
            <w:r>
              <w:t>your selection,</w:t>
            </w:r>
            <w:r w:rsidRPr="0042063C">
              <w:t xml:space="preserve"> appointment and monitoring processes. </w:t>
            </w:r>
          </w:p>
          <w:p w14:paraId="773CBBB4" w14:textId="77777777" w:rsidR="00406E52" w:rsidRPr="00406E52" w:rsidRDefault="00406E52" w:rsidP="00406E52">
            <w:pPr>
              <w:pStyle w:val="INDICATORTEXT"/>
              <w:cnfStyle w:val="000000000000" w:firstRow="0" w:lastRow="0" w:firstColumn="0" w:lastColumn="0" w:oddVBand="0" w:evenVBand="0" w:oddHBand="0" w:evenHBand="0" w:firstRowFirstColumn="0" w:firstRowLastColumn="0" w:lastRowFirstColumn="0" w:lastRowLastColumn="0"/>
              <w:rPr>
                <w:b/>
              </w:rPr>
            </w:pPr>
            <w:r w:rsidRPr="00406E52">
              <w:rPr>
                <w:b/>
              </w:rPr>
              <w:t>From here on the phrasing ‘investment consultants’ will be used to refer to both investment consultants and fiduciary managers.</w:t>
            </w:r>
          </w:p>
          <w:p w14:paraId="773CBBB5" w14:textId="77777777" w:rsidR="00406E52" w:rsidRPr="001C0916" w:rsidRDefault="00406E52" w:rsidP="006C5F2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406E52">
              <w:rPr>
                <w:b/>
              </w:rPr>
              <w:t>The remainder of this module covers what you</w:t>
            </w:r>
            <w:r w:rsidR="006C5F2F">
              <w:rPr>
                <w:b/>
              </w:rPr>
              <w:t>,</w:t>
            </w:r>
            <w:r w:rsidRPr="00406E52">
              <w:rPr>
                <w:b/>
              </w:rPr>
              <w:t xml:space="preserve"> and/or your consultant</w:t>
            </w:r>
            <w:r w:rsidR="007F0ACD">
              <w:rPr>
                <w:b/>
              </w:rPr>
              <w:t>(s)</w:t>
            </w:r>
            <w:r w:rsidR="006C5F2F">
              <w:rPr>
                <w:b/>
              </w:rPr>
              <w:t>,</w:t>
            </w:r>
            <w:r w:rsidRPr="00406E52">
              <w:rPr>
                <w:b/>
              </w:rPr>
              <w:t xml:space="preserve"> are doing in relation to ESG issues in the selection, appointment and monitoring of investment</w:t>
            </w:r>
            <w:r w:rsidR="006C5F2F">
              <w:rPr>
                <w:b/>
              </w:rPr>
              <w:t xml:space="preserve"> managers. To support you in re</w:t>
            </w:r>
            <w:r w:rsidRPr="00406E52">
              <w:rPr>
                <w:b/>
              </w:rPr>
              <w:t>po</w:t>
            </w:r>
            <w:r w:rsidR="006C5F2F">
              <w:rPr>
                <w:b/>
              </w:rPr>
              <w:t>rt</w:t>
            </w:r>
            <w:r w:rsidRPr="00406E52">
              <w:rPr>
                <w:b/>
              </w:rPr>
              <w:t>ing to this module the PRI has developed a tool to help you collect information from your consultant(s) and fiduciary manager:</w:t>
            </w:r>
            <w:r w:rsidR="00BD4E14">
              <w:rPr>
                <w:b/>
              </w:rPr>
              <w:t xml:space="preserve"> </w:t>
            </w:r>
            <w:hyperlink r:id="rId28" w:history="1">
              <w:r w:rsidR="00BD4E14" w:rsidRPr="00BD4E14">
                <w:rPr>
                  <w:rStyle w:val="Hyperlink"/>
                  <w:rFonts w:cs="Arial"/>
                  <w:b/>
                </w:rPr>
                <w:t>link</w:t>
              </w:r>
            </w:hyperlink>
            <w:r w:rsidR="00BD4E14">
              <w:rPr>
                <w:b/>
              </w:rPr>
              <w:t>.</w:t>
            </w:r>
          </w:p>
        </w:tc>
      </w:tr>
      <w:tr w:rsidR="00406E52" w:rsidRPr="00D5451C" w14:paraId="773CBBB9" w14:textId="77777777" w:rsidTr="005F516F">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73CBBB7" w14:textId="77777777" w:rsidR="00406E52" w:rsidRPr="000D72DF" w:rsidRDefault="00391F09" w:rsidP="00A522D0">
            <w:pPr>
              <w:pStyle w:val="INDICATORNUMBER"/>
              <w:rPr>
                <w:rStyle w:val="IntenseEmphasis"/>
                <w:b/>
                <w:bCs w:val="0"/>
                <w:i w:val="0"/>
                <w:iCs w:val="0"/>
              </w:rPr>
            </w:pPr>
            <w:r>
              <w:rPr>
                <w:rStyle w:val="IntenseEmphasis"/>
                <w:b/>
                <w:bCs w:val="0"/>
                <w:i w:val="0"/>
                <w:iCs w:val="0"/>
                <w:color w:val="595959"/>
              </w:rPr>
              <w:t>SAM 02.1</w:t>
            </w:r>
          </w:p>
        </w:tc>
        <w:tc>
          <w:tcPr>
            <w:tcW w:w="12191" w:type="dxa"/>
            <w:tcBorders>
              <w:bottom w:val="single" w:sz="4" w:space="0" w:color="A6A6A6" w:themeColor="background1" w:themeShade="A6"/>
            </w:tcBorders>
          </w:tcPr>
          <w:p w14:paraId="773CBBB8" w14:textId="77777777" w:rsidR="00406E52" w:rsidRPr="00837EA2" w:rsidRDefault="00391F09" w:rsidP="00A522D0">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391F09">
              <w:rPr>
                <w:szCs w:val="18"/>
              </w:rPr>
              <w:t>This sub-indicator aims to capture if you use asset consultants or fiduciary managers in the selection and monitoring of external managers. It also aims to understand for what asset class you work with these asset consultants. This sub-ind</w:t>
            </w:r>
            <w:r w:rsidR="00803403">
              <w:rPr>
                <w:szCs w:val="18"/>
              </w:rPr>
              <w:t>icator however does not cover whether</w:t>
            </w:r>
            <w:r w:rsidRPr="00391F09">
              <w:rPr>
                <w:szCs w:val="18"/>
              </w:rPr>
              <w:t xml:space="preserve"> you use asset consultants to </w:t>
            </w:r>
            <w:r w:rsidRPr="00803403">
              <w:rPr>
                <w:szCs w:val="18"/>
                <w:u w:val="single"/>
              </w:rPr>
              <w:t>implement</w:t>
            </w:r>
            <w:r w:rsidRPr="00391F09">
              <w:rPr>
                <w:szCs w:val="18"/>
              </w:rPr>
              <w:t xml:space="preserve"> your responsible investments. This is captured in sub-indicator SAM 02.2.</w:t>
            </w:r>
          </w:p>
        </w:tc>
      </w:tr>
      <w:tr w:rsidR="00391F09" w:rsidRPr="00D5451C" w14:paraId="773CBBBD" w14:textId="77777777" w:rsidTr="005F516F">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73CBBBA" w14:textId="77777777" w:rsidR="00391F09" w:rsidRDefault="00391F09" w:rsidP="00A522D0">
            <w:pPr>
              <w:pStyle w:val="INDICATORNUMBER"/>
              <w:rPr>
                <w:rStyle w:val="IntenseEmphasis"/>
                <w:b/>
                <w:bCs w:val="0"/>
                <w:i w:val="0"/>
                <w:iCs w:val="0"/>
                <w:color w:val="595959"/>
              </w:rPr>
            </w:pPr>
            <w:r>
              <w:rPr>
                <w:rStyle w:val="IntenseEmphasis"/>
                <w:b/>
                <w:bCs w:val="0"/>
                <w:i w:val="0"/>
                <w:iCs w:val="0"/>
                <w:color w:val="595959"/>
              </w:rPr>
              <w:t>SAM 02.2</w:t>
            </w:r>
          </w:p>
        </w:tc>
        <w:tc>
          <w:tcPr>
            <w:tcW w:w="12191" w:type="dxa"/>
            <w:tcBorders>
              <w:bottom w:val="single" w:sz="4" w:space="0" w:color="A6A6A6" w:themeColor="background1" w:themeShade="A6"/>
            </w:tcBorders>
          </w:tcPr>
          <w:p w14:paraId="773CBBBB" w14:textId="77777777" w:rsidR="00471C93" w:rsidRDefault="00391F09" w:rsidP="00A522D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91F09">
              <w:rPr>
                <w:szCs w:val="18"/>
              </w:rPr>
              <w:t>If you select any of the indicator’s options, part of your responsible investment implementation is occurring through your investment consultant(s).</w:t>
            </w:r>
            <w:r w:rsidR="00471C93">
              <w:rPr>
                <w:szCs w:val="18"/>
              </w:rPr>
              <w:t xml:space="preserve"> </w:t>
            </w:r>
          </w:p>
          <w:p w14:paraId="773CBBBC" w14:textId="77777777" w:rsidR="00471C93" w:rsidRPr="00391F09" w:rsidRDefault="00471C93" w:rsidP="0007183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71C93">
              <w:rPr>
                <w:szCs w:val="18"/>
              </w:rPr>
              <w:t>The option ‘Other asset classes’ includes Fixed income – other, Private debt, Commodities, Farmland, Forestry, Hedge funds, Cash and/or Other</w:t>
            </w:r>
            <w:r>
              <w:rPr>
                <w:szCs w:val="18"/>
              </w:rPr>
              <w:t xml:space="preserve">. </w:t>
            </w:r>
            <w:r w:rsidR="00071839">
              <w:rPr>
                <w:szCs w:val="18"/>
              </w:rPr>
              <w:t xml:space="preserve">It </w:t>
            </w:r>
            <w:r w:rsidRPr="00471C93">
              <w:rPr>
                <w:szCs w:val="18"/>
              </w:rPr>
              <w:t>will be applicable if you report asset</w:t>
            </w:r>
            <w:r w:rsidR="00071839">
              <w:rPr>
                <w:szCs w:val="18"/>
              </w:rPr>
              <w:t>s</w:t>
            </w:r>
            <w:r w:rsidRPr="00471C93">
              <w:rPr>
                <w:szCs w:val="18"/>
              </w:rPr>
              <w:t xml:space="preserve"> </w:t>
            </w:r>
            <w:r w:rsidR="00071839">
              <w:rPr>
                <w:szCs w:val="18"/>
              </w:rPr>
              <w:t xml:space="preserve">(externally) </w:t>
            </w:r>
            <w:r w:rsidRPr="00471C93">
              <w:rPr>
                <w:szCs w:val="18"/>
              </w:rPr>
              <w:t xml:space="preserve">in any of these </w:t>
            </w:r>
            <w:r w:rsidR="00071839">
              <w:rPr>
                <w:szCs w:val="18"/>
              </w:rPr>
              <w:t xml:space="preserve">categories </w:t>
            </w:r>
            <w:r w:rsidRPr="00471C93">
              <w:rPr>
                <w:szCs w:val="18"/>
              </w:rPr>
              <w:t>in the Organisational Overview (OO) module.</w:t>
            </w:r>
          </w:p>
        </w:tc>
      </w:tr>
      <w:tr w:rsidR="00391F09" w:rsidRPr="00D5451C" w14:paraId="773CBBC3" w14:textId="77777777" w:rsidTr="005F516F">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73CBBBE" w14:textId="77777777" w:rsidR="00391F09" w:rsidRDefault="00391F09" w:rsidP="00A522D0">
            <w:pPr>
              <w:pStyle w:val="INDICATORNUMBER"/>
              <w:rPr>
                <w:rStyle w:val="IntenseEmphasis"/>
                <w:b/>
                <w:bCs w:val="0"/>
                <w:i w:val="0"/>
                <w:iCs w:val="0"/>
                <w:color w:val="595959"/>
              </w:rPr>
            </w:pPr>
            <w:r>
              <w:rPr>
                <w:rStyle w:val="IntenseEmphasis"/>
                <w:b/>
                <w:bCs w:val="0"/>
                <w:i w:val="0"/>
                <w:iCs w:val="0"/>
                <w:color w:val="595959"/>
              </w:rPr>
              <w:t>SAM 02.3</w:t>
            </w:r>
          </w:p>
        </w:tc>
        <w:tc>
          <w:tcPr>
            <w:tcW w:w="12191" w:type="dxa"/>
            <w:tcBorders>
              <w:bottom w:val="single" w:sz="4" w:space="0" w:color="A6A6A6" w:themeColor="background1" w:themeShade="A6"/>
            </w:tcBorders>
          </w:tcPr>
          <w:p w14:paraId="773CBBBF" w14:textId="77777777" w:rsidR="00391F09" w:rsidRPr="00391F09" w:rsidRDefault="00391F09" w:rsidP="00391F0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91F09">
              <w:rPr>
                <w:szCs w:val="18"/>
              </w:rPr>
              <w:t>This may include a discussion of:</w:t>
            </w:r>
          </w:p>
          <w:p w14:paraId="773CBBC0" w14:textId="77777777" w:rsidR="00391F09" w:rsidRPr="00391F09" w:rsidRDefault="00391F09" w:rsidP="005E51F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sidRPr="0042063C">
              <w:rPr>
                <w:szCs w:val="18"/>
              </w:rPr>
              <w:t xml:space="preserve">Whether and how your appointment process </w:t>
            </w:r>
            <w:r>
              <w:rPr>
                <w:szCs w:val="18"/>
              </w:rPr>
              <w:t>for</w:t>
            </w:r>
            <w:r w:rsidRPr="0042063C">
              <w:rPr>
                <w:szCs w:val="18"/>
              </w:rPr>
              <w:t xml:space="preserve"> consultants differ</w:t>
            </w:r>
            <w:r>
              <w:rPr>
                <w:szCs w:val="18"/>
              </w:rPr>
              <w:t>s</w:t>
            </w:r>
            <w:r w:rsidRPr="0042063C">
              <w:rPr>
                <w:szCs w:val="18"/>
              </w:rPr>
              <w:t xml:space="preserve"> between listed and non-listed assets. </w:t>
            </w:r>
          </w:p>
          <w:p w14:paraId="773CBBC1" w14:textId="77777777" w:rsidR="00391F09" w:rsidRPr="00391F09" w:rsidRDefault="00391F09" w:rsidP="005E51F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Whether you examine consultants’ track record in the consideration of </w:t>
            </w:r>
            <w:r w:rsidRPr="0042063C">
              <w:rPr>
                <w:szCs w:val="18"/>
              </w:rPr>
              <w:t>ESG</w:t>
            </w:r>
            <w:r>
              <w:rPr>
                <w:szCs w:val="18"/>
              </w:rPr>
              <w:t xml:space="preserve"> issues</w:t>
            </w:r>
            <w:r w:rsidRPr="0042063C">
              <w:rPr>
                <w:szCs w:val="18"/>
              </w:rPr>
              <w:t xml:space="preserve"> in </w:t>
            </w:r>
            <w:r>
              <w:rPr>
                <w:szCs w:val="18"/>
              </w:rPr>
              <w:t xml:space="preserve">manager selection, </w:t>
            </w:r>
            <w:r w:rsidRPr="0042063C">
              <w:rPr>
                <w:szCs w:val="18"/>
              </w:rPr>
              <w:t>appointment and/or monitoring.</w:t>
            </w:r>
          </w:p>
          <w:p w14:paraId="773CBBC2" w14:textId="77777777" w:rsidR="00391F09" w:rsidRPr="00391F09" w:rsidRDefault="00391F09" w:rsidP="005E51F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sidRPr="0042063C">
              <w:rPr>
                <w:szCs w:val="18"/>
              </w:rPr>
              <w:t xml:space="preserve">Examples of </w:t>
            </w:r>
            <w:r>
              <w:rPr>
                <w:szCs w:val="18"/>
              </w:rPr>
              <w:t>responsible investment</w:t>
            </w:r>
            <w:r w:rsidRPr="0042063C">
              <w:rPr>
                <w:szCs w:val="18"/>
              </w:rPr>
              <w:t xml:space="preserve"> related services that your consultant has provided</w:t>
            </w:r>
            <w:r>
              <w:rPr>
                <w:szCs w:val="18"/>
              </w:rPr>
              <w:t>.</w:t>
            </w:r>
          </w:p>
        </w:tc>
      </w:tr>
      <w:tr w:rsidR="00406E52" w14:paraId="773CBBC5" w14:textId="77777777" w:rsidTr="005F516F">
        <w:trPr>
          <w:cantSplit/>
          <w:trHeight w:val="321"/>
        </w:trPr>
        <w:tc>
          <w:tcPr>
            <w:cnfStyle w:val="001000000000" w:firstRow="0" w:lastRow="0" w:firstColumn="1" w:lastColumn="0" w:oddVBand="0" w:evenVBand="0" w:oddHBand="0" w:evenHBand="0" w:firstRowFirstColumn="0" w:firstRowLastColumn="0" w:lastRowFirstColumn="0" w:lastRowLastColumn="0"/>
            <w:tcW w:w="13325" w:type="dxa"/>
            <w:gridSpan w:val="2"/>
            <w:tcBorders>
              <w:top w:val="single" w:sz="4" w:space="0" w:color="A6A6A6" w:themeColor="background1" w:themeShade="A6"/>
              <w:bottom w:val="single" w:sz="4" w:space="0" w:color="A6A6A6" w:themeColor="background1" w:themeShade="A6"/>
            </w:tcBorders>
          </w:tcPr>
          <w:p w14:paraId="773CBBC4" w14:textId="77777777" w:rsidR="00406E52" w:rsidRPr="00A62DF0" w:rsidRDefault="00406E52" w:rsidP="00A522D0">
            <w:pPr>
              <w:pStyle w:val="INDICATORNUMBER"/>
              <w:rPr>
                <w:rStyle w:val="IntenseEmphasis"/>
                <w:b/>
                <w:bCs w:val="0"/>
                <w:i w:val="0"/>
                <w:iCs w:val="0"/>
                <w:color w:val="595959"/>
              </w:rPr>
            </w:pPr>
            <w:r w:rsidRPr="00A62DF0">
              <w:rPr>
                <w:rStyle w:val="IntenseEmphasis"/>
                <w:b/>
                <w:bCs w:val="0"/>
                <w:i w:val="0"/>
                <w:iCs w:val="0"/>
                <w:color w:val="595959"/>
              </w:rPr>
              <w:t>LOGIC</w:t>
            </w:r>
          </w:p>
        </w:tc>
      </w:tr>
      <w:tr w:rsidR="00406E52" w:rsidRPr="00D5451C" w14:paraId="773CBBC9" w14:textId="77777777" w:rsidTr="005F516F">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773CBBC6" w14:textId="77777777" w:rsidR="00406E52" w:rsidRPr="000D72DF" w:rsidRDefault="00966F2F" w:rsidP="00A522D0">
            <w:pPr>
              <w:pStyle w:val="INDICATORNUMBER"/>
              <w:rPr>
                <w:rStyle w:val="IntenseEmphasis"/>
                <w:b/>
                <w:bCs w:val="0"/>
                <w:i w:val="0"/>
                <w:iCs w:val="0"/>
              </w:rPr>
            </w:pPr>
            <w:r>
              <w:rPr>
                <w:rStyle w:val="IntenseEmphasis"/>
                <w:b/>
                <w:bCs w:val="0"/>
                <w:i w:val="0"/>
                <w:iCs w:val="0"/>
                <w:color w:val="595959"/>
              </w:rPr>
              <w:t>SAM 02</w:t>
            </w:r>
          </w:p>
        </w:tc>
        <w:tc>
          <w:tcPr>
            <w:tcW w:w="12191" w:type="dxa"/>
            <w:tcBorders>
              <w:top w:val="single" w:sz="4" w:space="0" w:color="A6A6A6" w:themeColor="background1" w:themeShade="A6"/>
              <w:bottom w:val="single" w:sz="4" w:space="0" w:color="A6A6A6" w:themeColor="background1" w:themeShade="A6"/>
            </w:tcBorders>
          </w:tcPr>
          <w:p w14:paraId="773CBBC7" w14:textId="77777777" w:rsidR="00406E52" w:rsidRDefault="00966F2F" w:rsidP="006C5F2F">
            <w:pPr>
              <w:pStyle w:val="INDICATORTEXT"/>
              <w:jc w:val="both"/>
              <w:cnfStyle w:val="000000000000" w:firstRow="0" w:lastRow="0" w:firstColumn="0" w:lastColumn="0" w:oddVBand="0" w:evenVBand="0" w:oddHBand="0" w:evenHBand="0" w:firstRowFirstColumn="0" w:firstRowLastColumn="0" w:lastRowFirstColumn="0" w:lastRowLastColumn="0"/>
            </w:pPr>
            <w:r>
              <w:t>[</w:t>
            </w:r>
            <w:r w:rsidR="00C239DA">
              <w:t>0</w:t>
            </w:r>
            <w:r>
              <w:t>2.2] and [</w:t>
            </w:r>
            <w:r w:rsidR="00C239DA">
              <w:t>0</w:t>
            </w:r>
            <w:r>
              <w:t>2.3] wi</w:t>
            </w:r>
            <w:r w:rsidR="00BD4E14">
              <w:t>ll be applicable if you report ‘</w:t>
            </w:r>
            <w:r>
              <w:t>Yes</w:t>
            </w:r>
            <w:r w:rsidR="00BD4E14">
              <w:t>’</w:t>
            </w:r>
            <w:r>
              <w:t xml:space="preserve"> to [</w:t>
            </w:r>
            <w:r w:rsidR="00C239DA">
              <w:t>0</w:t>
            </w:r>
            <w:r>
              <w:t xml:space="preserve">2.1].  </w:t>
            </w:r>
          </w:p>
          <w:p w14:paraId="773CBBC8" w14:textId="77777777" w:rsidR="002B7288" w:rsidRPr="001C0916" w:rsidRDefault="00C239D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Within [02.2], </w:t>
            </w:r>
            <w:r w:rsidR="004652E8">
              <w:t>some or all of the asset classes will be applicable, depending</w:t>
            </w:r>
            <w:r w:rsidRPr="005F26AB">
              <w:t xml:space="preserve"> on the information reported in the </w:t>
            </w:r>
            <w:r w:rsidRPr="00802299">
              <w:rPr>
                <w:i/>
              </w:rPr>
              <w:t>Organisational Overview</w:t>
            </w:r>
            <w:r w:rsidRPr="005F26AB">
              <w:t xml:space="preserve"> (OO) module</w:t>
            </w:r>
            <w:r w:rsidR="00443125">
              <w:t>.</w:t>
            </w:r>
          </w:p>
        </w:tc>
      </w:tr>
      <w:tr w:rsidR="00406E52" w:rsidRPr="00D5451C" w14:paraId="773CBBCB" w14:textId="77777777" w:rsidTr="005F516F">
        <w:trPr>
          <w:cantSplit/>
          <w:trHeight w:val="454"/>
        </w:trPr>
        <w:tc>
          <w:tcPr>
            <w:cnfStyle w:val="001000000000" w:firstRow="0" w:lastRow="0" w:firstColumn="1" w:lastColumn="0" w:oddVBand="0" w:evenVBand="0" w:oddHBand="0" w:evenHBand="0" w:firstRowFirstColumn="0" w:firstRowLastColumn="0" w:lastRowFirstColumn="0" w:lastRowLastColumn="0"/>
            <w:tcW w:w="13325" w:type="dxa"/>
            <w:gridSpan w:val="2"/>
            <w:tcBorders>
              <w:top w:val="single" w:sz="4" w:space="0" w:color="A6A6A6" w:themeColor="background1" w:themeShade="A6"/>
              <w:bottom w:val="single" w:sz="4" w:space="0" w:color="A6A6A6" w:themeColor="background1" w:themeShade="A6"/>
            </w:tcBorders>
          </w:tcPr>
          <w:p w14:paraId="773CBBCA" w14:textId="77777777" w:rsidR="00406E52" w:rsidRPr="00A62DF0" w:rsidRDefault="00406E52" w:rsidP="00A522D0">
            <w:pPr>
              <w:pStyle w:val="INDICATORNUMBER"/>
              <w:rPr>
                <w:b w:val="0"/>
                <w:i/>
              </w:rPr>
            </w:pPr>
            <w:r w:rsidRPr="00A62DF0">
              <w:rPr>
                <w:rStyle w:val="IntenseEmphasis"/>
                <w:b/>
                <w:i w:val="0"/>
                <w:color w:val="595959"/>
              </w:rPr>
              <w:lastRenderedPageBreak/>
              <w:t>A</w:t>
            </w:r>
            <w:r w:rsidRPr="00A62DF0">
              <w:rPr>
                <w:rStyle w:val="IntenseEmphasis"/>
                <w:b/>
                <w:bCs w:val="0"/>
                <w:i w:val="0"/>
                <w:iCs w:val="0"/>
                <w:color w:val="595959"/>
              </w:rPr>
              <w:t>SSESSMENT</w:t>
            </w:r>
          </w:p>
        </w:tc>
      </w:tr>
      <w:tr w:rsidR="00406E52" w:rsidRPr="00D5451C" w14:paraId="773CBBD0" w14:textId="77777777" w:rsidTr="005F516F">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773CBBCC" w14:textId="77777777" w:rsidR="00406E52" w:rsidRPr="00A62DF0" w:rsidRDefault="00966F2F" w:rsidP="00A522D0">
            <w:pPr>
              <w:pStyle w:val="INDICATORNUMBER"/>
              <w:rPr>
                <w:rStyle w:val="IntenseEmphasis"/>
                <w:b/>
                <w:i w:val="0"/>
                <w:color w:val="595959"/>
              </w:rPr>
            </w:pPr>
            <w:r>
              <w:rPr>
                <w:rStyle w:val="IntenseEmphasis"/>
                <w:b/>
                <w:i w:val="0"/>
                <w:color w:val="595959"/>
              </w:rPr>
              <w:t>SAM 02</w:t>
            </w:r>
          </w:p>
        </w:tc>
        <w:tc>
          <w:tcPr>
            <w:tcW w:w="12191" w:type="dxa"/>
            <w:tcBorders>
              <w:top w:val="single" w:sz="4" w:space="0" w:color="A6A6A6" w:themeColor="background1" w:themeShade="A6"/>
              <w:bottom w:val="single" w:sz="4" w:space="0" w:color="0082C8"/>
            </w:tcBorders>
          </w:tcPr>
          <w:p w14:paraId="773CBBCD" w14:textId="77777777" w:rsidR="00966F2F" w:rsidRPr="00966F2F" w:rsidRDefault="00966F2F" w:rsidP="00966F2F">
            <w:pPr>
              <w:pStyle w:val="INDICATORTEXT"/>
              <w:jc w:val="both"/>
              <w:cnfStyle w:val="000000000000" w:firstRow="0" w:lastRow="0" w:firstColumn="0" w:lastColumn="0" w:oddVBand="0" w:evenVBand="0" w:oddHBand="0" w:evenHBand="0" w:firstRowFirstColumn="0" w:firstRowLastColumn="0" w:lastRowFirstColumn="0" w:lastRowLastColumn="0"/>
            </w:pPr>
            <w:r w:rsidRPr="00966F2F">
              <w:t xml:space="preserve">Maximum score: Three </w:t>
            </w:r>
            <w:r w:rsidRPr="00966F2F">
              <w:sym w:font="Wingdings" w:char="F0AB"/>
            </w:r>
            <w:r w:rsidRPr="00966F2F">
              <w:t xml:space="preserve"> per asset class</w:t>
            </w:r>
          </w:p>
          <w:p w14:paraId="773CBBCE" w14:textId="77777777" w:rsidR="00966F2F" w:rsidRPr="00966F2F" w:rsidRDefault="00966F2F" w:rsidP="00966F2F">
            <w:pPr>
              <w:pStyle w:val="INDICATORTEXT"/>
              <w:jc w:val="both"/>
              <w:cnfStyle w:val="000000000000" w:firstRow="0" w:lastRow="0" w:firstColumn="0" w:lastColumn="0" w:oddVBand="0" w:evenVBand="0" w:oddHBand="0" w:evenHBand="0" w:firstRowFirstColumn="0" w:firstRowLastColumn="0" w:lastRowFirstColumn="0" w:lastRowLastColumn="0"/>
            </w:pPr>
            <w:r w:rsidRPr="00966F2F">
              <w:t>The assessment of this indicator is</w:t>
            </w:r>
            <w:r w:rsidR="00BD4E14">
              <w:t xml:space="preserve"> based on your responses to [</w:t>
            </w:r>
            <w:r w:rsidR="009D65ED">
              <w:t>02.3</w:t>
            </w:r>
            <w:r w:rsidR="00BD4E14">
              <w:t>]</w:t>
            </w:r>
            <w:r w:rsidRPr="00966F2F">
              <w:t>.</w:t>
            </w:r>
          </w:p>
          <w:p w14:paraId="773CBBCF" w14:textId="77777777" w:rsidR="00406E52" w:rsidRPr="00A62DF0" w:rsidRDefault="00966F2F" w:rsidP="00966F2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966F2F">
              <w:t>Organisations that do not use investment consultants will not be assessed on this indicator.</w:t>
            </w:r>
          </w:p>
        </w:tc>
      </w:tr>
    </w:tbl>
    <w:p w14:paraId="773CBBD1" w14:textId="77777777" w:rsidR="00406E52" w:rsidRDefault="00406E52">
      <w:pPr>
        <w:widowControl/>
        <w:autoSpaceDE/>
        <w:autoSpaceDN/>
        <w:adjustRightInd/>
        <w:spacing w:before="0" w:after="0" w:line="240" w:lineRule="auto"/>
      </w:pPr>
    </w:p>
    <w:p w14:paraId="773CBBD2" w14:textId="77777777" w:rsidR="009B2978" w:rsidRDefault="009B2978">
      <w:pPr>
        <w:widowControl/>
        <w:autoSpaceDE/>
        <w:autoSpaceDN/>
        <w:adjustRightInd/>
        <w:spacing w:before="0" w:after="0" w:line="240" w:lineRule="auto"/>
        <w:sectPr w:rsidR="009B2978" w:rsidSect="00420E7D">
          <w:headerReference w:type="default" r:id="rId29"/>
          <w:footerReference w:type="default" r:id="rId30"/>
          <w:footerReference w:type="first" r:id="rId31"/>
          <w:pgSz w:w="16840" w:h="11900" w:orient="landscape"/>
          <w:pgMar w:top="1616" w:right="1440" w:bottom="1616" w:left="1440" w:header="709" w:footer="709"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86B90" w14:paraId="773CBBD7"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BBD3" w14:textId="77777777" w:rsidR="00B86B90" w:rsidRPr="00356CDA" w:rsidRDefault="00B86B90"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773CBBD4" w14:textId="77777777" w:rsidR="00B86B90" w:rsidRPr="00356CDA" w:rsidRDefault="00B86B90"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73CBBD5" w14:textId="77777777" w:rsidR="00B86B90" w:rsidRPr="00356CDA" w:rsidRDefault="00B86B90"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BBD6" w14:textId="77777777" w:rsidR="00B86B90" w:rsidRPr="00356CDA" w:rsidRDefault="00B86B90" w:rsidP="00A522D0">
            <w:pPr>
              <w:widowControl/>
              <w:autoSpaceDE/>
              <w:autoSpaceDN/>
              <w:adjustRightInd/>
              <w:spacing w:after="0" w:line="240" w:lineRule="auto"/>
              <w:rPr>
                <w:rStyle w:val="IntenseEmphasis"/>
                <w:b w:val="0"/>
                <w:bCs w:val="0"/>
                <w:iCs w:val="0"/>
                <w:color w:val="FFFFFF" w:themeColor="background1"/>
              </w:rPr>
            </w:pPr>
            <w:r w:rsidRPr="00356CDA">
              <w:t>Principle</w:t>
            </w:r>
          </w:p>
        </w:tc>
      </w:tr>
      <w:tr w:rsidR="00B86B90" w14:paraId="773CBBDC"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BBD8" w14:textId="77777777" w:rsidR="00B86B90" w:rsidRPr="00356CDA" w:rsidRDefault="00B86B90" w:rsidP="00A522D0">
            <w:pPr>
              <w:pStyle w:val="SectionIndicatorHeaderText"/>
              <w:rPr>
                <w:rStyle w:val="IntenseEmphasis"/>
                <w:bCs w:val="0"/>
                <w:i w:val="0"/>
                <w:iCs w:val="0"/>
                <w:color w:val="FFFFFF" w:themeColor="background1"/>
              </w:rPr>
            </w:pPr>
            <w:r>
              <w:rPr>
                <w:rStyle w:val="IntenseEmphasis"/>
                <w:i w:val="0"/>
                <w:color w:val="FFFFFF" w:themeColor="background1"/>
              </w:rPr>
              <w:t>SAM 03</w:t>
            </w:r>
          </w:p>
        </w:tc>
        <w:tc>
          <w:tcPr>
            <w:tcW w:w="3402" w:type="dxa"/>
          </w:tcPr>
          <w:p w14:paraId="773CBBD9" w14:textId="77777777" w:rsidR="00B86B90" w:rsidRPr="00356CDA" w:rsidRDefault="00B86B90"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73CBBDA" w14:textId="77777777" w:rsidR="00B86B90" w:rsidRPr="00356CDA" w:rsidRDefault="00B86B90"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73CBBDB" w14:textId="77777777" w:rsidR="00B86B90" w:rsidRPr="00356CDA" w:rsidRDefault="00B86B90" w:rsidP="00A522D0">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73CBBDD" w14:textId="77777777" w:rsidR="008A7D2B" w:rsidRDefault="008A7D2B" w:rsidP="00EA3D71">
      <w:pPr>
        <w:pStyle w:val="INDICATORNUMBER"/>
      </w:pPr>
    </w:p>
    <w:tbl>
      <w:tblPr>
        <w:tblStyle w:val="SubSectionIndicatorTableVOLUNTARY"/>
        <w:tblW w:w="9214" w:type="dxa"/>
        <w:tblInd w:w="5" w:type="dxa"/>
        <w:tblLook w:val="04A0" w:firstRow="1" w:lastRow="0" w:firstColumn="1" w:lastColumn="0" w:noHBand="0" w:noVBand="1"/>
      </w:tblPr>
      <w:tblGrid>
        <w:gridCol w:w="1134"/>
        <w:gridCol w:w="2020"/>
        <w:gridCol w:w="2020"/>
        <w:gridCol w:w="2020"/>
        <w:gridCol w:w="2020"/>
      </w:tblGrid>
      <w:tr w:rsidR="00AC681A" w14:paraId="773CBBE0" w14:textId="77777777" w:rsidTr="00A522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73CBBDE" w14:textId="77777777" w:rsidR="00AC681A" w:rsidRPr="00903B63" w:rsidRDefault="00AC681A" w:rsidP="00A522D0">
            <w:pPr>
              <w:pStyle w:val="SectionIndicatorHeaderText"/>
              <w:rPr>
                <w:rStyle w:val="IntenseEmphasis"/>
                <w:b w:val="0"/>
                <w:bCs w:val="0"/>
                <w:i w:val="0"/>
                <w:iCs w:val="0"/>
                <w:color w:val="FFFFFF" w:themeColor="background1"/>
              </w:rPr>
            </w:pPr>
            <w:r>
              <w:rPr>
                <w:rStyle w:val="IntenseEmphasis"/>
                <w:i w:val="0"/>
                <w:color w:val="FFFFFF" w:themeColor="background1"/>
              </w:rPr>
              <w:t>SAM 03</w:t>
            </w:r>
          </w:p>
        </w:tc>
        <w:tc>
          <w:tcPr>
            <w:tcW w:w="8080" w:type="dxa"/>
            <w:gridSpan w:val="4"/>
            <w:tcBorders>
              <w:top w:val="single" w:sz="4" w:space="0" w:color="0070C0"/>
              <w:bottom w:val="single" w:sz="4" w:space="0" w:color="0070C0"/>
              <w:right w:val="single" w:sz="4" w:space="0" w:color="0070C0"/>
            </w:tcBorders>
            <w:shd w:val="clear" w:color="auto" w:fill="0070C0"/>
          </w:tcPr>
          <w:p w14:paraId="773CBBDF" w14:textId="77777777" w:rsidR="00AC681A" w:rsidRPr="00903B63" w:rsidRDefault="00AC681A"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C681A" w14:paraId="773CBBE6" w14:textId="77777777" w:rsidTr="00E27F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73CBBE1" w14:textId="77777777" w:rsidR="00AC681A" w:rsidRPr="000D72DF" w:rsidRDefault="00AC681A" w:rsidP="00E27F1D">
            <w:pPr>
              <w:pStyle w:val="INDICATORNUMBER"/>
              <w:rPr>
                <w:rStyle w:val="IntenseEmphasis"/>
                <w:b/>
                <w:bCs w:val="0"/>
                <w:i w:val="0"/>
                <w:iCs w:val="0"/>
              </w:rPr>
            </w:pPr>
            <w:r>
              <w:rPr>
                <w:rStyle w:val="IntenseEmphasis"/>
                <w:b/>
                <w:bCs w:val="0"/>
                <w:i w:val="0"/>
                <w:iCs w:val="0"/>
                <w:color w:val="595959"/>
              </w:rPr>
              <w:t>SAM 03.1</w:t>
            </w:r>
          </w:p>
        </w:tc>
        <w:tc>
          <w:tcPr>
            <w:tcW w:w="8080" w:type="dxa"/>
            <w:gridSpan w:val="4"/>
            <w:tcBorders>
              <w:top w:val="single" w:sz="4" w:space="0" w:color="0070C0"/>
              <w:right w:val="single" w:sz="4" w:space="0" w:color="0070C0"/>
            </w:tcBorders>
            <w:shd w:val="clear" w:color="auto" w:fill="DAEEF3" w:themeFill="accent5" w:themeFillTint="33"/>
          </w:tcPr>
          <w:p w14:paraId="773CBBE2" w14:textId="77777777" w:rsidR="00AC681A" w:rsidRPr="00AC681A" w:rsidRDefault="00AC681A" w:rsidP="00AC681A">
            <w:pPr>
              <w:pStyle w:val="INDICATORTEXT"/>
              <w:cnfStyle w:val="000000100000" w:firstRow="0" w:lastRow="0" w:firstColumn="0" w:lastColumn="0" w:oddVBand="0" w:evenVBand="0" w:oddHBand="1" w:evenHBand="0" w:firstRowFirstColumn="0" w:firstRowLastColumn="0" w:lastRowFirstColumn="0" w:lastRowLastColumn="0"/>
            </w:pPr>
            <w:r w:rsidRPr="00AC681A">
              <w:t xml:space="preserve">Indicate for which of the following externally managed asset classes your organisation, and/or your investment consultants, consider responsible investment factors in investment manager: </w:t>
            </w:r>
          </w:p>
          <w:p w14:paraId="773CBBE3" w14:textId="77777777" w:rsidR="00AC681A" w:rsidRPr="00AC681A" w:rsidRDefault="00AC681A" w:rsidP="00AC681A">
            <w:pPr>
              <w:pStyle w:val="INDICATORTEXT"/>
              <w:cnfStyle w:val="000000100000" w:firstRow="0" w:lastRow="0" w:firstColumn="0" w:lastColumn="0" w:oddVBand="0" w:evenVBand="0" w:oddHBand="1" w:evenHBand="0" w:firstRowFirstColumn="0" w:firstRowLastColumn="0" w:lastRowFirstColumn="0" w:lastRowLastColumn="0"/>
            </w:pPr>
            <w:r w:rsidRPr="00AC681A">
              <w:t xml:space="preserve">(a) Selection, </w:t>
            </w:r>
          </w:p>
          <w:p w14:paraId="773CBBE4" w14:textId="77777777" w:rsidR="00AC681A" w:rsidRPr="00AC681A" w:rsidRDefault="00AC681A" w:rsidP="00AC681A">
            <w:pPr>
              <w:pStyle w:val="INDICATORTEXT"/>
              <w:cnfStyle w:val="000000100000" w:firstRow="0" w:lastRow="0" w:firstColumn="0" w:lastColumn="0" w:oddVBand="0" w:evenVBand="0" w:oddHBand="1" w:evenHBand="0" w:firstRowFirstColumn="0" w:firstRowLastColumn="0" w:lastRowFirstColumn="0" w:lastRowLastColumn="0"/>
            </w:pPr>
            <w:r w:rsidRPr="00AC681A">
              <w:t xml:space="preserve">(b) Appointment (investment management agreements/contracts), and </w:t>
            </w:r>
          </w:p>
          <w:p w14:paraId="773CBBE5" w14:textId="77777777" w:rsidR="00AC681A" w:rsidRPr="00B51E1E" w:rsidRDefault="00AC681A" w:rsidP="00B51E1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AC681A">
              <w:t>(c) Monitoring</w:t>
            </w:r>
          </w:p>
        </w:tc>
      </w:tr>
      <w:tr w:rsidR="00B51E1E" w14:paraId="773CBBEC" w14:textId="77777777" w:rsidTr="00B51E1E">
        <w:trPr>
          <w:trHeight w:val="37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73CBBE7" w14:textId="77777777" w:rsidR="00B51E1E" w:rsidRDefault="00B51E1E" w:rsidP="00B51E1E">
            <w:pPr>
              <w:pStyle w:val="INDICATORNUMBER"/>
              <w:tabs>
                <w:tab w:val="left" w:pos="601"/>
              </w:tabs>
              <w:rPr>
                <w:rStyle w:val="IntenseEmphasis"/>
                <w:b/>
                <w:bCs w:val="0"/>
                <w:i w:val="0"/>
                <w:iCs w:val="0"/>
                <w:color w:val="595959"/>
              </w:rPr>
            </w:pPr>
            <w:r>
              <w:rPr>
                <w:rStyle w:val="IntenseEmphasis"/>
                <w:b/>
                <w:bCs w:val="0"/>
                <w:i w:val="0"/>
                <w:iCs w:val="0"/>
                <w:color w:val="595959"/>
              </w:rPr>
              <w:tab/>
            </w:r>
          </w:p>
        </w:tc>
        <w:tc>
          <w:tcPr>
            <w:tcW w:w="202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BBE8" w14:textId="77777777" w:rsidR="00B51E1E" w:rsidRPr="001B757C" w:rsidRDefault="00B51E1E" w:rsidP="00B51E1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B757C">
              <w:rPr>
                <w:b/>
                <w:color w:val="FFFFFF" w:themeColor="background1"/>
                <w:sz w:val="18"/>
              </w:rPr>
              <w:t>Asset classes</w:t>
            </w:r>
          </w:p>
        </w:tc>
        <w:tc>
          <w:tcPr>
            <w:tcW w:w="202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BE9" w14:textId="77777777" w:rsidR="00B51E1E" w:rsidRPr="001B757C" w:rsidRDefault="00B51E1E" w:rsidP="00B51E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B757C">
              <w:rPr>
                <w:b/>
                <w:color w:val="FFFFFF" w:themeColor="background1"/>
                <w:sz w:val="18"/>
              </w:rPr>
              <w:t>(a) Selection</w:t>
            </w:r>
          </w:p>
        </w:tc>
        <w:tc>
          <w:tcPr>
            <w:tcW w:w="202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BEA" w14:textId="77777777" w:rsidR="00B51E1E" w:rsidRPr="001B757C" w:rsidRDefault="00B51E1E" w:rsidP="00B51E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B757C">
              <w:rPr>
                <w:b/>
                <w:color w:val="FFFFFF" w:themeColor="background1"/>
                <w:sz w:val="18"/>
              </w:rPr>
              <w:t>(b) Appointment</w:t>
            </w:r>
          </w:p>
        </w:tc>
        <w:tc>
          <w:tcPr>
            <w:tcW w:w="202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73CBBEB" w14:textId="77777777" w:rsidR="00B51E1E" w:rsidRPr="001B757C" w:rsidRDefault="00B51E1E" w:rsidP="00B51E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B757C">
              <w:rPr>
                <w:b/>
                <w:color w:val="FFFFFF" w:themeColor="background1"/>
                <w:sz w:val="18"/>
              </w:rPr>
              <w:t>(c) Monitoring</w:t>
            </w:r>
          </w:p>
        </w:tc>
      </w:tr>
      <w:tr w:rsidR="00B51E1E" w14:paraId="773CBBF2" w14:textId="77777777" w:rsidTr="00AC681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BED"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EE" w14:textId="77777777" w:rsidR="00B51E1E" w:rsidRPr="0042063C" w:rsidRDefault="00B51E1E" w:rsidP="00AC681A">
            <w:pPr>
              <w:pStyle w:val="INDICATORTEXT"/>
              <w:cnfStyle w:val="000000100000" w:firstRow="0" w:lastRow="0" w:firstColumn="0" w:lastColumn="0" w:oddVBand="0" w:evenVBand="0" w:oddHBand="1" w:evenHBand="0" w:firstRowFirstColumn="0" w:firstRowLastColumn="0" w:lastRowFirstColumn="0" w:lastRowLastColumn="0"/>
            </w:pPr>
            <w:r w:rsidRPr="0042063C">
              <w:t>Listed equity</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EF" w14:textId="77777777" w:rsidR="00B51E1E" w:rsidRPr="0042063C"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F0" w14:textId="77777777" w:rsidR="00B51E1E" w:rsidRPr="0042063C"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BF1"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B51E1E" w14:paraId="773CBBF8" w14:textId="77777777" w:rsidTr="00AC681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BF3"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F4" w14:textId="77777777" w:rsidR="00B51E1E" w:rsidRPr="0042063C" w:rsidRDefault="00B51E1E" w:rsidP="00AC681A">
            <w:pPr>
              <w:pStyle w:val="INDICATORTEXT"/>
              <w:cnfStyle w:val="000000000000" w:firstRow="0" w:lastRow="0" w:firstColumn="0" w:lastColumn="0" w:oddVBand="0" w:evenVBand="0" w:oddHBand="0" w:evenHBand="0" w:firstRowFirstColumn="0" w:firstRowLastColumn="0" w:lastRowFirstColumn="0" w:lastRowLastColumn="0"/>
            </w:pPr>
            <w:r w:rsidRPr="0042063C">
              <w:t>Fixed income – corporate</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F5"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F6"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BF7"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B51E1E" w14:paraId="773CBBFE" w14:textId="77777777" w:rsidTr="00AC681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BF9"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FA" w14:textId="77777777" w:rsidR="00B51E1E" w:rsidRPr="0042063C" w:rsidRDefault="00B51E1E" w:rsidP="00AC681A">
            <w:pPr>
              <w:pStyle w:val="INDICATORTEXT"/>
              <w:cnfStyle w:val="000000100000" w:firstRow="0" w:lastRow="0" w:firstColumn="0" w:lastColumn="0" w:oddVBand="0" w:evenVBand="0" w:oddHBand="1" w:evenHBand="0" w:firstRowFirstColumn="0" w:firstRowLastColumn="0" w:lastRowFirstColumn="0" w:lastRowLastColumn="0"/>
            </w:pPr>
            <w:r w:rsidRPr="0042063C">
              <w:t>Fixed income – government</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FB"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BFC"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BFD"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B51E1E" w14:paraId="773CBC04" w14:textId="77777777" w:rsidTr="00AC681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BFF"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00" w14:textId="77777777" w:rsidR="00B51E1E" w:rsidRPr="0042063C" w:rsidRDefault="00B51E1E" w:rsidP="00AC681A">
            <w:pPr>
              <w:pStyle w:val="INDICATORTEXT"/>
              <w:cnfStyle w:val="000000000000" w:firstRow="0" w:lastRow="0" w:firstColumn="0" w:lastColumn="0" w:oddVBand="0" w:evenVBand="0" w:oddHBand="0" w:evenHBand="0" w:firstRowFirstColumn="0" w:firstRowLastColumn="0" w:lastRowFirstColumn="0" w:lastRowLastColumn="0"/>
            </w:pPr>
            <w:r w:rsidRPr="0042063C">
              <w:t>Fixed income – other</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01"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02"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03"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B51E1E" w14:paraId="773CBC0A" w14:textId="77777777" w:rsidTr="00AC681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05"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06" w14:textId="77777777" w:rsidR="00B51E1E" w:rsidRPr="0042063C" w:rsidRDefault="00B51E1E" w:rsidP="00AC681A">
            <w:pPr>
              <w:pStyle w:val="INDICATORTEXT"/>
              <w:cnfStyle w:val="000000100000" w:firstRow="0" w:lastRow="0" w:firstColumn="0" w:lastColumn="0" w:oddVBand="0" w:evenVBand="0" w:oddHBand="1" w:evenHBand="0" w:firstRowFirstColumn="0" w:firstRowLastColumn="0" w:lastRowFirstColumn="0" w:lastRowLastColumn="0"/>
            </w:pPr>
            <w:r w:rsidRPr="0042063C">
              <w:t>Private equity</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07"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08"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09"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B51E1E" w14:paraId="773CBC10" w14:textId="77777777" w:rsidTr="00AC681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0B"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0C" w14:textId="77777777" w:rsidR="00B51E1E" w:rsidRPr="0042063C" w:rsidRDefault="00B51E1E" w:rsidP="00AC681A">
            <w:pPr>
              <w:pStyle w:val="INDICATORTEXT"/>
              <w:cnfStyle w:val="000000000000" w:firstRow="0" w:lastRow="0" w:firstColumn="0" w:lastColumn="0" w:oddVBand="0" w:evenVBand="0" w:oddHBand="0" w:evenHBand="0" w:firstRowFirstColumn="0" w:firstRowLastColumn="0" w:lastRowFirstColumn="0" w:lastRowLastColumn="0"/>
            </w:pPr>
            <w:r w:rsidRPr="0042063C">
              <w:t>Private debt</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0D"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0E"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0F"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B51E1E" w14:paraId="773CBC16" w14:textId="77777777" w:rsidTr="00AC681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11"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12" w14:textId="77777777" w:rsidR="00B51E1E" w:rsidRPr="0042063C" w:rsidRDefault="00B51E1E" w:rsidP="00AC681A">
            <w:pPr>
              <w:pStyle w:val="INDICATORTEXT"/>
              <w:cnfStyle w:val="000000100000" w:firstRow="0" w:lastRow="0" w:firstColumn="0" w:lastColumn="0" w:oddVBand="0" w:evenVBand="0" w:oddHBand="1" w:evenHBand="0" w:firstRowFirstColumn="0" w:firstRowLastColumn="0" w:lastRowFirstColumn="0" w:lastRowLastColumn="0"/>
            </w:pPr>
            <w:r>
              <w:t>P</w:t>
            </w:r>
            <w:r w:rsidRPr="0042063C">
              <w:t>roperty</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13"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14"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15"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B51E1E" w14:paraId="773CBC1C" w14:textId="77777777" w:rsidTr="00AC681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17"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18" w14:textId="77777777" w:rsidR="00B51E1E" w:rsidRPr="0042063C" w:rsidRDefault="00B51E1E" w:rsidP="00AC681A">
            <w:pPr>
              <w:pStyle w:val="INDICATORTEXT"/>
              <w:cnfStyle w:val="000000000000" w:firstRow="0" w:lastRow="0" w:firstColumn="0" w:lastColumn="0" w:oddVBand="0" w:evenVBand="0" w:oddHBand="0" w:evenHBand="0" w:firstRowFirstColumn="0" w:firstRowLastColumn="0" w:lastRowFirstColumn="0" w:lastRowLastColumn="0"/>
            </w:pPr>
            <w:r>
              <w:t>I</w:t>
            </w:r>
            <w:r w:rsidRPr="0042063C">
              <w:t>nfrastructure</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19"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1A"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1B"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B51E1E" w14:paraId="773CBC22" w14:textId="77777777" w:rsidTr="00AC681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1D"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1E" w14:textId="77777777" w:rsidR="00B51E1E" w:rsidRPr="0042063C" w:rsidRDefault="00B51E1E" w:rsidP="00AC681A">
            <w:pPr>
              <w:pStyle w:val="INDICATORTEXT"/>
              <w:cnfStyle w:val="000000100000" w:firstRow="0" w:lastRow="0" w:firstColumn="0" w:lastColumn="0" w:oddVBand="0" w:evenVBand="0" w:oddHBand="1" w:evenHBand="0" w:firstRowFirstColumn="0" w:firstRowLastColumn="0" w:lastRowFirstColumn="0" w:lastRowLastColumn="0"/>
            </w:pPr>
            <w:r>
              <w:t>F</w:t>
            </w:r>
            <w:r w:rsidRPr="0042063C">
              <w:t>orestry</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1F"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20"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21"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B51E1E" w14:paraId="773CBC28" w14:textId="77777777" w:rsidTr="00AC681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23"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24" w14:textId="77777777" w:rsidR="00B51E1E" w:rsidRPr="0042063C" w:rsidRDefault="00B51E1E" w:rsidP="00AC681A">
            <w:pPr>
              <w:pStyle w:val="INDICATORTEXT"/>
              <w:cnfStyle w:val="000000000000" w:firstRow="0" w:lastRow="0" w:firstColumn="0" w:lastColumn="0" w:oddVBand="0" w:evenVBand="0" w:oddHBand="0" w:evenHBand="0" w:firstRowFirstColumn="0" w:firstRowLastColumn="0" w:lastRowFirstColumn="0" w:lastRowLastColumn="0"/>
            </w:pPr>
            <w:r>
              <w:t>F</w:t>
            </w:r>
            <w:r w:rsidRPr="0042063C">
              <w:t>armland</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25"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26"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27"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B51E1E" w14:paraId="773CBC2E" w14:textId="77777777" w:rsidTr="00AC681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29"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2A" w14:textId="77777777" w:rsidR="00B51E1E" w:rsidRPr="0042063C" w:rsidRDefault="00B51E1E" w:rsidP="00AC681A">
            <w:pPr>
              <w:pStyle w:val="INDICATORTEXT"/>
              <w:cnfStyle w:val="000000100000" w:firstRow="0" w:lastRow="0" w:firstColumn="0" w:lastColumn="0" w:oddVBand="0" w:evenVBand="0" w:oddHBand="1" w:evenHBand="0" w:firstRowFirstColumn="0" w:firstRowLastColumn="0" w:lastRowFirstColumn="0" w:lastRowLastColumn="0"/>
            </w:pPr>
            <w:r w:rsidRPr="0042063C">
              <w:t>Commodities</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2B"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2C"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2D"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B51E1E" w14:paraId="773CBC34" w14:textId="77777777" w:rsidTr="00AC681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2F"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30" w14:textId="77777777" w:rsidR="00B51E1E" w:rsidRPr="0042063C" w:rsidRDefault="00B51E1E" w:rsidP="00AC681A">
            <w:pPr>
              <w:pStyle w:val="INDICATORTEXT"/>
              <w:cnfStyle w:val="000000000000" w:firstRow="0" w:lastRow="0" w:firstColumn="0" w:lastColumn="0" w:oddVBand="0" w:evenVBand="0" w:oddHBand="0" w:evenHBand="0" w:firstRowFirstColumn="0" w:firstRowLastColumn="0" w:lastRowFirstColumn="0" w:lastRowLastColumn="0"/>
            </w:pPr>
            <w:r w:rsidRPr="0042063C">
              <w:t>Hedge funds</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31"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32"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33"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B51E1E" w14:paraId="773CBC3A" w14:textId="77777777" w:rsidTr="00AC681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35"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36" w14:textId="77777777" w:rsidR="00B51E1E" w:rsidRPr="0042063C" w:rsidRDefault="00B51E1E" w:rsidP="00AC681A">
            <w:pPr>
              <w:pStyle w:val="INDICATORTEXT"/>
              <w:cnfStyle w:val="000000100000" w:firstRow="0" w:lastRow="0" w:firstColumn="0" w:lastColumn="0" w:oddVBand="0" w:evenVBand="0" w:oddHBand="1" w:evenHBand="0" w:firstRowFirstColumn="0" w:firstRowLastColumn="0" w:lastRowFirstColumn="0" w:lastRowLastColumn="0"/>
            </w:pPr>
            <w:r w:rsidRPr="0042063C">
              <w:t>Cash</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37"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38"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39"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B51E1E" w14:paraId="773CBC40" w14:textId="77777777" w:rsidTr="00AC681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3B"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3C" w14:textId="77777777" w:rsidR="00B51E1E" w:rsidRPr="0042063C" w:rsidRDefault="00B51E1E" w:rsidP="00AC681A">
            <w:pPr>
              <w:pStyle w:val="INDICATORTEXT"/>
              <w:cnfStyle w:val="000000000000" w:firstRow="0" w:lastRow="0" w:firstColumn="0" w:lastColumn="0" w:oddVBand="0" w:evenVBand="0" w:oddHBand="0" w:evenHBand="0" w:firstRowFirstColumn="0" w:firstRowLastColumn="0" w:lastRowFirstColumn="0" w:lastRowLastColumn="0"/>
            </w:pPr>
            <w:r>
              <w:t>Other (1)</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3D"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3E"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3F"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B51E1E" w14:paraId="773CBC46" w14:textId="77777777" w:rsidTr="00AC681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41"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42" w14:textId="77777777" w:rsidR="00B51E1E" w:rsidRDefault="00B51E1E" w:rsidP="00AC681A">
            <w:pPr>
              <w:pStyle w:val="INDICATORTEXT"/>
              <w:cnfStyle w:val="000000100000" w:firstRow="0" w:lastRow="0" w:firstColumn="0" w:lastColumn="0" w:oddVBand="0" w:evenVBand="0" w:oddHBand="1" w:evenHBand="0" w:firstRowFirstColumn="0" w:firstRowLastColumn="0" w:lastRowFirstColumn="0" w:lastRowLastColumn="0"/>
            </w:pPr>
            <w:r>
              <w:t>Other (2)</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43" w14:textId="77777777" w:rsidR="00B51E1E" w:rsidRPr="00112413" w:rsidRDefault="00B51E1E" w:rsidP="009C4EDF">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44" w14:textId="77777777" w:rsidR="00B51E1E" w:rsidRPr="00112413" w:rsidRDefault="00B51E1E" w:rsidP="009C4EDF">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C45" w14:textId="77777777" w:rsidR="00B51E1E" w:rsidRPr="00112413" w:rsidRDefault="00B51E1E" w:rsidP="009C4EDF">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B51E1E" w14:paraId="773CBC4A" w14:textId="77777777" w:rsidTr="00A522D0">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73CBC47" w14:textId="77777777" w:rsidR="00B51E1E" w:rsidRPr="00AE100E" w:rsidRDefault="00B51E1E" w:rsidP="00A522D0">
            <w:pPr>
              <w:pStyle w:val="INDICATORNUMBER"/>
              <w:rPr>
                <w:rStyle w:val="IntenseEmphasis"/>
                <w:b/>
                <w:bCs w:val="0"/>
                <w:i w:val="0"/>
                <w:iCs w:val="0"/>
                <w:color w:val="595959"/>
              </w:rPr>
            </w:pPr>
            <w:r>
              <w:rPr>
                <w:rStyle w:val="IntenseEmphasis"/>
                <w:b/>
                <w:bCs w:val="0"/>
                <w:i w:val="0"/>
                <w:iCs w:val="0"/>
                <w:color w:val="595959"/>
              </w:rPr>
              <w:t>SAM 03.2</w:t>
            </w:r>
          </w:p>
        </w:tc>
        <w:tc>
          <w:tcPr>
            <w:tcW w:w="8080" w:type="dxa"/>
            <w:gridSpan w:val="4"/>
            <w:tcBorders>
              <w:top w:val="single" w:sz="4" w:space="0" w:color="0070C0"/>
              <w:right w:val="single" w:sz="4" w:space="0" w:color="0070C0"/>
            </w:tcBorders>
            <w:shd w:val="clear" w:color="auto" w:fill="DAEEF3" w:themeFill="accent5" w:themeFillTint="33"/>
          </w:tcPr>
          <w:p w14:paraId="773CBC48" w14:textId="77777777" w:rsidR="00B51E1E" w:rsidRPr="001C0916" w:rsidRDefault="00B51E1E" w:rsidP="00A522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73CBC49" w14:textId="77777777" w:rsidR="00B51E1E" w:rsidRPr="005B4C52" w:rsidRDefault="00B51E1E" w:rsidP="00A522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B51E1E" w14:paraId="773CBC4D" w14:textId="77777777" w:rsidTr="00A522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73CBC4B" w14:textId="77777777" w:rsidR="00B51E1E" w:rsidRDefault="00B51E1E" w:rsidP="00A522D0">
            <w:pPr>
              <w:pStyle w:val="INDICATORNUMBER"/>
              <w:rPr>
                <w:rStyle w:val="IntenseEmphasis"/>
                <w:b/>
                <w:bCs w:val="0"/>
                <w:i w:val="0"/>
                <w:iCs w:val="0"/>
                <w:color w:val="595959"/>
              </w:rPr>
            </w:pPr>
          </w:p>
        </w:tc>
        <w:tc>
          <w:tcPr>
            <w:tcW w:w="8080" w:type="dxa"/>
            <w:gridSpan w:val="4"/>
            <w:tcBorders>
              <w:top w:val="nil"/>
              <w:bottom w:val="single" w:sz="4" w:space="0" w:color="0070C0"/>
              <w:right w:val="single" w:sz="4" w:space="0" w:color="0070C0"/>
            </w:tcBorders>
            <w:shd w:val="clear" w:color="auto" w:fill="auto"/>
          </w:tcPr>
          <w:p w14:paraId="773CBC4C" w14:textId="77777777" w:rsidR="00B51E1E" w:rsidRDefault="00B51E1E" w:rsidP="00A522D0">
            <w:pPr>
              <w:pStyle w:val="INDICATORTEXT"/>
              <w:cnfStyle w:val="000000100000" w:firstRow="0" w:lastRow="0" w:firstColumn="0" w:lastColumn="0" w:oddVBand="0" w:evenVBand="0" w:oddHBand="1" w:evenHBand="0" w:firstRowFirstColumn="0" w:firstRowLastColumn="0" w:lastRowFirstColumn="0" w:lastRowLastColumn="0"/>
            </w:pPr>
          </w:p>
        </w:tc>
      </w:tr>
    </w:tbl>
    <w:p w14:paraId="773CBC4E" w14:textId="1AF7A903" w:rsidR="000217EA" w:rsidRDefault="000217EA" w:rsidP="00E27F1D">
      <w:pPr>
        <w:pStyle w:val="INDICATORNUMBER"/>
      </w:pPr>
    </w:p>
    <w:p w14:paraId="2A1B9396" w14:textId="77777777" w:rsidR="000217EA" w:rsidRDefault="000217EA">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E27F1D" w14:paraId="773CBC51" w14:textId="77777777" w:rsidTr="00A522D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BC4F" w14:textId="77777777" w:rsidR="00E27F1D" w:rsidRPr="00DC20FA" w:rsidRDefault="00E27F1D" w:rsidP="00A522D0">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SAM 03</w:t>
            </w:r>
          </w:p>
        </w:tc>
        <w:tc>
          <w:tcPr>
            <w:tcW w:w="8075" w:type="dxa"/>
          </w:tcPr>
          <w:p w14:paraId="773CBC50" w14:textId="77777777" w:rsidR="00E27F1D" w:rsidRPr="00DC20FA" w:rsidRDefault="00E27F1D"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27F1D" w:rsidRPr="00D5451C" w14:paraId="773CBC54" w14:textId="77777777" w:rsidTr="00A522D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BC52" w14:textId="77777777" w:rsidR="00E27F1D" w:rsidRPr="000D72DF" w:rsidRDefault="00E27F1D" w:rsidP="00A522D0">
            <w:pPr>
              <w:pStyle w:val="INDICATORNUMBER"/>
              <w:rPr>
                <w:rStyle w:val="IntenseEmphasis"/>
                <w:b/>
                <w:bCs w:val="0"/>
                <w:i w:val="0"/>
                <w:iCs w:val="0"/>
              </w:rPr>
            </w:pPr>
            <w:r>
              <w:rPr>
                <w:rStyle w:val="IntenseEmphasis"/>
                <w:b/>
                <w:bCs w:val="0"/>
                <w:i w:val="0"/>
                <w:iCs w:val="0"/>
                <w:color w:val="595959"/>
              </w:rPr>
              <w:t>SAM 03</w:t>
            </w:r>
          </w:p>
        </w:tc>
        <w:tc>
          <w:tcPr>
            <w:tcW w:w="8075" w:type="dxa"/>
          </w:tcPr>
          <w:p w14:paraId="773CBC53" w14:textId="77777777" w:rsidR="00E27F1D" w:rsidRPr="001C0916" w:rsidRDefault="00E27F1D" w:rsidP="00A522D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E27F1D">
              <w:rPr>
                <w:b/>
                <w:szCs w:val="18"/>
              </w:rPr>
              <w:t>From here on the phrasing ‘investment consultants’ will be used to refer to both investment consultants and fiduciary managers.</w:t>
            </w:r>
          </w:p>
        </w:tc>
      </w:tr>
      <w:tr w:rsidR="00B51E1E" w:rsidRPr="00D5451C" w14:paraId="773CBC57" w14:textId="77777777" w:rsidTr="00A522D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BC55" w14:textId="77777777" w:rsidR="00B51E1E" w:rsidRDefault="00B51E1E" w:rsidP="00A522D0">
            <w:pPr>
              <w:pStyle w:val="INDICATORNUMBER"/>
              <w:rPr>
                <w:rStyle w:val="IntenseEmphasis"/>
                <w:b/>
                <w:bCs w:val="0"/>
                <w:i w:val="0"/>
                <w:iCs w:val="0"/>
                <w:color w:val="595959"/>
              </w:rPr>
            </w:pPr>
            <w:r>
              <w:rPr>
                <w:rStyle w:val="IntenseEmphasis"/>
                <w:b/>
                <w:bCs w:val="0"/>
                <w:i w:val="0"/>
                <w:iCs w:val="0"/>
                <w:color w:val="595959"/>
              </w:rPr>
              <w:t>SAM 03.1</w:t>
            </w:r>
          </w:p>
        </w:tc>
        <w:tc>
          <w:tcPr>
            <w:tcW w:w="8075" w:type="dxa"/>
          </w:tcPr>
          <w:p w14:paraId="773CBC56" w14:textId="77777777" w:rsidR="00B51E1E" w:rsidRPr="00B51E1E" w:rsidRDefault="00B51E1E" w:rsidP="00A522D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51E1E">
              <w:rPr>
                <w:szCs w:val="18"/>
              </w:rPr>
              <w:t>Please select all that apply.</w:t>
            </w:r>
          </w:p>
        </w:tc>
      </w:tr>
      <w:tr w:rsidR="00E27F1D" w14:paraId="773CBC59" w14:textId="77777777" w:rsidTr="00E27F1D">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73CBC58" w14:textId="77777777" w:rsidR="00E27F1D" w:rsidRPr="00A62DF0" w:rsidRDefault="00E27F1D" w:rsidP="00A522D0">
            <w:pPr>
              <w:pStyle w:val="INDICATORNUMBER"/>
              <w:rPr>
                <w:rStyle w:val="IntenseEmphasis"/>
                <w:b/>
                <w:bCs w:val="0"/>
                <w:i w:val="0"/>
                <w:iCs w:val="0"/>
                <w:color w:val="595959"/>
              </w:rPr>
            </w:pPr>
            <w:r w:rsidRPr="00A62DF0">
              <w:rPr>
                <w:rStyle w:val="IntenseEmphasis"/>
                <w:b/>
                <w:bCs w:val="0"/>
                <w:i w:val="0"/>
                <w:iCs w:val="0"/>
                <w:color w:val="595959"/>
              </w:rPr>
              <w:t>LOGIC</w:t>
            </w:r>
          </w:p>
        </w:tc>
      </w:tr>
      <w:tr w:rsidR="00E27F1D" w:rsidRPr="00D5451C" w14:paraId="773CBC62" w14:textId="77777777" w:rsidTr="00E27F1D">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773CBC5A" w14:textId="77777777" w:rsidR="00E27F1D" w:rsidRPr="000D72DF" w:rsidRDefault="00E27F1D" w:rsidP="00A522D0">
            <w:pPr>
              <w:pStyle w:val="INDICATORNUMBER"/>
              <w:rPr>
                <w:rStyle w:val="IntenseEmphasis"/>
                <w:b/>
                <w:bCs w:val="0"/>
                <w:i w:val="0"/>
                <w:iCs w:val="0"/>
              </w:rPr>
            </w:pPr>
            <w:r>
              <w:rPr>
                <w:rStyle w:val="IntenseEmphasis"/>
                <w:b/>
                <w:bCs w:val="0"/>
                <w:i w:val="0"/>
                <w:iCs w:val="0"/>
                <w:color w:val="595959"/>
              </w:rPr>
              <w:t>SAM 03</w:t>
            </w:r>
          </w:p>
        </w:tc>
        <w:tc>
          <w:tcPr>
            <w:tcW w:w="8075" w:type="dxa"/>
            <w:tcBorders>
              <w:top w:val="single" w:sz="4" w:space="0" w:color="A6A6A6" w:themeColor="background1" w:themeShade="A6"/>
              <w:bottom w:val="single" w:sz="4" w:space="0" w:color="0070C0"/>
            </w:tcBorders>
          </w:tcPr>
          <w:p w14:paraId="773CBC5B" w14:textId="77777777" w:rsidR="008D64FF" w:rsidRPr="00802299" w:rsidRDefault="008D64FF" w:rsidP="00037F76">
            <w:pPr>
              <w:spacing w:after="0" w:line="240" w:lineRule="auto"/>
              <w:cnfStyle w:val="000000000000" w:firstRow="0" w:lastRow="0" w:firstColumn="0" w:lastColumn="0" w:oddVBand="0" w:evenVBand="0" w:oddHBand="0" w:evenHBand="0" w:firstRowFirstColumn="0" w:firstRowLastColumn="0" w:lastRowFirstColumn="0" w:lastRowLastColumn="0"/>
              <w:rPr>
                <w:bCs/>
                <w:iCs/>
                <w:color w:val="595959"/>
                <w:sz w:val="18"/>
                <w:szCs w:val="18"/>
              </w:rPr>
            </w:pPr>
            <w:r w:rsidRPr="00802299">
              <w:rPr>
                <w:bCs/>
                <w:iCs/>
                <w:color w:val="595959"/>
                <w:sz w:val="18"/>
                <w:szCs w:val="18"/>
              </w:rPr>
              <w:t xml:space="preserve">Within this indicator, some or all of the asset classes will be applicable, depending on the information reported in the </w:t>
            </w:r>
            <w:r w:rsidRPr="004C4D10">
              <w:rPr>
                <w:bCs/>
                <w:i/>
                <w:iCs/>
                <w:color w:val="595959"/>
                <w:sz w:val="18"/>
                <w:szCs w:val="18"/>
              </w:rPr>
              <w:t>Organisational Overview</w:t>
            </w:r>
            <w:r w:rsidRPr="00802299">
              <w:rPr>
                <w:bCs/>
                <w:iCs/>
                <w:color w:val="595959"/>
                <w:sz w:val="18"/>
                <w:szCs w:val="18"/>
              </w:rPr>
              <w:t xml:space="preserve"> (OO) module.</w:t>
            </w:r>
          </w:p>
          <w:p w14:paraId="773CBC5C" w14:textId="77777777" w:rsidR="00C32D6B" w:rsidRDefault="00C32D6B" w:rsidP="00C32D6B">
            <w:pPr>
              <w:pStyle w:val="INDICATORTEXT"/>
              <w:jc w:val="both"/>
              <w:cnfStyle w:val="000000000000" w:firstRow="0" w:lastRow="0" w:firstColumn="0" w:lastColumn="0" w:oddVBand="0" w:evenVBand="0" w:oddHBand="0" w:evenHBand="0" w:firstRowFirstColumn="0" w:firstRowLastColumn="0" w:lastRowFirstColumn="0" w:lastRowLastColumn="0"/>
              <w:rPr>
                <w:bCs/>
                <w:iCs/>
                <w:szCs w:val="18"/>
              </w:rPr>
            </w:pPr>
            <w:r w:rsidRPr="00802299">
              <w:rPr>
                <w:bCs/>
                <w:iCs/>
                <w:szCs w:val="18"/>
              </w:rPr>
              <w:t xml:space="preserve">This is a gateway indicator, so your answer here determines </w:t>
            </w:r>
            <w:r>
              <w:rPr>
                <w:bCs/>
                <w:iCs/>
                <w:szCs w:val="18"/>
              </w:rPr>
              <w:t>which indicators you are required to report on in subsequent sections of this module</w:t>
            </w:r>
            <w:r w:rsidR="00074C06">
              <w:rPr>
                <w:bCs/>
                <w:iCs/>
                <w:szCs w:val="18"/>
              </w:rPr>
              <w:t xml:space="preserve">, and also which parts of those indicators will be relevant for you. </w:t>
            </w:r>
          </w:p>
          <w:p w14:paraId="773CBC5D" w14:textId="77777777" w:rsidR="006527EF" w:rsidRDefault="00146BAF" w:rsidP="00C32D6B">
            <w:pPr>
              <w:pStyle w:val="INDICATORTEXT"/>
              <w:jc w:val="both"/>
              <w:cnfStyle w:val="000000000000" w:firstRow="0" w:lastRow="0" w:firstColumn="0" w:lastColumn="0" w:oddVBand="0" w:evenVBand="0" w:oddHBand="0" w:evenHBand="0" w:firstRowFirstColumn="0" w:firstRowLastColumn="0" w:lastRowFirstColumn="0" w:lastRowLastColumn="0"/>
              <w:rPr>
                <w:bCs/>
                <w:iCs/>
                <w:szCs w:val="18"/>
              </w:rPr>
            </w:pPr>
            <w:r>
              <w:rPr>
                <w:bCs/>
                <w:iCs/>
                <w:szCs w:val="18"/>
              </w:rPr>
              <w:t>This module contains indicators specific to  selecting, appointing or monitoring managers for</w:t>
            </w:r>
            <w:r w:rsidR="006527EF">
              <w:rPr>
                <w:bCs/>
                <w:iCs/>
                <w:szCs w:val="18"/>
              </w:rPr>
              <w:t>:</w:t>
            </w:r>
          </w:p>
          <w:p w14:paraId="773CBC5E" w14:textId="77777777" w:rsidR="006527EF" w:rsidRDefault="00146BAF" w:rsidP="005E51F7">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bCs/>
                <w:iCs/>
                <w:szCs w:val="18"/>
              </w:rPr>
            </w:pPr>
            <w:r>
              <w:rPr>
                <w:bCs/>
                <w:iCs/>
                <w:szCs w:val="18"/>
              </w:rPr>
              <w:t xml:space="preserve">Listed Equity, Fixed Income </w:t>
            </w:r>
            <w:r w:rsidR="005F516F">
              <w:rPr>
                <w:bCs/>
                <w:iCs/>
                <w:szCs w:val="18"/>
              </w:rPr>
              <w:t>-</w:t>
            </w:r>
            <w:r>
              <w:rPr>
                <w:bCs/>
                <w:iCs/>
                <w:szCs w:val="18"/>
              </w:rPr>
              <w:t xml:space="preserve"> Corporate </w:t>
            </w:r>
            <w:r w:rsidR="00074C06">
              <w:rPr>
                <w:bCs/>
                <w:iCs/>
                <w:szCs w:val="18"/>
              </w:rPr>
              <w:t>and/</w:t>
            </w:r>
            <w:r>
              <w:rPr>
                <w:bCs/>
                <w:iCs/>
                <w:szCs w:val="18"/>
              </w:rPr>
              <w:t xml:space="preserve">or Fixed Income </w:t>
            </w:r>
            <w:r w:rsidR="005F516F">
              <w:rPr>
                <w:bCs/>
                <w:iCs/>
                <w:szCs w:val="18"/>
              </w:rPr>
              <w:t xml:space="preserve">- </w:t>
            </w:r>
            <w:r w:rsidR="00AF6E24">
              <w:rPr>
                <w:bCs/>
                <w:iCs/>
                <w:szCs w:val="18"/>
              </w:rPr>
              <w:t>Government ([04-0</w:t>
            </w:r>
            <w:r w:rsidR="0030367B">
              <w:rPr>
                <w:bCs/>
                <w:iCs/>
                <w:szCs w:val="18"/>
              </w:rPr>
              <w:t>9</w:t>
            </w:r>
            <w:r>
              <w:rPr>
                <w:bCs/>
                <w:iCs/>
                <w:szCs w:val="18"/>
              </w:rPr>
              <w:t>])</w:t>
            </w:r>
            <w:r w:rsidR="006527EF">
              <w:rPr>
                <w:bCs/>
                <w:iCs/>
                <w:szCs w:val="18"/>
              </w:rPr>
              <w:t xml:space="preserve">, and; </w:t>
            </w:r>
          </w:p>
          <w:p w14:paraId="773CBC5F" w14:textId="77777777" w:rsidR="00146BAF" w:rsidRPr="00802299" w:rsidRDefault="00F157C0" w:rsidP="005E51F7">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bCs/>
                <w:iCs/>
                <w:szCs w:val="18"/>
              </w:rPr>
            </w:pPr>
            <w:r>
              <w:rPr>
                <w:bCs/>
                <w:iCs/>
                <w:szCs w:val="18"/>
              </w:rPr>
              <w:t xml:space="preserve">Private Equity, Property and/or </w:t>
            </w:r>
            <w:r w:rsidR="00146BAF">
              <w:rPr>
                <w:bCs/>
                <w:iCs/>
                <w:szCs w:val="18"/>
              </w:rPr>
              <w:t xml:space="preserve">Infrastructure ([10-12]). </w:t>
            </w:r>
          </w:p>
          <w:p w14:paraId="773CBC60" w14:textId="77777777" w:rsidR="00146BAF" w:rsidRDefault="00146BAF" w:rsidP="00802299">
            <w:pPr>
              <w:spacing w:after="120" w:line="240" w:lineRule="auto"/>
              <w:cnfStyle w:val="000000000000" w:firstRow="0" w:lastRow="0" w:firstColumn="0" w:lastColumn="0" w:oddVBand="0" w:evenVBand="0" w:oddHBand="0" w:evenHBand="0" w:firstRowFirstColumn="0" w:firstRowLastColumn="0" w:lastRowFirstColumn="0" w:lastRowLastColumn="0"/>
              <w:rPr>
                <w:bCs/>
                <w:iCs/>
                <w:color w:val="595959"/>
                <w:sz w:val="18"/>
                <w:szCs w:val="18"/>
              </w:rPr>
            </w:pPr>
            <w:r>
              <w:rPr>
                <w:bCs/>
                <w:iCs/>
                <w:color w:val="595959"/>
                <w:sz w:val="18"/>
                <w:szCs w:val="18"/>
              </w:rPr>
              <w:t xml:space="preserve">Within these sections, you will only be required to report on activities and asset classes that are relevant, based on your response to  [03.1]. </w:t>
            </w:r>
            <w:r w:rsidR="006151D6">
              <w:rPr>
                <w:bCs/>
                <w:iCs/>
                <w:color w:val="595959"/>
                <w:sz w:val="18"/>
                <w:szCs w:val="18"/>
              </w:rPr>
              <w:t xml:space="preserve">For example, if you consider responsible investment issues when selecting </w:t>
            </w:r>
            <w:r w:rsidR="007226E8">
              <w:rPr>
                <w:bCs/>
                <w:iCs/>
                <w:color w:val="595959"/>
                <w:sz w:val="18"/>
                <w:szCs w:val="18"/>
              </w:rPr>
              <w:t>and appointing</w:t>
            </w:r>
            <w:r w:rsidR="00663EE3">
              <w:rPr>
                <w:bCs/>
                <w:iCs/>
                <w:color w:val="595959"/>
                <w:sz w:val="18"/>
                <w:szCs w:val="18"/>
              </w:rPr>
              <w:t xml:space="preserve"> for</w:t>
            </w:r>
            <w:r w:rsidR="006151D6">
              <w:rPr>
                <w:bCs/>
                <w:iCs/>
                <w:color w:val="595959"/>
                <w:sz w:val="18"/>
                <w:szCs w:val="18"/>
              </w:rPr>
              <w:t xml:space="preserve"> a Listed Equity manager, but not during</w:t>
            </w:r>
            <w:r w:rsidR="00663EE3">
              <w:rPr>
                <w:bCs/>
                <w:iCs/>
                <w:color w:val="595959"/>
                <w:sz w:val="18"/>
                <w:szCs w:val="18"/>
              </w:rPr>
              <w:t xml:space="preserve"> monitoring, you will only need to report on selection and appointment indicators</w:t>
            </w:r>
            <w:r w:rsidR="008357BC">
              <w:rPr>
                <w:bCs/>
                <w:iCs/>
                <w:color w:val="595959"/>
                <w:sz w:val="18"/>
                <w:szCs w:val="18"/>
              </w:rPr>
              <w:t xml:space="preserve"> for Listed Equity. </w:t>
            </w:r>
          </w:p>
          <w:p w14:paraId="773CBC61" w14:textId="77777777" w:rsidR="00E27F1D" w:rsidRPr="00037F76" w:rsidRDefault="00D67A49" w:rsidP="00802299">
            <w:pPr>
              <w:spacing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i w:val="0"/>
                <w:color w:val="595959"/>
                <w:sz w:val="18"/>
                <w:szCs w:val="18"/>
              </w:rPr>
            </w:pPr>
            <w:r>
              <w:rPr>
                <w:bCs/>
                <w:iCs/>
                <w:color w:val="595959"/>
                <w:sz w:val="18"/>
                <w:szCs w:val="18"/>
              </w:rPr>
              <w:t xml:space="preserve">You can </w:t>
            </w:r>
            <w:r w:rsidR="0032035B">
              <w:rPr>
                <w:bCs/>
                <w:iCs/>
                <w:color w:val="595959"/>
                <w:sz w:val="18"/>
                <w:szCs w:val="18"/>
              </w:rPr>
              <w:t xml:space="preserve">report your approach for </w:t>
            </w:r>
            <w:r>
              <w:rPr>
                <w:bCs/>
                <w:iCs/>
                <w:color w:val="595959"/>
                <w:sz w:val="18"/>
                <w:szCs w:val="18"/>
              </w:rPr>
              <w:t xml:space="preserve">asset classes not listed above in indicator [13]. </w:t>
            </w:r>
          </w:p>
        </w:tc>
      </w:tr>
    </w:tbl>
    <w:p w14:paraId="773CBC63" w14:textId="77777777" w:rsidR="00E27F1D" w:rsidRDefault="00E27F1D">
      <w:pPr>
        <w:widowControl/>
        <w:autoSpaceDE/>
        <w:autoSpaceDN/>
        <w:adjustRightInd/>
        <w:spacing w:before="0" w:after="0" w:line="240" w:lineRule="auto"/>
      </w:pPr>
    </w:p>
    <w:p w14:paraId="773CBC64" w14:textId="77777777" w:rsidR="009E2D9D" w:rsidRDefault="009E2D9D">
      <w:pPr>
        <w:widowControl/>
        <w:autoSpaceDE/>
        <w:autoSpaceDN/>
        <w:adjustRightInd/>
        <w:spacing w:before="0" w:after="0" w:line="240" w:lineRule="auto"/>
        <w:sectPr w:rsidR="009E2D9D" w:rsidSect="009B2978">
          <w:footerReference w:type="default" r:id="rId32"/>
          <w:footerReference w:type="first" r:id="rId33"/>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414717" w14:paraId="773CBC66" w14:textId="77777777" w:rsidTr="00B74465">
        <w:trPr>
          <w:cnfStyle w:val="100000000000" w:firstRow="1" w:lastRow="0" w:firstColumn="0" w:lastColumn="0" w:oddVBand="0" w:evenVBand="0" w:oddHBand="0" w:evenHBand="0" w:firstRowFirstColumn="0" w:firstRowLastColumn="0" w:lastRowFirstColumn="0" w:lastRowLastColumn="0"/>
        </w:trPr>
        <w:tc>
          <w:tcPr>
            <w:tcW w:w="9129" w:type="dxa"/>
          </w:tcPr>
          <w:p w14:paraId="773CBC65" w14:textId="77777777" w:rsidR="00414717" w:rsidRDefault="00414717" w:rsidP="00B74465">
            <w:pPr>
              <w:widowControl/>
              <w:autoSpaceDE/>
              <w:autoSpaceDN/>
              <w:adjustRightInd/>
              <w:spacing w:after="0" w:line="240" w:lineRule="auto"/>
              <w:rPr>
                <w:rStyle w:val="IntenseEmphasis"/>
                <w:b/>
                <w:bCs w:val="0"/>
                <w:i w:val="0"/>
                <w:iCs w:val="0"/>
              </w:rPr>
            </w:pPr>
            <w:r>
              <w:lastRenderedPageBreak/>
              <w:t>SECTION</w:t>
            </w:r>
          </w:p>
        </w:tc>
      </w:tr>
      <w:tr w:rsidR="00414717" w14:paraId="773CBC68" w14:textId="77777777" w:rsidTr="00B74465">
        <w:trPr>
          <w:cnfStyle w:val="010000000000" w:firstRow="0" w:lastRow="1" w:firstColumn="0" w:lastColumn="0" w:oddVBand="0" w:evenVBand="0" w:oddHBand="0" w:evenHBand="0" w:firstRowFirstColumn="0" w:firstRowLastColumn="0" w:lastRowFirstColumn="0" w:lastRowLastColumn="0"/>
        </w:trPr>
        <w:tc>
          <w:tcPr>
            <w:tcW w:w="9129" w:type="dxa"/>
          </w:tcPr>
          <w:p w14:paraId="773CBC67" w14:textId="77777777" w:rsidR="00414717" w:rsidRPr="00BF74E2" w:rsidRDefault="00414717" w:rsidP="004067EF">
            <w:pPr>
              <w:pStyle w:val="Heading2"/>
              <w:outlineLvl w:val="1"/>
              <w:rPr>
                <w:rStyle w:val="IntenseEmphasis"/>
                <w:i w:val="0"/>
                <w:iCs w:val="0"/>
                <w:color w:val="008CD0"/>
              </w:rPr>
            </w:pPr>
            <w:bookmarkStart w:id="9" w:name="_Toc399945136"/>
            <w:r>
              <w:t>L</w:t>
            </w:r>
            <w:r w:rsidR="004067EF">
              <w:t>isted equity</w:t>
            </w:r>
            <w:r w:rsidR="007226E8">
              <w:t xml:space="preserve"> (LE)</w:t>
            </w:r>
            <w:r w:rsidR="004067EF">
              <w:t>, Fixed income - corporate</w:t>
            </w:r>
            <w:r w:rsidR="007226E8">
              <w:t xml:space="preserve"> (FIC)</w:t>
            </w:r>
            <w:r>
              <w:t>, F</w:t>
            </w:r>
            <w:r w:rsidR="004067EF">
              <w:t>ixed income - government</w:t>
            </w:r>
            <w:r w:rsidR="007226E8">
              <w:t xml:space="preserve"> (FIG)</w:t>
            </w:r>
            <w:r>
              <w:t xml:space="preserve"> – listed assets</w:t>
            </w:r>
            <w:bookmarkEnd w:id="9"/>
          </w:p>
        </w:tc>
      </w:tr>
    </w:tbl>
    <w:p w14:paraId="773CBC69" w14:textId="77777777" w:rsidR="00414717" w:rsidRDefault="00414717" w:rsidP="00414717">
      <w:pPr>
        <w:pStyle w:val="INDICATORNUMBER"/>
      </w:pPr>
    </w:p>
    <w:tbl>
      <w:tblPr>
        <w:tblStyle w:val="ModuleSub-SectionHeading"/>
        <w:tblW w:w="9206" w:type="dxa"/>
        <w:tblLayout w:type="fixed"/>
        <w:tblLook w:val="0700" w:firstRow="0" w:lastRow="0" w:firstColumn="0" w:lastColumn="1" w:noHBand="1" w:noVBand="1"/>
      </w:tblPr>
      <w:tblGrid>
        <w:gridCol w:w="708"/>
        <w:gridCol w:w="2841"/>
        <w:gridCol w:w="425"/>
        <w:gridCol w:w="5232"/>
      </w:tblGrid>
      <w:tr w:rsidR="009E2D9D" w:rsidRPr="00F44B1D" w14:paraId="773CBC6E" w14:textId="77777777" w:rsidTr="0081744F">
        <w:trPr>
          <w:trHeight w:val="387"/>
        </w:trPr>
        <w:tc>
          <w:tcPr>
            <w:tcW w:w="708" w:type="dxa"/>
          </w:tcPr>
          <w:p w14:paraId="773CBC6A" w14:textId="77777777" w:rsidR="009E2D9D" w:rsidRDefault="009E2D9D" w:rsidP="00A522D0">
            <w:pPr>
              <w:pStyle w:val="ModuleSubSectionHeading"/>
              <w:ind w:left="0"/>
              <w:rPr>
                <w:b w:val="0"/>
                <w:noProof/>
              </w:rPr>
            </w:pPr>
            <w:r>
              <w:rPr>
                <w:b w:val="0"/>
                <w:noProof/>
              </w:rPr>
              <w:drawing>
                <wp:inline distT="0" distB="0" distL="0" distR="0" wp14:anchorId="773CC3E6" wp14:editId="773CC3E7">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2841" w:type="dxa"/>
          </w:tcPr>
          <w:p w14:paraId="773CBC6B" w14:textId="77777777" w:rsidR="009E2D9D" w:rsidRPr="00507595" w:rsidRDefault="00414717" w:rsidP="00414717">
            <w:pPr>
              <w:pStyle w:val="Heading3"/>
              <w:ind w:left="170"/>
              <w:outlineLvl w:val="2"/>
            </w:pPr>
            <w:bookmarkStart w:id="10" w:name="_Toc399945137"/>
            <w:r w:rsidRPr="00414717">
              <w:rPr>
                <w:bCs w:val="0"/>
                <w:iCs/>
              </w:rPr>
              <w:t>OVERVIEW</w:t>
            </w:r>
            <w:bookmarkEnd w:id="10"/>
            <w:r>
              <w:t xml:space="preserve"> </w:t>
            </w:r>
          </w:p>
        </w:tc>
        <w:tc>
          <w:tcPr>
            <w:tcW w:w="425" w:type="dxa"/>
          </w:tcPr>
          <w:p w14:paraId="773CBC6C" w14:textId="77777777" w:rsidR="009E2D9D" w:rsidRPr="00ED1D5A" w:rsidRDefault="009E2D9D" w:rsidP="00A522D0">
            <w:pPr>
              <w:pStyle w:val="ModuleSubSectionHeading"/>
              <w:ind w:left="0"/>
              <w:rPr>
                <w:rStyle w:val="IntenseEmphasis"/>
                <w:b/>
                <w:bCs w:val="0"/>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5232" w:type="dxa"/>
          </w:tcPr>
          <w:p w14:paraId="773CBC6D" w14:textId="77777777" w:rsidR="009E2D9D" w:rsidRPr="00507595" w:rsidRDefault="009E2D9D" w:rsidP="00A522D0">
            <w:pPr>
              <w:pStyle w:val="Heading4"/>
              <w:outlineLvl w:val="3"/>
              <w:rPr>
                <w:rStyle w:val="IntenseEmphasis"/>
                <w:b w:val="0"/>
                <w:bCs/>
                <w:i/>
                <w:iCs w:val="0"/>
                <w:color w:val="FFFFFF" w:themeColor="background1"/>
              </w:rPr>
            </w:pPr>
          </w:p>
        </w:tc>
      </w:tr>
    </w:tbl>
    <w:p w14:paraId="773CBC6F" w14:textId="77777777" w:rsidR="009B2978" w:rsidRDefault="009B2978" w:rsidP="00BC4EB1">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73871" w14:paraId="773CBC74"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BC70" w14:textId="77777777" w:rsidR="00373871" w:rsidRPr="00356CDA" w:rsidRDefault="00373871"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773CBC71" w14:textId="77777777" w:rsidR="00373871" w:rsidRPr="00356CDA" w:rsidRDefault="00373871"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73CBC72" w14:textId="77777777" w:rsidR="00373871" w:rsidRPr="00356CDA" w:rsidRDefault="00373871"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BC73" w14:textId="77777777" w:rsidR="00373871" w:rsidRPr="00356CDA" w:rsidRDefault="00373871" w:rsidP="00A522D0">
            <w:pPr>
              <w:widowControl/>
              <w:autoSpaceDE/>
              <w:autoSpaceDN/>
              <w:adjustRightInd/>
              <w:spacing w:after="0" w:line="240" w:lineRule="auto"/>
              <w:rPr>
                <w:rStyle w:val="IntenseEmphasis"/>
                <w:b w:val="0"/>
                <w:bCs w:val="0"/>
                <w:iCs w:val="0"/>
                <w:color w:val="FFFFFF" w:themeColor="background1"/>
              </w:rPr>
            </w:pPr>
            <w:r w:rsidRPr="00356CDA">
              <w:t>Principle</w:t>
            </w:r>
          </w:p>
        </w:tc>
      </w:tr>
      <w:tr w:rsidR="00373871" w14:paraId="773CBC7A"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BC75" w14:textId="77777777" w:rsidR="00373871" w:rsidRPr="00356CDA" w:rsidRDefault="00373871" w:rsidP="00A522D0">
            <w:pPr>
              <w:pStyle w:val="SectionIndicatorHeaderText"/>
              <w:rPr>
                <w:rStyle w:val="IntenseEmphasis"/>
                <w:bCs w:val="0"/>
                <w:i w:val="0"/>
                <w:iCs w:val="0"/>
                <w:color w:val="FFFFFF" w:themeColor="background1"/>
              </w:rPr>
            </w:pPr>
            <w:r>
              <w:rPr>
                <w:rStyle w:val="IntenseEmphasis"/>
                <w:i w:val="0"/>
                <w:color w:val="FFFFFF" w:themeColor="background1"/>
              </w:rPr>
              <w:t>SAM 04</w:t>
            </w:r>
          </w:p>
        </w:tc>
        <w:tc>
          <w:tcPr>
            <w:tcW w:w="3402" w:type="dxa"/>
          </w:tcPr>
          <w:p w14:paraId="773CBC76" w14:textId="77777777" w:rsidR="00373871" w:rsidRDefault="00373871" w:rsidP="00A522D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773CBC77" w14:textId="77777777" w:rsidR="00373871" w:rsidRPr="00356CDA" w:rsidRDefault="00373871" w:rsidP="00A522D0">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73CBC78" w14:textId="77777777" w:rsidR="00373871" w:rsidRPr="00356CDA" w:rsidRDefault="00373871"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GATEWAY/PEERING</w:t>
            </w:r>
          </w:p>
        </w:tc>
        <w:tc>
          <w:tcPr>
            <w:cnfStyle w:val="000100000000" w:firstRow="0" w:lastRow="0" w:firstColumn="0" w:lastColumn="1" w:oddVBand="0" w:evenVBand="0" w:oddHBand="0" w:evenHBand="0" w:firstRowFirstColumn="0" w:firstRowLastColumn="0" w:lastRowFirstColumn="0" w:lastRowLastColumn="0"/>
            <w:tcW w:w="1376" w:type="dxa"/>
          </w:tcPr>
          <w:p w14:paraId="773CBC79" w14:textId="77777777" w:rsidR="00373871" w:rsidRPr="00356CDA" w:rsidRDefault="00373871" w:rsidP="00A522D0">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73CBC7B" w14:textId="77777777" w:rsidR="00373871" w:rsidRDefault="00373871" w:rsidP="00BC4EB1">
      <w:pPr>
        <w:pStyle w:val="INDICATORNUMBER"/>
      </w:pPr>
    </w:p>
    <w:tbl>
      <w:tblPr>
        <w:tblStyle w:val="SubSectionIndicatorTableVOLUNTARY"/>
        <w:tblW w:w="9214" w:type="dxa"/>
        <w:tblInd w:w="5" w:type="dxa"/>
        <w:tblLook w:val="04A0" w:firstRow="1" w:lastRow="0" w:firstColumn="1" w:lastColumn="0" w:noHBand="0" w:noVBand="1"/>
      </w:tblPr>
      <w:tblGrid>
        <w:gridCol w:w="1134"/>
        <w:gridCol w:w="4820"/>
        <w:gridCol w:w="3260"/>
      </w:tblGrid>
      <w:tr w:rsidR="003C2216" w14:paraId="773CBC7E" w14:textId="77777777" w:rsidTr="00A522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73CBC7C" w14:textId="77777777" w:rsidR="003C2216" w:rsidRPr="00903B63" w:rsidRDefault="003C2216" w:rsidP="00A522D0">
            <w:pPr>
              <w:pStyle w:val="SectionIndicatorHeaderText"/>
              <w:rPr>
                <w:rStyle w:val="IntenseEmphasis"/>
                <w:b w:val="0"/>
                <w:bCs w:val="0"/>
                <w:i w:val="0"/>
                <w:iCs w:val="0"/>
                <w:color w:val="FFFFFF" w:themeColor="background1"/>
              </w:rPr>
            </w:pPr>
            <w:r>
              <w:rPr>
                <w:rStyle w:val="IntenseEmphasis"/>
                <w:i w:val="0"/>
                <w:color w:val="FFFFFF" w:themeColor="background1"/>
              </w:rPr>
              <w:t>SAM 04</w:t>
            </w:r>
          </w:p>
        </w:tc>
        <w:tc>
          <w:tcPr>
            <w:tcW w:w="8080" w:type="dxa"/>
            <w:gridSpan w:val="2"/>
            <w:tcBorders>
              <w:top w:val="single" w:sz="4" w:space="0" w:color="0070C0"/>
              <w:bottom w:val="single" w:sz="4" w:space="0" w:color="0070C0"/>
              <w:right w:val="single" w:sz="4" w:space="0" w:color="0070C0"/>
            </w:tcBorders>
            <w:shd w:val="clear" w:color="auto" w:fill="0070C0"/>
          </w:tcPr>
          <w:p w14:paraId="773CBC7D" w14:textId="77777777" w:rsidR="003C2216" w:rsidRPr="00903B63" w:rsidRDefault="003C2216"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C2216" w14:paraId="773CBC81" w14:textId="77777777" w:rsidTr="00A522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773CBC7F" w14:textId="77777777" w:rsidR="003C2216" w:rsidRPr="000D72DF" w:rsidRDefault="003C2216" w:rsidP="00A522D0">
            <w:pPr>
              <w:pStyle w:val="INDICATORNUMBER"/>
              <w:rPr>
                <w:rStyle w:val="IntenseEmphasis"/>
                <w:b/>
                <w:bCs w:val="0"/>
                <w:i w:val="0"/>
                <w:iCs w:val="0"/>
              </w:rPr>
            </w:pPr>
            <w:r>
              <w:rPr>
                <w:rStyle w:val="IntenseEmphasis"/>
                <w:b/>
                <w:bCs w:val="0"/>
                <w:i w:val="0"/>
                <w:iCs w:val="0"/>
                <w:color w:val="595959"/>
              </w:rPr>
              <w:t>SAM 04.1</w:t>
            </w:r>
          </w:p>
        </w:tc>
        <w:tc>
          <w:tcPr>
            <w:tcW w:w="8080" w:type="dxa"/>
            <w:gridSpan w:val="2"/>
            <w:tcBorders>
              <w:top w:val="single" w:sz="4" w:space="0" w:color="0070C0"/>
              <w:right w:val="single" w:sz="4" w:space="0" w:color="0070C0"/>
            </w:tcBorders>
            <w:shd w:val="clear" w:color="auto" w:fill="DAEEF3" w:themeFill="accent5" w:themeFillTint="33"/>
          </w:tcPr>
          <w:p w14:paraId="773CBC80" w14:textId="77777777" w:rsidR="003C2216" w:rsidRPr="003C2216" w:rsidRDefault="003C2216" w:rsidP="00A522D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C2216">
              <w:t>Provide a breakdown of your externally managed listed equities, corporate fixed income and government fixed inc</w:t>
            </w:r>
            <w:r w:rsidR="00B80EF6">
              <w:t>ome by passive, active quant,</w:t>
            </w:r>
            <w:r w:rsidRPr="003C2216">
              <w:t xml:space="preserve"> active fundamental and other </w:t>
            </w:r>
            <w:r w:rsidR="00B80EF6">
              <w:t xml:space="preserve">active </w:t>
            </w:r>
            <w:r w:rsidRPr="003C2216">
              <w:t>strategies.</w:t>
            </w:r>
          </w:p>
        </w:tc>
      </w:tr>
      <w:tr w:rsidR="00542DFB" w14:paraId="773CBC85" w14:textId="77777777" w:rsidTr="00B80EF6">
        <w:trPr>
          <w:trHeight w:val="519"/>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73CBC82" w14:textId="77777777" w:rsidR="00542DFB" w:rsidRDefault="00542DFB" w:rsidP="00530E1F">
            <w:pPr>
              <w:pStyle w:val="INDICATORNUMBER"/>
              <w:spacing w:before="0"/>
              <w:rPr>
                <w:rStyle w:val="IntenseEmphasis"/>
                <w:b/>
                <w:bCs w:val="0"/>
                <w:i w:val="0"/>
                <w:iCs w:val="0"/>
                <w:color w:val="595959"/>
              </w:rPr>
            </w:pPr>
          </w:p>
        </w:tc>
        <w:tc>
          <w:tcPr>
            <w:tcW w:w="482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BC83" w14:textId="77777777" w:rsidR="00542DFB" w:rsidRPr="00E0560D" w:rsidRDefault="00542DFB" w:rsidP="00530E1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Listed equity</w:t>
            </w:r>
            <w:r w:rsidR="00B80EF6">
              <w:rPr>
                <w:b/>
                <w:color w:val="FFFFFF" w:themeColor="background1"/>
                <w:sz w:val="18"/>
              </w:rPr>
              <w:t xml:space="preserve"> (LE)</w:t>
            </w:r>
          </w:p>
        </w:tc>
        <w:tc>
          <w:tcPr>
            <w:tcW w:w="326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73CBC84" w14:textId="77777777" w:rsidR="00542DFB" w:rsidRPr="00E0560D" w:rsidRDefault="00542DFB" w:rsidP="00530E1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As % of externally managed listed equity</w:t>
            </w:r>
          </w:p>
        </w:tc>
      </w:tr>
      <w:tr w:rsidR="00542DFB" w14:paraId="773CBC89" w14:textId="77777777" w:rsidTr="000A16E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86" w14:textId="77777777" w:rsidR="00542DFB" w:rsidRDefault="00542DFB" w:rsidP="00A522D0">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87" w14:textId="77777777" w:rsidR="00542DFB" w:rsidRPr="00542DFB" w:rsidRDefault="00542DFB" w:rsidP="00542DFB">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Passive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73CBC88" w14:textId="77777777" w:rsidR="00542DFB" w:rsidRPr="0042063C" w:rsidRDefault="00542DFB" w:rsidP="00542DFB">
            <w:pPr>
              <w:pStyle w:val="INDICATORTEXT"/>
              <w:cnfStyle w:val="000000100000" w:firstRow="0" w:lastRow="0" w:firstColumn="0" w:lastColumn="0" w:oddVBand="0" w:evenVBand="0" w:oddHBand="1" w:evenHBand="0" w:firstRowFirstColumn="0" w:firstRowLastColumn="0" w:lastRowFirstColumn="0" w:lastRowLastColumn="0"/>
            </w:pPr>
            <w:r w:rsidRPr="00112413">
              <w:sym w:font="Wingdings" w:char="F06D"/>
            </w:r>
            <w:r w:rsidRPr="00112413">
              <w:t xml:space="preserve"> </w:t>
            </w:r>
            <w:r>
              <w:t>0%</w:t>
            </w:r>
            <w:r w:rsidR="000A16E0">
              <w:t xml:space="preserve"> </w:t>
            </w:r>
            <w:r w:rsidRPr="00112413">
              <w:sym w:font="Wingdings" w:char="F06D"/>
            </w:r>
            <w:r w:rsidRPr="00112413">
              <w:t xml:space="preserve"> &lt;10% </w:t>
            </w:r>
            <w:r w:rsidRPr="00112413">
              <w:sym w:font="Wingdings" w:char="F06D"/>
            </w:r>
            <w:r w:rsidRPr="00112413">
              <w:t xml:space="preserve"> 10-50% </w:t>
            </w:r>
            <w:r w:rsidRPr="00112413">
              <w:sym w:font="Wingdings" w:char="F06D"/>
            </w:r>
            <w:r w:rsidR="000A16E0">
              <w:t xml:space="preserve"> </w:t>
            </w:r>
            <w:r w:rsidRPr="00112413">
              <w:t>&gt;50</w:t>
            </w:r>
            <w:r>
              <w:t>%</w:t>
            </w:r>
          </w:p>
        </w:tc>
      </w:tr>
      <w:tr w:rsidR="00542DFB" w14:paraId="773CBC8D" w14:textId="77777777" w:rsidTr="000A16E0">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8A" w14:textId="77777777" w:rsidR="00542DFB" w:rsidRDefault="00542DFB" w:rsidP="00A522D0">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8B" w14:textId="77777777" w:rsidR="00542DFB" w:rsidRPr="00542DFB" w:rsidRDefault="00542DFB" w:rsidP="00542DFB">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Active </w:t>
            </w:r>
            <w:r>
              <w:t xml:space="preserve">– </w:t>
            </w:r>
            <w:r w:rsidRPr="0042063C">
              <w:t>quant</w:t>
            </w:r>
            <w:r>
              <w:t>itative (quant)</w:t>
            </w:r>
            <w:r w:rsidRPr="0042063C">
              <w:t xml:space="preserve">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73CBC8C" w14:textId="77777777" w:rsidR="00542DFB" w:rsidRPr="0042063C" w:rsidRDefault="00542DFB" w:rsidP="00542DFB">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6D"/>
            </w:r>
            <w:r w:rsidRPr="00112413">
              <w:t xml:space="preserve"> </w:t>
            </w:r>
            <w:r>
              <w:t>0%</w:t>
            </w:r>
            <w:r w:rsidR="000A16E0">
              <w:t xml:space="preserve"> </w:t>
            </w:r>
            <w:r w:rsidRPr="00112413">
              <w:sym w:font="Wingdings" w:char="F06D"/>
            </w:r>
            <w:r w:rsidRPr="00112413">
              <w:t xml:space="preserve"> &lt;10% </w:t>
            </w:r>
            <w:r w:rsidRPr="00112413">
              <w:sym w:font="Wingdings" w:char="F06D"/>
            </w:r>
            <w:r w:rsidRPr="00112413">
              <w:t xml:space="preserve"> 10-50% </w:t>
            </w:r>
            <w:r w:rsidRPr="00112413">
              <w:sym w:font="Wingdings" w:char="F06D"/>
            </w:r>
            <w:r w:rsidR="000A16E0">
              <w:t xml:space="preserve"> </w:t>
            </w:r>
            <w:r w:rsidRPr="00112413">
              <w:t>&gt;50</w:t>
            </w:r>
            <w:r>
              <w:t>%</w:t>
            </w:r>
          </w:p>
        </w:tc>
      </w:tr>
      <w:tr w:rsidR="00542DFB" w14:paraId="773CBC91" w14:textId="77777777" w:rsidTr="000A16E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8E" w14:textId="77777777" w:rsidR="00542DFB" w:rsidRDefault="00542DFB" w:rsidP="00A522D0">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8F" w14:textId="77777777" w:rsidR="00542DFB" w:rsidRPr="00542DFB" w:rsidRDefault="00542DFB" w:rsidP="00542DFB">
            <w:pPr>
              <w:pStyle w:val="INDICATORTEXT"/>
              <w:cnfStyle w:val="000000100000" w:firstRow="0" w:lastRow="0" w:firstColumn="0" w:lastColumn="0" w:oddVBand="0" w:evenVBand="0" w:oddHBand="1" w:evenHBand="0" w:firstRowFirstColumn="0" w:firstRowLastColumn="0" w:lastRowFirstColumn="0" w:lastRowLastColumn="0"/>
            </w:pPr>
            <w:r>
              <w:t>Active - fundamental and o</w:t>
            </w:r>
            <w:r w:rsidRPr="0042063C">
              <w:t xml:space="preserve">ther </w:t>
            </w:r>
            <w:r>
              <w:t>active</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73CBC90" w14:textId="77777777" w:rsidR="00542DFB" w:rsidRPr="0042063C" w:rsidRDefault="00542DFB" w:rsidP="00542DFB">
            <w:pPr>
              <w:pStyle w:val="INDICATORTEXT"/>
              <w:cnfStyle w:val="000000100000" w:firstRow="0" w:lastRow="0" w:firstColumn="0" w:lastColumn="0" w:oddVBand="0" w:evenVBand="0" w:oddHBand="1" w:evenHBand="0" w:firstRowFirstColumn="0" w:firstRowLastColumn="0" w:lastRowFirstColumn="0" w:lastRowLastColumn="0"/>
            </w:pPr>
            <w:r w:rsidRPr="00112413">
              <w:sym w:font="Wingdings" w:char="F06D"/>
            </w:r>
            <w:r w:rsidRPr="00112413">
              <w:t xml:space="preserve"> </w:t>
            </w:r>
            <w:r>
              <w:t>0%</w:t>
            </w:r>
            <w:r w:rsidR="000A16E0">
              <w:t xml:space="preserve"> </w:t>
            </w:r>
            <w:r w:rsidRPr="00112413">
              <w:sym w:font="Wingdings" w:char="F06D"/>
            </w:r>
            <w:r w:rsidRPr="00112413">
              <w:t xml:space="preserve"> &lt;10% </w:t>
            </w:r>
            <w:r w:rsidRPr="00112413">
              <w:sym w:font="Wingdings" w:char="F06D"/>
            </w:r>
            <w:r w:rsidRPr="00112413">
              <w:t xml:space="preserve"> 10-50% </w:t>
            </w:r>
            <w:r w:rsidRPr="00112413">
              <w:sym w:font="Wingdings" w:char="F06D"/>
            </w:r>
            <w:r w:rsidR="000A16E0">
              <w:t xml:space="preserve"> </w:t>
            </w:r>
            <w:r w:rsidRPr="00112413">
              <w:t>&gt;50</w:t>
            </w:r>
            <w:r>
              <w:t>%</w:t>
            </w:r>
          </w:p>
        </w:tc>
      </w:tr>
      <w:tr w:rsidR="00542DFB" w14:paraId="773CBC95" w14:textId="77777777" w:rsidTr="000A16E0">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92" w14:textId="77777777" w:rsidR="00542DFB" w:rsidRDefault="00542DFB" w:rsidP="00A522D0">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C93" w14:textId="77777777" w:rsidR="00542DFB" w:rsidRPr="00542DFB" w:rsidRDefault="00542DFB" w:rsidP="00542DFB">
            <w:pPr>
              <w:pStyle w:val="INDICATORTEXT"/>
              <w:cnfStyle w:val="000000000000" w:firstRow="0" w:lastRow="0" w:firstColumn="0" w:lastColumn="0" w:oddVBand="0" w:evenVBand="0" w:oddHBand="0" w:evenHBand="0" w:firstRowFirstColumn="0" w:firstRowLastColumn="0" w:lastRowFirstColumn="0" w:lastRowLastColumn="0"/>
              <w:rPr>
                <w:b/>
              </w:rPr>
            </w:pPr>
            <w:r w:rsidRPr="00542DFB">
              <w:rPr>
                <w:b/>
              </w:rPr>
              <w:t>Total externally managed listed equities</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73CBC94" w14:textId="77777777" w:rsidR="00542DFB" w:rsidRPr="00542DFB" w:rsidRDefault="00542DFB" w:rsidP="00542DFB">
            <w:pPr>
              <w:pStyle w:val="INDICATORTEXT"/>
              <w:cnfStyle w:val="000000000000" w:firstRow="0" w:lastRow="0" w:firstColumn="0" w:lastColumn="0" w:oddVBand="0" w:evenVBand="0" w:oddHBand="0" w:evenHBand="0" w:firstRowFirstColumn="0" w:firstRowLastColumn="0" w:lastRowFirstColumn="0" w:lastRowLastColumn="0"/>
              <w:rPr>
                <w:b/>
              </w:rPr>
            </w:pPr>
            <w:r w:rsidRPr="00542DFB">
              <w:rPr>
                <w:b/>
              </w:rPr>
              <w:t>100%</w:t>
            </w:r>
          </w:p>
        </w:tc>
      </w:tr>
      <w:tr w:rsidR="00542DFB" w14:paraId="773CBC99" w14:textId="77777777" w:rsidTr="000A16E0">
        <w:trPr>
          <w:cnfStyle w:val="000000100000" w:firstRow="0" w:lastRow="0" w:firstColumn="0" w:lastColumn="0" w:oddVBand="0" w:evenVBand="0" w:oddHBand="1" w:evenHBand="0" w:firstRowFirstColumn="0" w:firstRowLastColumn="0" w:lastRowFirstColumn="0" w:lastRowLastColumn="0"/>
          <w:trHeight w:val="5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96" w14:textId="77777777" w:rsidR="00542DFB" w:rsidRDefault="00542DFB" w:rsidP="00530E1F">
            <w:pPr>
              <w:pStyle w:val="INDICATORNUMBER"/>
              <w:spacing w:before="0"/>
              <w:rPr>
                <w:rStyle w:val="IntenseEmphasis"/>
                <w:b/>
                <w:bCs w:val="0"/>
                <w:i w:val="0"/>
                <w:iCs w:val="0"/>
                <w:color w:val="595959"/>
              </w:rPr>
            </w:pPr>
          </w:p>
        </w:tc>
        <w:tc>
          <w:tcPr>
            <w:tcW w:w="4820"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773CBC97" w14:textId="77777777" w:rsidR="00542DFB" w:rsidRPr="00E0560D" w:rsidRDefault="00542DFB" w:rsidP="00530E1F">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E0560D">
              <w:rPr>
                <w:b/>
                <w:color w:val="FFFFFF" w:themeColor="background1"/>
                <w:sz w:val="18"/>
              </w:rPr>
              <w:t>Fixed income - corporate</w:t>
            </w:r>
            <w:r w:rsidR="00B80EF6">
              <w:rPr>
                <w:b/>
                <w:color w:val="FFFFFF" w:themeColor="background1"/>
                <w:sz w:val="18"/>
              </w:rPr>
              <w:t xml:space="preserve"> (FIC)</w:t>
            </w:r>
          </w:p>
        </w:tc>
        <w:tc>
          <w:tcPr>
            <w:tcW w:w="3260" w:type="dxa"/>
            <w:tcBorders>
              <w:top w:val="single" w:sz="4" w:space="0" w:color="A6A6A6" w:themeColor="background1" w:themeShade="A6"/>
              <w:left w:val="single" w:sz="4" w:space="0" w:color="D9D9D9" w:themeColor="background1" w:themeShade="D9"/>
              <w:right w:val="single" w:sz="4" w:space="0" w:color="0070C0"/>
            </w:tcBorders>
            <w:shd w:val="clear" w:color="auto" w:fill="A6A6A6" w:themeFill="background1" w:themeFillShade="A6"/>
          </w:tcPr>
          <w:p w14:paraId="773CBC98" w14:textId="77777777" w:rsidR="00542DFB" w:rsidRPr="00E0560D" w:rsidRDefault="00542DFB" w:rsidP="00530E1F">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E0560D">
              <w:rPr>
                <w:b/>
                <w:color w:val="FFFFFF" w:themeColor="background1"/>
                <w:sz w:val="18"/>
              </w:rPr>
              <w:t xml:space="preserve">As % of externally managed </w:t>
            </w:r>
            <w:r w:rsidR="00790AF2" w:rsidRPr="00E0560D">
              <w:rPr>
                <w:b/>
                <w:color w:val="FFFFFF" w:themeColor="background1"/>
                <w:sz w:val="18"/>
              </w:rPr>
              <w:t xml:space="preserve">corporate </w:t>
            </w:r>
            <w:r w:rsidRPr="00E0560D">
              <w:rPr>
                <w:b/>
                <w:color w:val="FFFFFF" w:themeColor="background1"/>
                <w:sz w:val="18"/>
              </w:rPr>
              <w:t xml:space="preserve">fixed income </w:t>
            </w:r>
          </w:p>
        </w:tc>
      </w:tr>
      <w:tr w:rsidR="00790AF2" w14:paraId="773CBC9D" w14:textId="77777777" w:rsidTr="000A16E0">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773CBC9A" w14:textId="77777777" w:rsidR="00790AF2" w:rsidRDefault="00790AF2" w:rsidP="00A522D0">
            <w:pPr>
              <w:pStyle w:val="INDICATORNUMBER"/>
              <w:rPr>
                <w:rStyle w:val="IntenseEmphasis"/>
                <w:b/>
                <w:bCs w:val="0"/>
                <w:i w:val="0"/>
                <w:iCs w:val="0"/>
                <w:color w:val="595959"/>
              </w:rPr>
            </w:pPr>
          </w:p>
        </w:tc>
        <w:tc>
          <w:tcPr>
            <w:tcW w:w="4820" w:type="dxa"/>
            <w:tcBorders>
              <w:top w:val="single" w:sz="4" w:space="0" w:color="A6A6A6" w:themeColor="background1" w:themeShade="A6"/>
              <w:right w:val="single" w:sz="4" w:space="0" w:color="A6A6A6" w:themeColor="background1" w:themeShade="A6"/>
            </w:tcBorders>
            <w:shd w:val="clear" w:color="auto" w:fill="auto"/>
          </w:tcPr>
          <w:p w14:paraId="773CBC9B" w14:textId="77777777" w:rsidR="00790AF2" w:rsidRPr="003A53A3" w:rsidRDefault="00790AF2" w:rsidP="003A53A3">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Passive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73CBC9C" w14:textId="77777777" w:rsidR="00790AF2" w:rsidRPr="003A53A3" w:rsidRDefault="00790AF2" w:rsidP="003A53A3">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6D"/>
            </w:r>
            <w:r w:rsidRPr="00112413">
              <w:t xml:space="preserve"> </w:t>
            </w:r>
            <w:r>
              <w:t>0%</w:t>
            </w:r>
            <w:r w:rsidR="000A16E0">
              <w:t xml:space="preserve"> </w:t>
            </w:r>
            <w:r w:rsidRPr="00112413">
              <w:sym w:font="Wingdings" w:char="F06D"/>
            </w:r>
            <w:r w:rsidRPr="00112413">
              <w:t xml:space="preserve"> &lt;10% </w:t>
            </w:r>
            <w:r w:rsidRPr="00112413">
              <w:sym w:font="Wingdings" w:char="F06D"/>
            </w:r>
            <w:r w:rsidRPr="00112413">
              <w:t xml:space="preserve"> 10-50% </w:t>
            </w:r>
            <w:r w:rsidRPr="00112413">
              <w:sym w:font="Wingdings" w:char="F06D"/>
            </w:r>
            <w:r w:rsidR="000A16E0">
              <w:t xml:space="preserve"> </w:t>
            </w:r>
            <w:r w:rsidRPr="00112413">
              <w:t>&gt;50</w:t>
            </w:r>
            <w:r>
              <w:t>%</w:t>
            </w:r>
          </w:p>
        </w:tc>
      </w:tr>
      <w:tr w:rsidR="00790AF2" w14:paraId="773CBCA1" w14:textId="77777777" w:rsidTr="000A16E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9E" w14:textId="77777777" w:rsidR="00790AF2" w:rsidRDefault="00790AF2" w:rsidP="00A522D0">
            <w:pPr>
              <w:pStyle w:val="INDICATORNUMBER"/>
              <w:rPr>
                <w:rStyle w:val="IntenseEmphasis"/>
                <w:b/>
                <w:bCs w:val="0"/>
                <w:i w:val="0"/>
                <w:iCs w:val="0"/>
                <w:color w:val="595959"/>
              </w:rPr>
            </w:pPr>
          </w:p>
        </w:tc>
        <w:tc>
          <w:tcPr>
            <w:tcW w:w="4820" w:type="dxa"/>
            <w:tcBorders>
              <w:top w:val="single" w:sz="4" w:space="0" w:color="A6A6A6" w:themeColor="background1" w:themeShade="A6"/>
              <w:right w:val="single" w:sz="4" w:space="0" w:color="A6A6A6" w:themeColor="background1" w:themeShade="A6"/>
            </w:tcBorders>
            <w:shd w:val="clear" w:color="auto" w:fill="auto"/>
          </w:tcPr>
          <w:p w14:paraId="773CBC9F" w14:textId="77777777" w:rsidR="00790AF2" w:rsidRPr="003A53A3" w:rsidRDefault="00790AF2" w:rsidP="003A53A3">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Active </w:t>
            </w:r>
            <w:r>
              <w:t xml:space="preserve">– </w:t>
            </w:r>
            <w:r w:rsidRPr="0042063C">
              <w:t>quant</w:t>
            </w:r>
            <w:r>
              <w:t>itative (quant)</w:t>
            </w:r>
            <w:r w:rsidRPr="0042063C">
              <w:t xml:space="preserve">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73CBCA0" w14:textId="77777777" w:rsidR="00790AF2" w:rsidRPr="003A53A3" w:rsidRDefault="00790AF2" w:rsidP="003A53A3">
            <w:pPr>
              <w:pStyle w:val="INDICATORTEXT"/>
              <w:cnfStyle w:val="000000100000" w:firstRow="0" w:lastRow="0" w:firstColumn="0" w:lastColumn="0" w:oddVBand="0" w:evenVBand="0" w:oddHBand="1" w:evenHBand="0" w:firstRowFirstColumn="0" w:firstRowLastColumn="0" w:lastRowFirstColumn="0" w:lastRowLastColumn="0"/>
            </w:pPr>
            <w:r w:rsidRPr="00112413">
              <w:sym w:font="Wingdings" w:char="F06D"/>
            </w:r>
            <w:r w:rsidRPr="00112413">
              <w:t xml:space="preserve"> </w:t>
            </w:r>
            <w:r>
              <w:t>0%</w:t>
            </w:r>
            <w:r w:rsidR="000A16E0">
              <w:t xml:space="preserve"> </w:t>
            </w:r>
            <w:r w:rsidRPr="00112413">
              <w:sym w:font="Wingdings" w:char="F06D"/>
            </w:r>
            <w:r w:rsidRPr="00112413">
              <w:t xml:space="preserve"> &lt;10% </w:t>
            </w:r>
            <w:r w:rsidRPr="00112413">
              <w:sym w:font="Wingdings" w:char="F06D"/>
            </w:r>
            <w:r w:rsidRPr="00112413">
              <w:t xml:space="preserve"> 10-50% </w:t>
            </w:r>
            <w:r w:rsidRPr="00112413">
              <w:sym w:font="Wingdings" w:char="F06D"/>
            </w:r>
            <w:r w:rsidR="000A16E0">
              <w:t xml:space="preserve"> </w:t>
            </w:r>
            <w:r w:rsidRPr="00112413">
              <w:t>&gt;50</w:t>
            </w:r>
            <w:r>
              <w:t>%</w:t>
            </w:r>
          </w:p>
        </w:tc>
      </w:tr>
      <w:tr w:rsidR="00790AF2" w14:paraId="773CBCA5" w14:textId="77777777" w:rsidTr="000A16E0">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A2" w14:textId="77777777" w:rsidR="00790AF2" w:rsidRDefault="00790AF2" w:rsidP="00A522D0">
            <w:pPr>
              <w:pStyle w:val="INDICATORNUMBER"/>
              <w:rPr>
                <w:rStyle w:val="IntenseEmphasis"/>
                <w:b/>
                <w:bCs w:val="0"/>
                <w:i w:val="0"/>
                <w:iCs w:val="0"/>
                <w:color w:val="595959"/>
              </w:rPr>
            </w:pPr>
          </w:p>
        </w:tc>
        <w:tc>
          <w:tcPr>
            <w:tcW w:w="4820" w:type="dxa"/>
            <w:tcBorders>
              <w:top w:val="single" w:sz="4" w:space="0" w:color="A6A6A6" w:themeColor="background1" w:themeShade="A6"/>
              <w:right w:val="single" w:sz="4" w:space="0" w:color="A6A6A6" w:themeColor="background1" w:themeShade="A6"/>
            </w:tcBorders>
            <w:shd w:val="clear" w:color="auto" w:fill="auto"/>
          </w:tcPr>
          <w:p w14:paraId="773CBCA3" w14:textId="77777777" w:rsidR="00790AF2" w:rsidRPr="003A53A3" w:rsidRDefault="00790AF2" w:rsidP="003A53A3">
            <w:pPr>
              <w:pStyle w:val="INDICATORTEXT"/>
              <w:cnfStyle w:val="000000000000" w:firstRow="0" w:lastRow="0" w:firstColumn="0" w:lastColumn="0" w:oddVBand="0" w:evenVBand="0" w:oddHBand="0" w:evenHBand="0" w:firstRowFirstColumn="0" w:firstRowLastColumn="0" w:lastRowFirstColumn="0" w:lastRowLastColumn="0"/>
            </w:pPr>
            <w:r>
              <w:t>Active - fundamental and o</w:t>
            </w:r>
            <w:r w:rsidRPr="0042063C">
              <w:t xml:space="preserve">ther </w:t>
            </w:r>
            <w:r>
              <w:t>active</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73CBCA4" w14:textId="77777777" w:rsidR="00790AF2" w:rsidRPr="003A53A3" w:rsidRDefault="00790AF2" w:rsidP="003A53A3">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6D"/>
            </w:r>
            <w:r w:rsidRPr="00112413">
              <w:t xml:space="preserve"> </w:t>
            </w:r>
            <w:r>
              <w:t>0%</w:t>
            </w:r>
            <w:r w:rsidR="000A16E0">
              <w:t xml:space="preserve"> </w:t>
            </w:r>
            <w:r w:rsidRPr="00112413">
              <w:sym w:font="Wingdings" w:char="F06D"/>
            </w:r>
            <w:r w:rsidRPr="00112413">
              <w:t xml:space="preserve"> &lt;10% </w:t>
            </w:r>
            <w:r w:rsidRPr="00112413">
              <w:sym w:font="Wingdings" w:char="F06D"/>
            </w:r>
            <w:r w:rsidRPr="00112413">
              <w:t xml:space="preserve"> 10-50% </w:t>
            </w:r>
            <w:r w:rsidRPr="00112413">
              <w:sym w:font="Wingdings" w:char="F06D"/>
            </w:r>
            <w:r w:rsidR="000A16E0">
              <w:t xml:space="preserve"> </w:t>
            </w:r>
            <w:r w:rsidRPr="00112413">
              <w:t>&gt;50</w:t>
            </w:r>
            <w:r>
              <w:t>%</w:t>
            </w:r>
          </w:p>
        </w:tc>
      </w:tr>
      <w:tr w:rsidR="00790AF2" w14:paraId="773CBCA9" w14:textId="77777777" w:rsidTr="000A16E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A6" w14:textId="77777777" w:rsidR="00790AF2" w:rsidRDefault="00790AF2" w:rsidP="00A522D0">
            <w:pPr>
              <w:pStyle w:val="INDICATORNUMBER"/>
              <w:rPr>
                <w:rStyle w:val="IntenseEmphasis"/>
                <w:b/>
                <w:bCs w:val="0"/>
                <w:i w:val="0"/>
                <w:iCs w:val="0"/>
                <w:color w:val="595959"/>
              </w:rPr>
            </w:pPr>
          </w:p>
        </w:tc>
        <w:tc>
          <w:tcPr>
            <w:tcW w:w="4820" w:type="dxa"/>
            <w:tcBorders>
              <w:top w:val="single" w:sz="4" w:space="0" w:color="A6A6A6" w:themeColor="background1" w:themeShade="A6"/>
              <w:right w:val="single" w:sz="4" w:space="0" w:color="A6A6A6" w:themeColor="background1" w:themeShade="A6"/>
            </w:tcBorders>
            <w:shd w:val="clear" w:color="auto" w:fill="auto"/>
          </w:tcPr>
          <w:p w14:paraId="773CBCA7" w14:textId="77777777" w:rsidR="00790AF2" w:rsidRPr="003A53A3" w:rsidRDefault="00790AF2" w:rsidP="006616F3">
            <w:pPr>
              <w:pStyle w:val="INDICATORTEXT"/>
              <w:cnfStyle w:val="000000100000" w:firstRow="0" w:lastRow="0" w:firstColumn="0" w:lastColumn="0" w:oddVBand="0" w:evenVBand="0" w:oddHBand="1" w:evenHBand="0" w:firstRowFirstColumn="0" w:firstRowLastColumn="0" w:lastRowFirstColumn="0" w:lastRowLastColumn="0"/>
              <w:rPr>
                <w:b/>
              </w:rPr>
            </w:pPr>
            <w:r w:rsidRPr="003A53A3">
              <w:rPr>
                <w:b/>
              </w:rPr>
              <w:t xml:space="preserve">Total externally managed </w:t>
            </w:r>
            <w:r w:rsidR="006616F3" w:rsidRPr="003A53A3">
              <w:rPr>
                <w:b/>
              </w:rPr>
              <w:t xml:space="preserve">corporate </w:t>
            </w:r>
            <w:r w:rsidRPr="003A53A3">
              <w:rPr>
                <w:b/>
              </w:rPr>
              <w:t xml:space="preserve">fixed income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73CBCA8" w14:textId="77777777" w:rsidR="00790AF2" w:rsidRPr="003A53A3" w:rsidRDefault="00790AF2" w:rsidP="003A53A3">
            <w:pPr>
              <w:pStyle w:val="INDICATORTEXT"/>
              <w:cnfStyle w:val="000000100000" w:firstRow="0" w:lastRow="0" w:firstColumn="0" w:lastColumn="0" w:oddVBand="0" w:evenVBand="0" w:oddHBand="1" w:evenHBand="0" w:firstRowFirstColumn="0" w:firstRowLastColumn="0" w:lastRowFirstColumn="0" w:lastRowLastColumn="0"/>
              <w:rPr>
                <w:b/>
              </w:rPr>
            </w:pPr>
            <w:r w:rsidRPr="003A53A3">
              <w:rPr>
                <w:b/>
              </w:rPr>
              <w:t>100%</w:t>
            </w:r>
          </w:p>
        </w:tc>
      </w:tr>
      <w:tr w:rsidR="00790AF2" w14:paraId="773CBCAD" w14:textId="77777777" w:rsidTr="000A16E0">
        <w:trPr>
          <w:trHeight w:val="595"/>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AA" w14:textId="77777777" w:rsidR="00790AF2" w:rsidRDefault="00790AF2" w:rsidP="00530E1F">
            <w:pPr>
              <w:pStyle w:val="INDICATORNUMBER"/>
              <w:spacing w:before="0"/>
              <w:rPr>
                <w:rStyle w:val="IntenseEmphasis"/>
                <w:b/>
                <w:bCs w:val="0"/>
                <w:i w:val="0"/>
                <w:iCs w:val="0"/>
                <w:color w:val="595959"/>
              </w:rPr>
            </w:pPr>
          </w:p>
        </w:tc>
        <w:tc>
          <w:tcPr>
            <w:tcW w:w="4820"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773CBCAB" w14:textId="77777777" w:rsidR="00790AF2" w:rsidRPr="00E0560D" w:rsidRDefault="00790AF2" w:rsidP="00530E1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Fixed income - government</w:t>
            </w:r>
            <w:r w:rsidR="00B80EF6">
              <w:rPr>
                <w:b/>
                <w:color w:val="FFFFFF" w:themeColor="background1"/>
                <w:sz w:val="18"/>
              </w:rPr>
              <w:t xml:space="preserve"> (FIG)</w:t>
            </w:r>
          </w:p>
        </w:tc>
        <w:tc>
          <w:tcPr>
            <w:tcW w:w="3260" w:type="dxa"/>
            <w:tcBorders>
              <w:top w:val="single" w:sz="4" w:space="0" w:color="A6A6A6" w:themeColor="background1" w:themeShade="A6"/>
              <w:left w:val="single" w:sz="4" w:space="0" w:color="D9D9D9" w:themeColor="background1" w:themeShade="D9"/>
              <w:right w:val="single" w:sz="4" w:space="0" w:color="0070C0"/>
            </w:tcBorders>
            <w:shd w:val="clear" w:color="auto" w:fill="A6A6A6" w:themeFill="background1" w:themeFillShade="A6"/>
          </w:tcPr>
          <w:p w14:paraId="773CBCAC" w14:textId="77777777" w:rsidR="00790AF2" w:rsidRPr="00E0560D" w:rsidRDefault="00790AF2" w:rsidP="00530E1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 xml:space="preserve">As % of externally managed government fixed income </w:t>
            </w:r>
          </w:p>
        </w:tc>
      </w:tr>
      <w:tr w:rsidR="00790AF2" w14:paraId="773CBCB1" w14:textId="77777777" w:rsidTr="000A16E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AE" w14:textId="77777777" w:rsidR="00790AF2" w:rsidRDefault="00790AF2" w:rsidP="00A522D0">
            <w:pPr>
              <w:pStyle w:val="INDICATORNUMBER"/>
              <w:rPr>
                <w:rStyle w:val="IntenseEmphasis"/>
                <w:b/>
                <w:bCs w:val="0"/>
                <w:i w:val="0"/>
                <w:iCs w:val="0"/>
                <w:color w:val="595959"/>
              </w:rPr>
            </w:pPr>
          </w:p>
        </w:tc>
        <w:tc>
          <w:tcPr>
            <w:tcW w:w="4820" w:type="dxa"/>
            <w:tcBorders>
              <w:top w:val="single" w:sz="4" w:space="0" w:color="A6A6A6" w:themeColor="background1" w:themeShade="A6"/>
              <w:right w:val="single" w:sz="4" w:space="0" w:color="A6A6A6" w:themeColor="background1" w:themeShade="A6"/>
            </w:tcBorders>
            <w:shd w:val="clear" w:color="auto" w:fill="auto"/>
          </w:tcPr>
          <w:p w14:paraId="773CBCAF" w14:textId="77777777" w:rsidR="00790AF2" w:rsidRPr="003A4F25" w:rsidRDefault="00790AF2" w:rsidP="003A4F25">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Passive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73CBCB0" w14:textId="77777777" w:rsidR="00790AF2" w:rsidRPr="003A4F25" w:rsidRDefault="00790AF2" w:rsidP="003A4F25">
            <w:pPr>
              <w:pStyle w:val="INDICATORTEXT"/>
              <w:cnfStyle w:val="000000100000" w:firstRow="0" w:lastRow="0" w:firstColumn="0" w:lastColumn="0" w:oddVBand="0" w:evenVBand="0" w:oddHBand="1" w:evenHBand="0" w:firstRowFirstColumn="0" w:firstRowLastColumn="0" w:lastRowFirstColumn="0" w:lastRowLastColumn="0"/>
            </w:pPr>
            <w:r w:rsidRPr="00112413">
              <w:sym w:font="Wingdings" w:char="F06D"/>
            </w:r>
            <w:r w:rsidRPr="00112413">
              <w:t xml:space="preserve"> </w:t>
            </w:r>
            <w:r>
              <w:t>0%</w:t>
            </w:r>
            <w:r w:rsidR="000A16E0">
              <w:t xml:space="preserve"> </w:t>
            </w:r>
            <w:r w:rsidRPr="00112413">
              <w:sym w:font="Wingdings" w:char="F06D"/>
            </w:r>
            <w:r w:rsidRPr="00112413">
              <w:t xml:space="preserve"> &lt;10% </w:t>
            </w:r>
            <w:r w:rsidRPr="00112413">
              <w:sym w:font="Wingdings" w:char="F06D"/>
            </w:r>
            <w:r w:rsidRPr="00112413">
              <w:t xml:space="preserve"> 10-50% </w:t>
            </w:r>
            <w:r w:rsidRPr="00112413">
              <w:sym w:font="Wingdings" w:char="F06D"/>
            </w:r>
            <w:r w:rsidR="000A16E0">
              <w:t xml:space="preserve"> </w:t>
            </w:r>
            <w:r w:rsidRPr="00112413">
              <w:t>&gt;50</w:t>
            </w:r>
            <w:r>
              <w:t>%</w:t>
            </w:r>
          </w:p>
        </w:tc>
      </w:tr>
      <w:tr w:rsidR="00790AF2" w14:paraId="773CBCB5" w14:textId="77777777" w:rsidTr="000A16E0">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B2" w14:textId="77777777" w:rsidR="00790AF2" w:rsidRDefault="00790AF2" w:rsidP="00A522D0">
            <w:pPr>
              <w:pStyle w:val="INDICATORNUMBER"/>
              <w:rPr>
                <w:rStyle w:val="IntenseEmphasis"/>
                <w:b/>
                <w:bCs w:val="0"/>
                <w:i w:val="0"/>
                <w:iCs w:val="0"/>
                <w:color w:val="595959"/>
              </w:rPr>
            </w:pPr>
          </w:p>
        </w:tc>
        <w:tc>
          <w:tcPr>
            <w:tcW w:w="4820" w:type="dxa"/>
            <w:tcBorders>
              <w:top w:val="single" w:sz="4" w:space="0" w:color="A6A6A6" w:themeColor="background1" w:themeShade="A6"/>
              <w:right w:val="single" w:sz="4" w:space="0" w:color="A6A6A6" w:themeColor="background1" w:themeShade="A6"/>
            </w:tcBorders>
            <w:shd w:val="clear" w:color="auto" w:fill="auto"/>
          </w:tcPr>
          <w:p w14:paraId="773CBCB3" w14:textId="77777777" w:rsidR="00790AF2" w:rsidRPr="003A4F25" w:rsidRDefault="00790AF2" w:rsidP="003A4F25">
            <w:pPr>
              <w:pStyle w:val="INDICATORTEXT"/>
              <w:cnfStyle w:val="000000000000" w:firstRow="0" w:lastRow="0" w:firstColumn="0" w:lastColumn="0" w:oddVBand="0" w:evenVBand="0" w:oddHBand="0" w:evenHBand="0" w:firstRowFirstColumn="0" w:firstRowLastColumn="0" w:lastRowFirstColumn="0" w:lastRowLastColumn="0"/>
            </w:pPr>
            <w:r w:rsidRPr="0042063C">
              <w:t>Active</w:t>
            </w:r>
            <w:r>
              <w:t xml:space="preserve"> –</w:t>
            </w:r>
            <w:r w:rsidRPr="0042063C">
              <w:t xml:space="preserve"> quant</w:t>
            </w:r>
            <w:r>
              <w:t>itative (quant)</w:t>
            </w:r>
            <w:r w:rsidRPr="0042063C">
              <w:t xml:space="preserve">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73CBCB4" w14:textId="77777777" w:rsidR="00790AF2" w:rsidRPr="003A4F25" w:rsidRDefault="00790AF2" w:rsidP="003A4F25">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6D"/>
            </w:r>
            <w:r w:rsidRPr="00112413">
              <w:t xml:space="preserve"> </w:t>
            </w:r>
            <w:r>
              <w:t>0%</w:t>
            </w:r>
            <w:r w:rsidR="000A16E0">
              <w:t xml:space="preserve"> </w:t>
            </w:r>
            <w:r w:rsidRPr="00112413">
              <w:sym w:font="Wingdings" w:char="F06D"/>
            </w:r>
            <w:r w:rsidRPr="00112413">
              <w:t xml:space="preserve"> &lt;10% </w:t>
            </w:r>
            <w:r w:rsidRPr="00112413">
              <w:sym w:font="Wingdings" w:char="F06D"/>
            </w:r>
            <w:r w:rsidRPr="00112413">
              <w:t xml:space="preserve"> 10-50% </w:t>
            </w:r>
            <w:r w:rsidRPr="00112413">
              <w:sym w:font="Wingdings" w:char="F06D"/>
            </w:r>
            <w:r w:rsidR="000A16E0">
              <w:t xml:space="preserve"> </w:t>
            </w:r>
            <w:r w:rsidRPr="00112413">
              <w:t>&gt;50</w:t>
            </w:r>
            <w:r>
              <w:t>%</w:t>
            </w:r>
          </w:p>
        </w:tc>
      </w:tr>
      <w:tr w:rsidR="00790AF2" w14:paraId="773CBCB9" w14:textId="77777777" w:rsidTr="000A16E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BCB6" w14:textId="77777777" w:rsidR="00790AF2" w:rsidRDefault="00790AF2" w:rsidP="00A522D0">
            <w:pPr>
              <w:pStyle w:val="INDICATORNUMBER"/>
              <w:rPr>
                <w:rStyle w:val="IntenseEmphasis"/>
                <w:b/>
                <w:bCs w:val="0"/>
                <w:i w:val="0"/>
                <w:iCs w:val="0"/>
                <w:color w:val="595959"/>
              </w:rPr>
            </w:pPr>
          </w:p>
        </w:tc>
        <w:tc>
          <w:tcPr>
            <w:tcW w:w="4820" w:type="dxa"/>
            <w:tcBorders>
              <w:top w:val="single" w:sz="4" w:space="0" w:color="A6A6A6" w:themeColor="background1" w:themeShade="A6"/>
              <w:right w:val="single" w:sz="4" w:space="0" w:color="A6A6A6" w:themeColor="background1" w:themeShade="A6"/>
            </w:tcBorders>
            <w:shd w:val="clear" w:color="auto" w:fill="auto"/>
          </w:tcPr>
          <w:p w14:paraId="773CBCB7" w14:textId="77777777" w:rsidR="00790AF2" w:rsidRPr="003A4F25" w:rsidRDefault="00790AF2" w:rsidP="003A4F25">
            <w:pPr>
              <w:pStyle w:val="INDICATORTEXT"/>
              <w:cnfStyle w:val="000000100000" w:firstRow="0" w:lastRow="0" w:firstColumn="0" w:lastColumn="0" w:oddVBand="0" w:evenVBand="0" w:oddHBand="1" w:evenHBand="0" w:firstRowFirstColumn="0" w:firstRowLastColumn="0" w:lastRowFirstColumn="0" w:lastRowLastColumn="0"/>
            </w:pPr>
            <w:r>
              <w:t>Active – fundamental and o</w:t>
            </w:r>
            <w:r w:rsidRPr="0042063C">
              <w:t>ther</w:t>
            </w:r>
            <w:r>
              <w:t xml:space="preserve"> active</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73CBCB8" w14:textId="77777777" w:rsidR="00790AF2" w:rsidRPr="003A4F25" w:rsidRDefault="00790AF2" w:rsidP="003A4F25">
            <w:pPr>
              <w:pStyle w:val="INDICATORTEXT"/>
              <w:cnfStyle w:val="000000100000" w:firstRow="0" w:lastRow="0" w:firstColumn="0" w:lastColumn="0" w:oddVBand="0" w:evenVBand="0" w:oddHBand="1" w:evenHBand="0" w:firstRowFirstColumn="0" w:firstRowLastColumn="0" w:lastRowFirstColumn="0" w:lastRowLastColumn="0"/>
            </w:pPr>
            <w:r w:rsidRPr="00112413">
              <w:sym w:font="Wingdings" w:char="F06D"/>
            </w:r>
            <w:r w:rsidRPr="00112413">
              <w:t xml:space="preserve"> </w:t>
            </w:r>
            <w:r>
              <w:t>0%</w:t>
            </w:r>
            <w:r w:rsidR="000A16E0">
              <w:t xml:space="preserve"> </w:t>
            </w:r>
            <w:r w:rsidRPr="00112413">
              <w:sym w:font="Wingdings" w:char="F06D"/>
            </w:r>
            <w:r w:rsidRPr="00112413">
              <w:t xml:space="preserve"> &lt;10% </w:t>
            </w:r>
            <w:r w:rsidRPr="00112413">
              <w:sym w:font="Wingdings" w:char="F06D"/>
            </w:r>
            <w:r w:rsidRPr="00112413">
              <w:t xml:space="preserve"> 10-50% </w:t>
            </w:r>
            <w:r w:rsidRPr="00112413">
              <w:sym w:font="Wingdings" w:char="F06D"/>
            </w:r>
            <w:r w:rsidR="000A16E0">
              <w:t xml:space="preserve"> </w:t>
            </w:r>
            <w:r w:rsidRPr="00112413">
              <w:t>&gt;50</w:t>
            </w:r>
            <w:r>
              <w:t>%</w:t>
            </w:r>
          </w:p>
        </w:tc>
      </w:tr>
      <w:tr w:rsidR="00790AF2" w14:paraId="773CBCBD" w14:textId="77777777" w:rsidTr="000A16E0">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73CBCBA" w14:textId="77777777" w:rsidR="00790AF2" w:rsidRDefault="00790AF2" w:rsidP="00A522D0">
            <w:pPr>
              <w:pStyle w:val="INDICATORNUMBER"/>
              <w:rPr>
                <w:rStyle w:val="IntenseEmphasis"/>
                <w:b/>
                <w:bCs w:val="0"/>
                <w:i w:val="0"/>
                <w:iCs w:val="0"/>
                <w:color w:val="595959"/>
              </w:rPr>
            </w:pPr>
          </w:p>
        </w:tc>
        <w:tc>
          <w:tcPr>
            <w:tcW w:w="4820" w:type="dxa"/>
            <w:tcBorders>
              <w:top w:val="single" w:sz="4" w:space="0" w:color="A6A6A6" w:themeColor="background1" w:themeShade="A6"/>
              <w:right w:val="single" w:sz="4" w:space="0" w:color="A6A6A6" w:themeColor="background1" w:themeShade="A6"/>
            </w:tcBorders>
            <w:shd w:val="clear" w:color="auto" w:fill="auto"/>
          </w:tcPr>
          <w:p w14:paraId="773CBCBB" w14:textId="77777777" w:rsidR="00790AF2" w:rsidRPr="003A4F25" w:rsidRDefault="00790AF2" w:rsidP="003A4F25">
            <w:pPr>
              <w:pStyle w:val="INDICATORTEXT"/>
              <w:cnfStyle w:val="000000000000" w:firstRow="0" w:lastRow="0" w:firstColumn="0" w:lastColumn="0" w:oddVBand="0" w:evenVBand="0" w:oddHBand="0" w:evenHBand="0" w:firstRowFirstColumn="0" w:firstRowLastColumn="0" w:lastRowFirstColumn="0" w:lastRowLastColumn="0"/>
              <w:rPr>
                <w:b/>
              </w:rPr>
            </w:pPr>
            <w:r w:rsidRPr="003A4F25">
              <w:rPr>
                <w:b/>
              </w:rPr>
              <w:t xml:space="preserve">Total externally managed government fixed income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73CBCBC" w14:textId="77777777" w:rsidR="00790AF2" w:rsidRPr="003A4F25" w:rsidRDefault="00790AF2" w:rsidP="003A4F25">
            <w:pPr>
              <w:pStyle w:val="INDICATORTEXT"/>
              <w:cnfStyle w:val="000000000000" w:firstRow="0" w:lastRow="0" w:firstColumn="0" w:lastColumn="0" w:oddVBand="0" w:evenVBand="0" w:oddHBand="0" w:evenHBand="0" w:firstRowFirstColumn="0" w:firstRowLastColumn="0" w:lastRowFirstColumn="0" w:lastRowLastColumn="0"/>
              <w:rPr>
                <w:b/>
              </w:rPr>
            </w:pPr>
            <w:r w:rsidRPr="003A4F25">
              <w:rPr>
                <w:b/>
              </w:rPr>
              <w:t>100%</w:t>
            </w:r>
          </w:p>
        </w:tc>
      </w:tr>
      <w:tr w:rsidR="003A4F25" w14:paraId="773CBCC1" w14:textId="77777777" w:rsidTr="00542DF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73CBCBE" w14:textId="77777777" w:rsidR="003A4F25" w:rsidRPr="00AE100E" w:rsidRDefault="002C109F" w:rsidP="00A522D0">
            <w:pPr>
              <w:pStyle w:val="INDICATORNUMBER"/>
              <w:rPr>
                <w:rStyle w:val="IntenseEmphasis"/>
                <w:b/>
                <w:bCs w:val="0"/>
                <w:i w:val="0"/>
                <w:iCs w:val="0"/>
                <w:color w:val="595959"/>
              </w:rPr>
            </w:pPr>
            <w:r>
              <w:rPr>
                <w:rStyle w:val="IntenseEmphasis"/>
                <w:b/>
                <w:bCs w:val="0"/>
                <w:i w:val="0"/>
                <w:iCs w:val="0"/>
                <w:color w:val="595959"/>
              </w:rPr>
              <w:t>SAM 04.2</w:t>
            </w:r>
          </w:p>
        </w:tc>
        <w:tc>
          <w:tcPr>
            <w:tcW w:w="8080" w:type="dxa"/>
            <w:gridSpan w:val="2"/>
            <w:tcBorders>
              <w:top w:val="single" w:sz="4" w:space="0" w:color="0070C0"/>
              <w:right w:val="single" w:sz="4" w:space="0" w:color="0070C0"/>
            </w:tcBorders>
            <w:shd w:val="clear" w:color="auto" w:fill="DAEEF3" w:themeFill="accent5" w:themeFillTint="33"/>
          </w:tcPr>
          <w:p w14:paraId="773CBCBF" w14:textId="77777777" w:rsidR="003A4F25" w:rsidRPr="001C0916" w:rsidRDefault="003A4F25" w:rsidP="00A522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73CBCC0" w14:textId="77777777" w:rsidR="003A4F25" w:rsidRPr="005B4C52" w:rsidRDefault="003A4F25" w:rsidP="00A522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A4F25" w14:paraId="773CBCC4" w14:textId="77777777" w:rsidTr="00A522D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73CBCC2" w14:textId="77777777" w:rsidR="003A4F25" w:rsidRDefault="003A4F25" w:rsidP="00A522D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73CBCC3" w14:textId="77777777" w:rsidR="003A4F25" w:rsidRDefault="003A4F25" w:rsidP="00A522D0">
            <w:pPr>
              <w:pStyle w:val="INDICATORTEXT"/>
              <w:cnfStyle w:val="000000000000" w:firstRow="0" w:lastRow="0" w:firstColumn="0" w:lastColumn="0" w:oddVBand="0" w:evenVBand="0" w:oddHBand="0" w:evenHBand="0" w:firstRowFirstColumn="0" w:firstRowLastColumn="0" w:lastRowFirstColumn="0" w:lastRowLastColumn="0"/>
            </w:pPr>
          </w:p>
        </w:tc>
      </w:tr>
    </w:tbl>
    <w:tbl>
      <w:tblPr>
        <w:tblStyle w:val="SubSubSectionMISCTableMANDATORY"/>
        <w:tblW w:w="9209" w:type="dxa"/>
        <w:tblInd w:w="5" w:type="dxa"/>
        <w:tblLook w:val="06A0" w:firstRow="1" w:lastRow="0" w:firstColumn="1" w:lastColumn="0" w:noHBand="1" w:noVBand="1"/>
      </w:tblPr>
      <w:tblGrid>
        <w:gridCol w:w="1134"/>
        <w:gridCol w:w="8075"/>
      </w:tblGrid>
      <w:tr w:rsidR="00DC7938" w14:paraId="773CBCC8" w14:textId="77777777" w:rsidTr="00A522D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BCC6" w14:textId="77777777" w:rsidR="00DC7938" w:rsidRPr="00DC20FA" w:rsidRDefault="00DC7938" w:rsidP="00A522D0">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SAM 04</w:t>
            </w:r>
          </w:p>
        </w:tc>
        <w:tc>
          <w:tcPr>
            <w:tcW w:w="8075" w:type="dxa"/>
          </w:tcPr>
          <w:p w14:paraId="773CBCC7" w14:textId="77777777" w:rsidR="00DC7938" w:rsidRPr="00DC20FA" w:rsidRDefault="00DC7938"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C7938" w:rsidRPr="00D5451C" w14:paraId="773CBCCC" w14:textId="77777777" w:rsidTr="00A522D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BCC9" w14:textId="77777777" w:rsidR="00DC7938" w:rsidRPr="000D72DF" w:rsidRDefault="00DC7938" w:rsidP="00A522D0">
            <w:pPr>
              <w:pStyle w:val="INDICATORNUMBER"/>
              <w:rPr>
                <w:rStyle w:val="IntenseEmphasis"/>
                <w:b/>
                <w:bCs w:val="0"/>
                <w:i w:val="0"/>
                <w:iCs w:val="0"/>
              </w:rPr>
            </w:pPr>
            <w:r>
              <w:rPr>
                <w:rStyle w:val="IntenseEmphasis"/>
                <w:b/>
                <w:bCs w:val="0"/>
                <w:i w:val="0"/>
                <w:iCs w:val="0"/>
                <w:color w:val="595959"/>
              </w:rPr>
              <w:t>SAM 04.1</w:t>
            </w:r>
          </w:p>
        </w:tc>
        <w:tc>
          <w:tcPr>
            <w:tcW w:w="8075" w:type="dxa"/>
          </w:tcPr>
          <w:p w14:paraId="773CBCCA" w14:textId="77777777" w:rsidR="00DC7938" w:rsidRPr="0042063C" w:rsidRDefault="00DC7938" w:rsidP="00DC7938">
            <w:pPr>
              <w:pStyle w:val="INDICATORTEXT"/>
              <w:jc w:val="both"/>
              <w:cnfStyle w:val="000000000000" w:firstRow="0" w:lastRow="0" w:firstColumn="0" w:lastColumn="0" w:oddVBand="0" w:evenVBand="0" w:oddHBand="0" w:evenHBand="0" w:firstRowFirstColumn="0" w:firstRowLastColumn="0" w:lastRowFirstColumn="0" w:lastRowLastColumn="0"/>
            </w:pPr>
            <w:r w:rsidRPr="0042063C">
              <w:t xml:space="preserve">Your organisation’s breakdown of passive, active quant and </w:t>
            </w:r>
            <w:r>
              <w:t xml:space="preserve">active fundamental and </w:t>
            </w:r>
            <w:r w:rsidRPr="0042063C">
              <w:t xml:space="preserve">other strategies by listed equities, </w:t>
            </w:r>
            <w:r>
              <w:t xml:space="preserve">corporate </w:t>
            </w:r>
            <w:r w:rsidRPr="0042063C">
              <w:t>fixed income</w:t>
            </w:r>
            <w:r>
              <w:t xml:space="preserve"> </w:t>
            </w:r>
            <w:r w:rsidRPr="0042063C">
              <w:t xml:space="preserve">and </w:t>
            </w:r>
            <w:r>
              <w:t xml:space="preserve">government </w:t>
            </w:r>
            <w:r w:rsidRPr="0042063C">
              <w:t xml:space="preserve">fixed income will be used to trigger subsequent indicators about ESG incorporation strategies used by your managers. </w:t>
            </w:r>
          </w:p>
          <w:p w14:paraId="773CBCCB" w14:textId="77777777" w:rsidR="00DC7938" w:rsidRPr="001C0916" w:rsidRDefault="00DC7938" w:rsidP="00DC793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42063C">
              <w:t xml:space="preserve">Reported data will also be used in the assessment </w:t>
            </w:r>
            <w:r>
              <w:t xml:space="preserve">process </w:t>
            </w:r>
            <w:r w:rsidRPr="0042063C">
              <w:t>to peer your organisation against those with a similar breakdown.</w:t>
            </w:r>
          </w:p>
        </w:tc>
      </w:tr>
      <w:tr w:rsidR="00DC7938" w14:paraId="773CBCCE" w14:textId="77777777" w:rsidTr="00A522D0">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73CBCCD" w14:textId="77777777" w:rsidR="00DC7938" w:rsidRPr="00A62DF0" w:rsidRDefault="00DC7938" w:rsidP="00A522D0">
            <w:pPr>
              <w:pStyle w:val="INDICATORNUMBER"/>
              <w:rPr>
                <w:rStyle w:val="IntenseEmphasis"/>
                <w:b/>
                <w:bCs w:val="0"/>
                <w:i w:val="0"/>
                <w:iCs w:val="0"/>
                <w:color w:val="595959"/>
              </w:rPr>
            </w:pPr>
            <w:r w:rsidRPr="00A62DF0">
              <w:rPr>
                <w:rStyle w:val="IntenseEmphasis"/>
                <w:b/>
                <w:bCs w:val="0"/>
                <w:i w:val="0"/>
                <w:iCs w:val="0"/>
                <w:color w:val="595959"/>
              </w:rPr>
              <w:t>LOGIC</w:t>
            </w:r>
          </w:p>
        </w:tc>
      </w:tr>
      <w:tr w:rsidR="00DC7938" w:rsidRPr="00D5451C" w14:paraId="773CBCD2" w14:textId="77777777" w:rsidTr="00A522D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773CBCCF" w14:textId="77777777" w:rsidR="00DC7938" w:rsidRPr="000D72DF" w:rsidRDefault="00DC7938" w:rsidP="00A522D0">
            <w:pPr>
              <w:pStyle w:val="INDICATORNUMBER"/>
              <w:rPr>
                <w:rStyle w:val="IntenseEmphasis"/>
                <w:b/>
                <w:bCs w:val="0"/>
                <w:i w:val="0"/>
                <w:iCs w:val="0"/>
              </w:rPr>
            </w:pPr>
            <w:r>
              <w:rPr>
                <w:rStyle w:val="IntenseEmphasis"/>
                <w:b/>
                <w:bCs w:val="0"/>
                <w:i w:val="0"/>
                <w:iCs w:val="0"/>
                <w:color w:val="595959"/>
              </w:rPr>
              <w:t>SAM 04</w:t>
            </w:r>
          </w:p>
        </w:tc>
        <w:tc>
          <w:tcPr>
            <w:tcW w:w="8075" w:type="dxa"/>
            <w:tcBorders>
              <w:top w:val="single" w:sz="4" w:space="0" w:color="A6A6A6" w:themeColor="background1" w:themeShade="A6"/>
              <w:bottom w:val="single" w:sz="4" w:space="0" w:color="0070C0"/>
            </w:tcBorders>
          </w:tcPr>
          <w:p w14:paraId="773CBCD0" w14:textId="77777777" w:rsidR="00AB451F" w:rsidRDefault="00A874F5">
            <w:pPr>
              <w:pStyle w:val="INDICATORTEXT"/>
              <w:jc w:val="both"/>
              <w:cnfStyle w:val="000000000000" w:firstRow="0" w:lastRow="0" w:firstColumn="0" w:lastColumn="0" w:oddVBand="0" w:evenVBand="0" w:oddHBand="0" w:evenHBand="0" w:firstRowFirstColumn="0" w:firstRowLastColumn="0" w:lastRowFirstColumn="0" w:lastRowLastColumn="0"/>
            </w:pPr>
            <w:r>
              <w:t>This indicator</w:t>
            </w:r>
            <w:r w:rsidR="00DC7938">
              <w:t xml:space="preserve"> determines which </w:t>
            </w:r>
            <w:r w:rsidR="00730F3F">
              <w:t>parts of indicator [</w:t>
            </w:r>
            <w:r>
              <w:t xml:space="preserve">05] are applicable. </w:t>
            </w:r>
          </w:p>
          <w:p w14:paraId="773CBCD1" w14:textId="77777777" w:rsidR="00DC7938" w:rsidRPr="00037F76" w:rsidRDefault="00A874F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szCs w:val="18"/>
              </w:rPr>
            </w:pPr>
            <w:r>
              <w:t xml:space="preserve">For example, if you report </w:t>
            </w:r>
            <w:r w:rsidR="00A715F1">
              <w:t xml:space="preserve">using </w:t>
            </w:r>
            <w:r>
              <w:t xml:space="preserve">passive </w:t>
            </w:r>
            <w:r w:rsidR="00E54B46">
              <w:t xml:space="preserve">investment </w:t>
            </w:r>
            <w:r>
              <w:t>strategies in relation</w:t>
            </w:r>
            <w:r w:rsidR="00B16396">
              <w:t xml:space="preserve"> to Listed E</w:t>
            </w:r>
            <w:r>
              <w:t>quity</w:t>
            </w:r>
            <w:r w:rsidR="00AB451F">
              <w:t xml:space="preserve"> in [04]</w:t>
            </w:r>
            <w:r>
              <w:t xml:space="preserve">, you will only see the </w:t>
            </w:r>
            <w:r w:rsidR="00A715F1">
              <w:t>part</w:t>
            </w:r>
            <w:r>
              <w:t xml:space="preserve"> of [05</w:t>
            </w:r>
            <w:r w:rsidR="00A715F1">
              <w:t>.1</w:t>
            </w:r>
            <w:r>
              <w:t>] relevant to passive</w:t>
            </w:r>
            <w:r w:rsidR="00B16396">
              <w:t xml:space="preserve"> investment</w:t>
            </w:r>
            <w:r>
              <w:t xml:space="preserve"> strategies </w:t>
            </w:r>
            <w:r w:rsidR="00B16396">
              <w:t>for Listed Equity</w:t>
            </w:r>
            <w:r>
              <w:t xml:space="preserve">. </w:t>
            </w:r>
          </w:p>
        </w:tc>
      </w:tr>
    </w:tbl>
    <w:p w14:paraId="773CBCD3" w14:textId="77777777" w:rsidR="00DC7938" w:rsidRDefault="00DC7938">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981697" w14:paraId="773CBCD6" w14:textId="77777777" w:rsidTr="00A522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773CBCD4" w14:textId="77777777" w:rsidR="00981697" w:rsidRPr="004720C4" w:rsidRDefault="00981697" w:rsidP="00A522D0">
            <w:pPr>
              <w:pStyle w:val="SectionIndicatorHeaderText"/>
              <w:rPr>
                <w:rStyle w:val="IntenseEmphasis"/>
                <w:b w:val="0"/>
                <w:bCs w:val="0"/>
                <w:i w:val="0"/>
                <w:iCs w:val="0"/>
              </w:rPr>
            </w:pPr>
            <w:r>
              <w:rPr>
                <w:rStyle w:val="IntenseEmphasis"/>
                <w:b w:val="0"/>
                <w:i w:val="0"/>
                <w:color w:val="FFFFFF" w:themeColor="background1"/>
              </w:rPr>
              <w:t>SAM 04</w:t>
            </w:r>
          </w:p>
        </w:tc>
        <w:tc>
          <w:tcPr>
            <w:tcW w:w="7087" w:type="dxa"/>
          </w:tcPr>
          <w:p w14:paraId="773CBCD5" w14:textId="77777777" w:rsidR="00981697" w:rsidRPr="005F7BCA" w:rsidRDefault="00981697"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F7BCA">
              <w:rPr>
                <w:rStyle w:val="IntenseEmphasis"/>
                <w:b/>
                <w:i w:val="0"/>
                <w:color w:val="FFFFFF" w:themeColor="background1"/>
              </w:rPr>
              <w:t>DEFINITIONS</w:t>
            </w:r>
          </w:p>
        </w:tc>
      </w:tr>
      <w:tr w:rsidR="0002777B" w:rsidRPr="00CF025D" w14:paraId="773CBCD8" w14:textId="77777777" w:rsidTr="0002777B">
        <w:tc>
          <w:tcPr>
            <w:cnfStyle w:val="001000000000" w:firstRow="0" w:lastRow="0" w:firstColumn="1" w:lastColumn="0" w:oddVBand="0" w:evenVBand="0" w:oddHBand="0" w:evenHBand="0" w:firstRowFirstColumn="0" w:firstRowLastColumn="0" w:lastRowFirstColumn="0" w:lastRowLastColumn="0"/>
            <w:tcW w:w="9214" w:type="dxa"/>
            <w:gridSpan w:val="2"/>
            <w:shd w:val="clear" w:color="auto" w:fill="DAEEF3" w:themeFill="accent5" w:themeFillTint="33"/>
          </w:tcPr>
          <w:p w14:paraId="773CBCD7" w14:textId="77777777" w:rsidR="0002777B" w:rsidRPr="0002777B" w:rsidRDefault="0002777B" w:rsidP="00981697">
            <w:pPr>
              <w:pStyle w:val="INDICATORTEXT"/>
              <w:rPr>
                <w:i/>
              </w:rPr>
            </w:pPr>
            <w:r w:rsidRPr="0002777B">
              <w:rPr>
                <w:b/>
                <w:i/>
              </w:rPr>
              <w:t>Actively and passively managed strategies</w:t>
            </w:r>
          </w:p>
        </w:tc>
      </w:tr>
      <w:tr w:rsidR="00981697" w:rsidRPr="00CF025D" w14:paraId="773CBCDB" w14:textId="77777777" w:rsidTr="00A522D0">
        <w:tc>
          <w:tcPr>
            <w:cnfStyle w:val="001000000000" w:firstRow="0" w:lastRow="0" w:firstColumn="1" w:lastColumn="0" w:oddVBand="0" w:evenVBand="0" w:oddHBand="0" w:evenHBand="0" w:firstRowFirstColumn="0" w:firstRowLastColumn="0" w:lastRowFirstColumn="0" w:lastRowLastColumn="0"/>
            <w:tcW w:w="2127" w:type="dxa"/>
          </w:tcPr>
          <w:p w14:paraId="773CBCD9" w14:textId="77777777" w:rsidR="00981697" w:rsidRPr="00981697" w:rsidRDefault="00981697" w:rsidP="00981697">
            <w:pPr>
              <w:pStyle w:val="INDICATORTEXT"/>
              <w:rPr>
                <w:b/>
              </w:rPr>
            </w:pPr>
            <w:r w:rsidRPr="00981697">
              <w:rPr>
                <w:b/>
              </w:rPr>
              <w:t>Passive strategies</w:t>
            </w:r>
          </w:p>
        </w:tc>
        <w:tc>
          <w:tcPr>
            <w:tcW w:w="7087" w:type="dxa"/>
          </w:tcPr>
          <w:p w14:paraId="773CBCDA" w14:textId="09C0D885" w:rsidR="00981697" w:rsidRPr="00981697" w:rsidRDefault="000C7C32" w:rsidP="00981697">
            <w:pPr>
              <w:pStyle w:val="INDICATORTEXT"/>
              <w:cnfStyle w:val="000000000000" w:firstRow="0" w:lastRow="0" w:firstColumn="0" w:lastColumn="0" w:oddVBand="0" w:evenVBand="0" w:oddHBand="0" w:evenHBand="0" w:firstRowFirstColumn="0" w:firstRowLastColumn="0" w:lastRowFirstColumn="0" w:lastRowLastColumn="0"/>
            </w:pPr>
            <w:r w:rsidRPr="00811910">
              <w:rPr>
                <w:szCs w:val="18"/>
              </w:rPr>
              <w:t>Passive investments are investments which 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r w:rsidR="00981697" w:rsidRPr="00CF025D" w14:paraId="773CBCDE" w14:textId="77777777" w:rsidTr="00A522D0">
        <w:tc>
          <w:tcPr>
            <w:cnfStyle w:val="001000000000" w:firstRow="0" w:lastRow="0" w:firstColumn="1" w:lastColumn="0" w:oddVBand="0" w:evenVBand="0" w:oddHBand="0" w:evenHBand="0" w:firstRowFirstColumn="0" w:firstRowLastColumn="0" w:lastRowFirstColumn="0" w:lastRowLastColumn="0"/>
            <w:tcW w:w="2127" w:type="dxa"/>
          </w:tcPr>
          <w:p w14:paraId="773CBCDC" w14:textId="77777777" w:rsidR="00981697" w:rsidRPr="00981697" w:rsidRDefault="00981697" w:rsidP="00981697">
            <w:pPr>
              <w:pStyle w:val="INDICATORTEXT"/>
              <w:rPr>
                <w:b/>
              </w:rPr>
            </w:pPr>
            <w:r w:rsidRPr="00981697">
              <w:rPr>
                <w:b/>
              </w:rPr>
              <w:t>Active - quantitative (quant) strategies</w:t>
            </w:r>
          </w:p>
        </w:tc>
        <w:tc>
          <w:tcPr>
            <w:tcW w:w="7087" w:type="dxa"/>
          </w:tcPr>
          <w:p w14:paraId="773CBCDD" w14:textId="77777777" w:rsidR="00981697" w:rsidRPr="00981697" w:rsidRDefault="00981697" w:rsidP="00981697">
            <w:pPr>
              <w:pStyle w:val="INDICATORTEXT"/>
              <w:cnfStyle w:val="000000000000" w:firstRow="0" w:lastRow="0" w:firstColumn="0" w:lastColumn="0" w:oddVBand="0" w:evenVBand="0" w:oddHBand="0" w:evenHBand="0" w:firstRowFirstColumn="0" w:firstRowLastColumn="0" w:lastRowFirstColumn="0" w:lastRowLastColumn="0"/>
            </w:pPr>
            <w:r w:rsidRPr="00981697">
              <w:t xml:space="preserve">Investment strategies or funds where the manager builds computer-based models to determine whether an investment is attractive. In a pure "quant model" the final decision to buy or sell is made by the model. </w:t>
            </w:r>
          </w:p>
        </w:tc>
      </w:tr>
      <w:tr w:rsidR="00981697" w:rsidRPr="00CF025D" w14:paraId="773CBCE1" w14:textId="77777777" w:rsidTr="00A522D0">
        <w:tc>
          <w:tcPr>
            <w:cnfStyle w:val="001000000000" w:firstRow="0" w:lastRow="0" w:firstColumn="1" w:lastColumn="0" w:oddVBand="0" w:evenVBand="0" w:oddHBand="0" w:evenHBand="0" w:firstRowFirstColumn="0" w:firstRowLastColumn="0" w:lastRowFirstColumn="0" w:lastRowLastColumn="0"/>
            <w:tcW w:w="2127" w:type="dxa"/>
          </w:tcPr>
          <w:p w14:paraId="773CBCDF" w14:textId="77777777" w:rsidR="00981697" w:rsidRPr="00981697" w:rsidRDefault="00981697" w:rsidP="00981697">
            <w:pPr>
              <w:pStyle w:val="INDICATORTEXT"/>
              <w:rPr>
                <w:b/>
              </w:rPr>
            </w:pPr>
            <w:r w:rsidRPr="00981697">
              <w:rPr>
                <w:b/>
              </w:rPr>
              <w:t xml:space="preserve">Active - fundamental </w:t>
            </w:r>
          </w:p>
        </w:tc>
        <w:tc>
          <w:tcPr>
            <w:tcW w:w="7087" w:type="dxa"/>
          </w:tcPr>
          <w:p w14:paraId="773CBCE0" w14:textId="77777777" w:rsidR="00981697" w:rsidRPr="00981697" w:rsidRDefault="00981697" w:rsidP="00981697">
            <w:pPr>
              <w:pStyle w:val="INDICATORTEXT"/>
              <w:cnfStyle w:val="000000000000" w:firstRow="0" w:lastRow="0" w:firstColumn="0" w:lastColumn="0" w:oddVBand="0" w:evenVBand="0" w:oddHBand="0" w:evenHBand="0" w:firstRowFirstColumn="0" w:firstRowLastColumn="0" w:lastRowFirstColumn="0" w:lastRowLastColumn="0"/>
            </w:pPr>
            <w:r w:rsidRPr="00981697">
              <w:t>Fundamental strategies in which investment decisions are based on human judgment.  This includes both bottom-up (e.g. stock-picking) and top-down (e.g. sector-based) strategies.</w:t>
            </w:r>
          </w:p>
        </w:tc>
      </w:tr>
      <w:tr w:rsidR="00981697" w:rsidRPr="00CF025D" w14:paraId="773CBCE4" w14:textId="77777777" w:rsidTr="00A522D0">
        <w:tc>
          <w:tcPr>
            <w:cnfStyle w:val="001000000000" w:firstRow="0" w:lastRow="0" w:firstColumn="1" w:lastColumn="0" w:oddVBand="0" w:evenVBand="0" w:oddHBand="0" w:evenHBand="0" w:firstRowFirstColumn="0" w:firstRowLastColumn="0" w:lastRowFirstColumn="0" w:lastRowLastColumn="0"/>
            <w:tcW w:w="2127" w:type="dxa"/>
          </w:tcPr>
          <w:p w14:paraId="773CBCE2" w14:textId="77777777" w:rsidR="00981697" w:rsidRPr="00981697" w:rsidRDefault="00981697" w:rsidP="00981697">
            <w:pPr>
              <w:pStyle w:val="INDICATORTEXT"/>
              <w:rPr>
                <w:b/>
              </w:rPr>
            </w:pPr>
            <w:r w:rsidRPr="00981697">
              <w:rPr>
                <w:b/>
              </w:rPr>
              <w:t xml:space="preserve">Active - other </w:t>
            </w:r>
          </w:p>
        </w:tc>
        <w:tc>
          <w:tcPr>
            <w:tcW w:w="7087" w:type="dxa"/>
          </w:tcPr>
          <w:p w14:paraId="773CBCE3" w14:textId="77777777" w:rsidR="00981697" w:rsidRPr="00981697" w:rsidRDefault="00981697" w:rsidP="00981697">
            <w:pPr>
              <w:pStyle w:val="INDICATORTEXT"/>
              <w:cnfStyle w:val="000000000000" w:firstRow="0" w:lastRow="0" w:firstColumn="0" w:lastColumn="0" w:oddVBand="0" w:evenVBand="0" w:oddHBand="0" w:evenHBand="0" w:firstRowFirstColumn="0" w:firstRowLastColumn="0" w:lastRowFirstColumn="0" w:lastRowLastColumn="0"/>
            </w:pPr>
            <w:r w:rsidRPr="00981697">
              <w:t>Strategies that do not match any of the above strategies. These may be active strategies that combine active quant and active fundamental strategies, or other strategies that you believe do not fit at all the above definitions. You may clarify your strategy in SAM 04.2</w:t>
            </w:r>
          </w:p>
        </w:tc>
      </w:tr>
    </w:tbl>
    <w:p w14:paraId="773CBCE5" w14:textId="77777777" w:rsidR="009E2D9D" w:rsidRDefault="009E2D9D">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61912" w14:paraId="773CBCEA"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BCE6" w14:textId="77777777" w:rsidR="00561912" w:rsidRPr="00356CDA" w:rsidRDefault="00561912"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773CBCE7" w14:textId="77777777" w:rsidR="00561912" w:rsidRPr="00356CDA" w:rsidRDefault="00561912"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73CBCE8" w14:textId="77777777" w:rsidR="00561912" w:rsidRPr="00356CDA" w:rsidRDefault="00561912"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BCE9" w14:textId="77777777" w:rsidR="00561912" w:rsidRPr="00356CDA" w:rsidRDefault="00561912" w:rsidP="00A522D0">
            <w:pPr>
              <w:widowControl/>
              <w:autoSpaceDE/>
              <w:autoSpaceDN/>
              <w:adjustRightInd/>
              <w:spacing w:after="0" w:line="240" w:lineRule="auto"/>
              <w:rPr>
                <w:rStyle w:val="IntenseEmphasis"/>
                <w:b w:val="0"/>
                <w:bCs w:val="0"/>
                <w:iCs w:val="0"/>
                <w:color w:val="FFFFFF" w:themeColor="background1"/>
              </w:rPr>
            </w:pPr>
            <w:r w:rsidRPr="00356CDA">
              <w:t>Principle</w:t>
            </w:r>
          </w:p>
        </w:tc>
      </w:tr>
      <w:tr w:rsidR="00561912" w14:paraId="773CBCEF"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BCEB" w14:textId="77777777" w:rsidR="00561912" w:rsidRPr="00356CDA" w:rsidRDefault="00561912" w:rsidP="00A522D0">
            <w:pPr>
              <w:pStyle w:val="SectionIndicatorHeaderText"/>
              <w:rPr>
                <w:rStyle w:val="IntenseEmphasis"/>
                <w:bCs w:val="0"/>
                <w:i w:val="0"/>
                <w:iCs w:val="0"/>
                <w:color w:val="FFFFFF" w:themeColor="background1"/>
              </w:rPr>
            </w:pPr>
            <w:r>
              <w:rPr>
                <w:rStyle w:val="IntenseEmphasis"/>
                <w:i w:val="0"/>
                <w:color w:val="FFFFFF" w:themeColor="background1"/>
              </w:rPr>
              <w:t>SAM 05</w:t>
            </w:r>
          </w:p>
        </w:tc>
        <w:tc>
          <w:tcPr>
            <w:tcW w:w="3402" w:type="dxa"/>
          </w:tcPr>
          <w:p w14:paraId="773CBCEC" w14:textId="77777777" w:rsidR="00561912" w:rsidRPr="00356CDA" w:rsidRDefault="00561912"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73CBCED" w14:textId="77777777" w:rsidR="00561912" w:rsidRPr="00356CDA" w:rsidRDefault="00561912"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73CBCEE" w14:textId="77777777" w:rsidR="00561912" w:rsidRPr="00356CDA" w:rsidRDefault="00561912" w:rsidP="00A522D0">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773CBCF0" w14:textId="77777777" w:rsidR="008C5D95" w:rsidRDefault="008C5D95" w:rsidP="008C5D95">
      <w:pPr>
        <w:pStyle w:val="INDICATORNUMBER"/>
      </w:pPr>
    </w:p>
    <w:tbl>
      <w:tblPr>
        <w:tblStyle w:val="SubSectionIndicatorTableVOLUNTARY"/>
        <w:tblW w:w="9214" w:type="dxa"/>
        <w:tblInd w:w="5" w:type="dxa"/>
        <w:tblLook w:val="04A0" w:firstRow="1" w:lastRow="0" w:firstColumn="1" w:lastColumn="0" w:noHBand="0" w:noVBand="1"/>
      </w:tblPr>
      <w:tblGrid>
        <w:gridCol w:w="1085"/>
        <w:gridCol w:w="2160"/>
        <w:gridCol w:w="1488"/>
        <w:gridCol w:w="1488"/>
        <w:gridCol w:w="1434"/>
        <w:gridCol w:w="62"/>
        <w:gridCol w:w="1497"/>
      </w:tblGrid>
      <w:tr w:rsidR="008C5D95" w14:paraId="773CBCF3" w14:textId="77777777" w:rsidTr="007F709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773CBCF1" w14:textId="77777777" w:rsidR="008C5D95" w:rsidRPr="00903B63" w:rsidRDefault="008C5D95" w:rsidP="00A522D0">
            <w:pPr>
              <w:pStyle w:val="SectionIndicatorHeaderText"/>
              <w:rPr>
                <w:rStyle w:val="IntenseEmphasis"/>
                <w:b w:val="0"/>
                <w:bCs w:val="0"/>
                <w:i w:val="0"/>
                <w:iCs w:val="0"/>
                <w:color w:val="FFFFFF" w:themeColor="background1"/>
              </w:rPr>
            </w:pPr>
            <w:r>
              <w:rPr>
                <w:rStyle w:val="IntenseEmphasis"/>
                <w:i w:val="0"/>
                <w:color w:val="FFFFFF" w:themeColor="background1"/>
              </w:rPr>
              <w:t>SAM 05</w:t>
            </w:r>
          </w:p>
        </w:tc>
        <w:tc>
          <w:tcPr>
            <w:tcW w:w="8129" w:type="dxa"/>
            <w:gridSpan w:val="6"/>
            <w:tcBorders>
              <w:top w:val="single" w:sz="4" w:space="0" w:color="0070C0"/>
              <w:bottom w:val="single" w:sz="4" w:space="0" w:color="0070C0"/>
              <w:right w:val="single" w:sz="4" w:space="0" w:color="0070C0"/>
            </w:tcBorders>
            <w:shd w:val="clear" w:color="auto" w:fill="0070C0"/>
          </w:tcPr>
          <w:p w14:paraId="773CBCF2" w14:textId="77777777" w:rsidR="008C5D95" w:rsidRPr="00903B63" w:rsidRDefault="008C5D95"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C5D95" w14:paraId="773CBCF6" w14:textId="77777777" w:rsidTr="007F70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773CBCF4" w14:textId="77777777" w:rsidR="008C5D95" w:rsidRPr="000D72DF" w:rsidRDefault="008C5D95" w:rsidP="00A522D0">
            <w:pPr>
              <w:pStyle w:val="INDICATORNUMBER"/>
              <w:rPr>
                <w:rStyle w:val="IntenseEmphasis"/>
                <w:b/>
                <w:bCs w:val="0"/>
                <w:i w:val="0"/>
                <w:iCs w:val="0"/>
              </w:rPr>
            </w:pPr>
            <w:r>
              <w:rPr>
                <w:rStyle w:val="IntenseEmphasis"/>
                <w:b/>
                <w:bCs w:val="0"/>
                <w:i w:val="0"/>
                <w:iCs w:val="0"/>
                <w:color w:val="595959"/>
              </w:rPr>
              <w:t>SAM 05.1</w:t>
            </w:r>
          </w:p>
        </w:tc>
        <w:tc>
          <w:tcPr>
            <w:tcW w:w="8129" w:type="dxa"/>
            <w:gridSpan w:val="6"/>
            <w:tcBorders>
              <w:top w:val="single" w:sz="4" w:space="0" w:color="0070C0"/>
              <w:right w:val="single" w:sz="4" w:space="0" w:color="0070C0"/>
            </w:tcBorders>
            <w:shd w:val="clear" w:color="auto" w:fill="DAEEF3" w:themeFill="accent5" w:themeFillTint="33"/>
          </w:tcPr>
          <w:p w14:paraId="773CBCF5" w14:textId="77777777" w:rsidR="008C5D95" w:rsidRPr="008C5D95" w:rsidRDefault="008C5D95" w:rsidP="00A522D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C5D95">
              <w:t xml:space="preserve">Indicate which of the following ESG incorporation strategies you </w:t>
            </w:r>
            <w:r w:rsidR="002E1CE2">
              <w:t xml:space="preserve">encourage or </w:t>
            </w:r>
            <w:r w:rsidRPr="008C5D95">
              <w:t>require your external manager(s) to implement on your behalf:</w:t>
            </w:r>
          </w:p>
        </w:tc>
      </w:tr>
      <w:tr w:rsidR="00812909" w14:paraId="773CBCFD" w14:textId="77777777" w:rsidTr="00530E1F">
        <w:trPr>
          <w:trHeight w:val="371"/>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tcBorders>
            <w:vAlign w:val="top"/>
          </w:tcPr>
          <w:p w14:paraId="773CBCF7" w14:textId="77777777" w:rsidR="00812909" w:rsidRDefault="00812909" w:rsidP="00870A2C">
            <w:pPr>
              <w:pStyle w:val="INDICATORNUMBER"/>
              <w:spacing w:before="0"/>
              <w:rPr>
                <w:rStyle w:val="IntenseEmphasis"/>
                <w:b/>
                <w:bCs w:val="0"/>
                <w:i w:val="0"/>
                <w:iCs w:val="0"/>
                <w:color w:val="595959"/>
              </w:rPr>
            </w:pPr>
          </w:p>
        </w:tc>
        <w:tc>
          <w:tcPr>
            <w:tcW w:w="216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BCF8" w14:textId="77777777" w:rsidR="00812909" w:rsidRPr="00542DFB" w:rsidRDefault="00812909" w:rsidP="00870A2C">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488"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CF9" w14:textId="77777777" w:rsidR="00812909" w:rsidRPr="00E0560D" w:rsidRDefault="00812909" w:rsidP="00870A2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All</w:t>
            </w:r>
            <w:r w:rsidR="003A521E">
              <w:rPr>
                <w:b/>
                <w:color w:val="FFFFFF" w:themeColor="background1"/>
                <w:sz w:val="18"/>
              </w:rPr>
              <w:t xml:space="preserve"> assets</w:t>
            </w:r>
          </w:p>
        </w:tc>
        <w:tc>
          <w:tcPr>
            <w:tcW w:w="1488"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CFA" w14:textId="77777777" w:rsidR="00812909" w:rsidRPr="00E0560D" w:rsidRDefault="00812909" w:rsidP="00870A2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LE</w:t>
            </w:r>
          </w:p>
        </w:tc>
        <w:tc>
          <w:tcPr>
            <w:tcW w:w="1496"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CFB" w14:textId="77777777" w:rsidR="00812909" w:rsidRPr="00E0560D" w:rsidRDefault="00812909" w:rsidP="00870A2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FIC</w:t>
            </w:r>
          </w:p>
        </w:tc>
        <w:tc>
          <w:tcPr>
            <w:tcW w:w="1497"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73CBCFC" w14:textId="77777777" w:rsidR="00812909" w:rsidRPr="00E0560D" w:rsidRDefault="00812909" w:rsidP="00870A2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FIG</w:t>
            </w:r>
          </w:p>
        </w:tc>
      </w:tr>
      <w:tr w:rsidR="00812909" w14:paraId="773CBD00" w14:textId="77777777" w:rsidTr="00A522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CFE" w14:textId="77777777" w:rsidR="00812909" w:rsidRDefault="00812909" w:rsidP="00A522D0">
            <w:pPr>
              <w:pStyle w:val="INDICATORNUMBER"/>
              <w:rPr>
                <w:rStyle w:val="IntenseEmphasis"/>
                <w:b/>
                <w:bCs w:val="0"/>
                <w:i w:val="0"/>
                <w:iCs w:val="0"/>
                <w:color w:val="595959"/>
              </w:rPr>
            </w:pPr>
          </w:p>
        </w:tc>
        <w:tc>
          <w:tcPr>
            <w:tcW w:w="8129" w:type="dxa"/>
            <w:gridSpan w:val="6"/>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BCFF" w14:textId="77777777" w:rsidR="00812909" w:rsidRPr="00FC1F8D" w:rsidRDefault="00812909" w:rsidP="008C231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sidRPr="00FC1F8D">
              <w:rPr>
                <w:b/>
                <w:i/>
              </w:rPr>
              <w:t>Active investment strategies</w:t>
            </w:r>
          </w:p>
        </w:tc>
      </w:tr>
      <w:tr w:rsidR="00812909" w14:paraId="773CBD07" w14:textId="77777777" w:rsidTr="00A522D0">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01" w14:textId="77777777" w:rsidR="00812909" w:rsidRDefault="00812909" w:rsidP="00A522D0">
            <w:pPr>
              <w:pStyle w:val="INDICATORNUMBER"/>
              <w:rPr>
                <w:rStyle w:val="IntenseEmphasis"/>
                <w:b/>
                <w:bCs w:val="0"/>
                <w:i w:val="0"/>
                <w:iCs w:val="0"/>
                <w:color w:val="595959"/>
              </w:rPr>
            </w:pPr>
          </w:p>
        </w:tc>
        <w:tc>
          <w:tcPr>
            <w:tcW w:w="21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02" w14:textId="77777777" w:rsidR="00812909" w:rsidRPr="0042063C" w:rsidRDefault="00812909" w:rsidP="00FC1F8D">
            <w:pPr>
              <w:pStyle w:val="INDICATORTEXT"/>
              <w:cnfStyle w:val="000000000000" w:firstRow="0" w:lastRow="0" w:firstColumn="0" w:lastColumn="0" w:oddVBand="0" w:evenVBand="0" w:oddHBand="0" w:evenHBand="0" w:firstRowFirstColumn="0" w:firstRowLastColumn="0" w:lastRowFirstColumn="0" w:lastRowLastColumn="0"/>
            </w:pPr>
            <w:r w:rsidRPr="0042063C">
              <w:t>Screening</w:t>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03" w14:textId="77777777" w:rsidR="00812909" w:rsidRPr="00112413" w:rsidRDefault="00812909" w:rsidP="00FC1F8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04" w14:textId="77777777" w:rsidR="00812909" w:rsidRPr="00112413" w:rsidRDefault="00812909" w:rsidP="00FC1F8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49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05" w14:textId="77777777" w:rsidR="00812909" w:rsidRPr="00112413" w:rsidRDefault="00812909" w:rsidP="00FC1F8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49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06" w14:textId="77777777" w:rsidR="00812909" w:rsidRPr="00112413" w:rsidRDefault="00812909" w:rsidP="00FC1F8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812909" w14:paraId="773CBD0E" w14:textId="77777777" w:rsidTr="00A522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08" w14:textId="77777777" w:rsidR="00812909" w:rsidRDefault="00812909" w:rsidP="00A522D0">
            <w:pPr>
              <w:pStyle w:val="INDICATORNUMBER"/>
              <w:rPr>
                <w:rStyle w:val="IntenseEmphasis"/>
                <w:b/>
                <w:bCs w:val="0"/>
                <w:i w:val="0"/>
                <w:iCs w:val="0"/>
                <w:color w:val="595959"/>
              </w:rPr>
            </w:pPr>
          </w:p>
        </w:tc>
        <w:tc>
          <w:tcPr>
            <w:tcW w:w="21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09" w14:textId="77777777" w:rsidR="00812909" w:rsidRPr="0042063C" w:rsidRDefault="00812909" w:rsidP="00FC1F8D">
            <w:pPr>
              <w:pStyle w:val="INDICATORTEXT"/>
              <w:cnfStyle w:val="000000100000" w:firstRow="0" w:lastRow="0" w:firstColumn="0" w:lastColumn="0" w:oddVBand="0" w:evenVBand="0" w:oddHBand="1" w:evenHBand="0" w:firstRowFirstColumn="0" w:firstRowLastColumn="0" w:lastRowFirstColumn="0" w:lastRowLastColumn="0"/>
            </w:pPr>
            <w:r w:rsidRPr="00112413">
              <w:t xml:space="preserve">Thematic </w:t>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0A" w14:textId="77777777" w:rsidR="00812909" w:rsidRPr="00112413" w:rsidRDefault="00812909" w:rsidP="00FC1F8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0B" w14:textId="77777777" w:rsidR="00812909" w:rsidRPr="00112413" w:rsidRDefault="00812909" w:rsidP="00FC1F8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9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0C" w14:textId="77777777" w:rsidR="00812909" w:rsidRPr="00112413" w:rsidRDefault="00812909" w:rsidP="00FC1F8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9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0D" w14:textId="77777777" w:rsidR="00812909" w:rsidRPr="00112413" w:rsidRDefault="00812909" w:rsidP="00FC1F8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812909" w14:paraId="773CBD15" w14:textId="77777777" w:rsidTr="00A522D0">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0F" w14:textId="77777777" w:rsidR="00812909" w:rsidRDefault="00812909" w:rsidP="00A522D0">
            <w:pPr>
              <w:pStyle w:val="INDICATORNUMBER"/>
              <w:rPr>
                <w:rStyle w:val="IntenseEmphasis"/>
                <w:b/>
                <w:bCs w:val="0"/>
                <w:i w:val="0"/>
                <w:iCs w:val="0"/>
                <w:color w:val="595959"/>
              </w:rPr>
            </w:pPr>
          </w:p>
        </w:tc>
        <w:tc>
          <w:tcPr>
            <w:tcW w:w="21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10" w14:textId="77777777" w:rsidR="00812909" w:rsidRPr="0042063C" w:rsidRDefault="00812909" w:rsidP="00FC1F8D">
            <w:pPr>
              <w:pStyle w:val="INDICATORTEXT"/>
              <w:cnfStyle w:val="000000000000" w:firstRow="0" w:lastRow="0" w:firstColumn="0" w:lastColumn="0" w:oddVBand="0" w:evenVBand="0" w:oddHBand="0" w:evenHBand="0" w:firstRowFirstColumn="0" w:firstRowLastColumn="0" w:lastRowFirstColumn="0" w:lastRowLastColumn="0"/>
            </w:pPr>
            <w:r w:rsidRPr="00112413">
              <w:t xml:space="preserve">Integration </w:t>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11" w14:textId="77777777" w:rsidR="00812909" w:rsidRPr="00112413" w:rsidRDefault="00812909" w:rsidP="00FC1F8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12" w14:textId="77777777" w:rsidR="00812909" w:rsidRPr="00112413" w:rsidDel="00E44EBD" w:rsidRDefault="00812909" w:rsidP="00FC1F8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49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13" w14:textId="77777777" w:rsidR="00812909" w:rsidRPr="00112413" w:rsidRDefault="00812909" w:rsidP="00FC1F8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49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14" w14:textId="77777777" w:rsidR="00812909" w:rsidRPr="00112413" w:rsidRDefault="00812909" w:rsidP="00FC1F8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812909" w14:paraId="773CBD1C" w14:textId="77777777" w:rsidTr="00A522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16" w14:textId="77777777" w:rsidR="00812909" w:rsidRDefault="00812909" w:rsidP="00A522D0">
            <w:pPr>
              <w:pStyle w:val="INDICATORNUMBER"/>
              <w:rPr>
                <w:rStyle w:val="IntenseEmphasis"/>
                <w:b/>
                <w:bCs w:val="0"/>
                <w:i w:val="0"/>
                <w:iCs w:val="0"/>
                <w:color w:val="595959"/>
              </w:rPr>
            </w:pPr>
          </w:p>
        </w:tc>
        <w:tc>
          <w:tcPr>
            <w:tcW w:w="21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17" w14:textId="77777777" w:rsidR="00812909" w:rsidRPr="00112413" w:rsidRDefault="00812909" w:rsidP="00FC1F8D">
            <w:pPr>
              <w:pStyle w:val="INDICATORTEXT"/>
              <w:cnfStyle w:val="000000100000" w:firstRow="0" w:lastRow="0" w:firstColumn="0" w:lastColumn="0" w:oddVBand="0" w:evenVBand="0" w:oddHBand="1" w:evenHBand="0" w:firstRowFirstColumn="0" w:firstRowLastColumn="0" w:lastRowFirstColumn="0" w:lastRowLastColumn="0"/>
            </w:pPr>
            <w:r>
              <w:t>None of the above</w:t>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18" w14:textId="77777777" w:rsidR="00812909" w:rsidRPr="00112413" w:rsidRDefault="00812909" w:rsidP="00FC1F8D">
            <w:pPr>
              <w:pStyle w:val="INDICATORTEXT"/>
              <w:jc w:val="center"/>
              <w:cnfStyle w:val="000000100000" w:firstRow="0" w:lastRow="0" w:firstColumn="0" w:lastColumn="0" w:oddVBand="0" w:evenVBand="0" w:oddHBand="1" w:evenHBand="0" w:firstRowFirstColumn="0" w:firstRowLastColumn="0" w:lastRowFirstColumn="0" w:lastRowLastColumn="0"/>
            </w:pPr>
            <w:r w:rsidRPr="007656C8">
              <w:sym w:font="Wingdings" w:char="F071"/>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19" w14:textId="77777777" w:rsidR="00812909" w:rsidRPr="00112413" w:rsidRDefault="00812909" w:rsidP="00FC1F8D">
            <w:pPr>
              <w:pStyle w:val="INDICATORTEXT"/>
              <w:jc w:val="center"/>
              <w:cnfStyle w:val="000000100000" w:firstRow="0" w:lastRow="0" w:firstColumn="0" w:lastColumn="0" w:oddVBand="0" w:evenVBand="0" w:oddHBand="1" w:evenHBand="0" w:firstRowFirstColumn="0" w:firstRowLastColumn="0" w:lastRowFirstColumn="0" w:lastRowLastColumn="0"/>
            </w:pPr>
            <w:r w:rsidRPr="007656C8">
              <w:sym w:font="Wingdings" w:char="F071"/>
            </w:r>
          </w:p>
        </w:tc>
        <w:tc>
          <w:tcPr>
            <w:tcW w:w="149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1A" w14:textId="77777777" w:rsidR="00812909" w:rsidRPr="00112413" w:rsidRDefault="00812909" w:rsidP="00FC1F8D">
            <w:pPr>
              <w:pStyle w:val="INDICATORTEXT"/>
              <w:jc w:val="center"/>
              <w:cnfStyle w:val="000000100000" w:firstRow="0" w:lastRow="0" w:firstColumn="0" w:lastColumn="0" w:oddVBand="0" w:evenVBand="0" w:oddHBand="1" w:evenHBand="0" w:firstRowFirstColumn="0" w:firstRowLastColumn="0" w:lastRowFirstColumn="0" w:lastRowLastColumn="0"/>
            </w:pPr>
            <w:r w:rsidRPr="007656C8">
              <w:sym w:font="Wingdings" w:char="F071"/>
            </w:r>
          </w:p>
        </w:tc>
        <w:tc>
          <w:tcPr>
            <w:tcW w:w="149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1B" w14:textId="77777777" w:rsidR="00812909" w:rsidRPr="00112413" w:rsidRDefault="00812909" w:rsidP="00FC1F8D">
            <w:pPr>
              <w:pStyle w:val="INDICATORTEXT"/>
              <w:jc w:val="center"/>
              <w:cnfStyle w:val="000000100000" w:firstRow="0" w:lastRow="0" w:firstColumn="0" w:lastColumn="0" w:oddVBand="0" w:evenVBand="0" w:oddHBand="1" w:evenHBand="0" w:firstRowFirstColumn="0" w:firstRowLastColumn="0" w:lastRowFirstColumn="0" w:lastRowLastColumn="0"/>
            </w:pPr>
            <w:r w:rsidRPr="007656C8">
              <w:sym w:font="Wingdings" w:char="F071"/>
            </w:r>
          </w:p>
        </w:tc>
      </w:tr>
      <w:tr w:rsidR="00812909" w14:paraId="773CBD1F" w14:textId="77777777" w:rsidTr="00A522D0">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1D" w14:textId="77777777" w:rsidR="00812909" w:rsidRDefault="00812909" w:rsidP="00A522D0">
            <w:pPr>
              <w:pStyle w:val="INDICATORNUMBER"/>
              <w:rPr>
                <w:rStyle w:val="IntenseEmphasis"/>
                <w:b/>
                <w:bCs w:val="0"/>
                <w:i w:val="0"/>
                <w:iCs w:val="0"/>
                <w:color w:val="595959"/>
              </w:rPr>
            </w:pPr>
          </w:p>
        </w:tc>
        <w:tc>
          <w:tcPr>
            <w:tcW w:w="8129" w:type="dxa"/>
            <w:gridSpan w:val="6"/>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BD1E" w14:textId="77777777" w:rsidR="00812909" w:rsidRPr="00FC1F8D" w:rsidRDefault="00812909" w:rsidP="00FC1F8D">
            <w:pPr>
              <w:pStyle w:val="INDICATORTEXT"/>
              <w:cnfStyle w:val="000000000000" w:firstRow="0" w:lastRow="0" w:firstColumn="0" w:lastColumn="0" w:oddVBand="0" w:evenVBand="0" w:oddHBand="0" w:evenHBand="0" w:firstRowFirstColumn="0" w:firstRowLastColumn="0" w:lastRowFirstColumn="0" w:lastRowLastColumn="0"/>
              <w:rPr>
                <w:i/>
              </w:rPr>
            </w:pPr>
            <w:r w:rsidRPr="00FC1F8D">
              <w:rPr>
                <w:b/>
                <w:i/>
              </w:rPr>
              <w:t>Passive investment strategies</w:t>
            </w:r>
          </w:p>
        </w:tc>
      </w:tr>
      <w:tr w:rsidR="00812909" w14:paraId="773CBD26" w14:textId="77777777" w:rsidTr="00A522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20" w14:textId="77777777" w:rsidR="00812909" w:rsidRDefault="00812909" w:rsidP="00A522D0">
            <w:pPr>
              <w:pStyle w:val="INDICATORNUMBER"/>
              <w:rPr>
                <w:rStyle w:val="IntenseEmphasis"/>
                <w:b/>
                <w:bCs w:val="0"/>
                <w:i w:val="0"/>
                <w:iCs w:val="0"/>
                <w:color w:val="595959"/>
              </w:rPr>
            </w:pPr>
          </w:p>
        </w:tc>
        <w:tc>
          <w:tcPr>
            <w:tcW w:w="21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21" w14:textId="77777777" w:rsidR="00812909" w:rsidRPr="0042063C" w:rsidRDefault="00812909" w:rsidP="00BA06E0">
            <w:pPr>
              <w:pStyle w:val="INDICATORTEXT"/>
              <w:cnfStyle w:val="000000100000" w:firstRow="0" w:lastRow="0" w:firstColumn="0" w:lastColumn="0" w:oddVBand="0" w:evenVBand="0" w:oddHBand="1" w:evenHBand="0" w:firstRowFirstColumn="0" w:firstRowLastColumn="0" w:lastRowFirstColumn="0" w:lastRowLastColumn="0"/>
            </w:pPr>
            <w:r w:rsidRPr="0042063C">
              <w:t>Screening</w:t>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22" w14:textId="77777777" w:rsidR="00812909" w:rsidRPr="00112413" w:rsidRDefault="00812909" w:rsidP="00BA06E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23" w14:textId="77777777" w:rsidR="00812909" w:rsidRPr="00112413" w:rsidRDefault="00812909" w:rsidP="00BA06E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9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24" w14:textId="77777777" w:rsidR="00812909" w:rsidRPr="00112413" w:rsidRDefault="00812909" w:rsidP="00BA06E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9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25" w14:textId="77777777" w:rsidR="00812909" w:rsidRPr="00112413" w:rsidRDefault="00812909" w:rsidP="00BA06E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812909" w14:paraId="773CBD2D" w14:textId="77777777" w:rsidTr="00A522D0">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27" w14:textId="77777777" w:rsidR="00812909" w:rsidRDefault="00812909" w:rsidP="00A522D0">
            <w:pPr>
              <w:pStyle w:val="INDICATORNUMBER"/>
              <w:rPr>
                <w:rStyle w:val="IntenseEmphasis"/>
                <w:b/>
                <w:bCs w:val="0"/>
                <w:i w:val="0"/>
                <w:iCs w:val="0"/>
                <w:color w:val="595959"/>
              </w:rPr>
            </w:pPr>
          </w:p>
        </w:tc>
        <w:tc>
          <w:tcPr>
            <w:tcW w:w="21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28" w14:textId="77777777" w:rsidR="00812909" w:rsidRPr="0042063C" w:rsidRDefault="00812909" w:rsidP="00BA06E0">
            <w:pPr>
              <w:pStyle w:val="INDICATORTEXT"/>
              <w:cnfStyle w:val="000000000000" w:firstRow="0" w:lastRow="0" w:firstColumn="0" w:lastColumn="0" w:oddVBand="0" w:evenVBand="0" w:oddHBand="0" w:evenHBand="0" w:firstRowFirstColumn="0" w:firstRowLastColumn="0" w:lastRowFirstColumn="0" w:lastRowLastColumn="0"/>
            </w:pPr>
            <w:r w:rsidRPr="00112413">
              <w:t xml:space="preserve">Thematic </w:t>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29" w14:textId="77777777" w:rsidR="00812909" w:rsidRPr="00112413" w:rsidRDefault="00812909" w:rsidP="00BA06E0">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2A" w14:textId="77777777" w:rsidR="00812909" w:rsidRPr="00112413" w:rsidRDefault="00812909" w:rsidP="00BA06E0">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49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2B" w14:textId="77777777" w:rsidR="00812909" w:rsidRPr="00112413" w:rsidRDefault="002E1CE2" w:rsidP="00BA06E0">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49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2C" w14:textId="77777777" w:rsidR="00812909" w:rsidRPr="00112413" w:rsidRDefault="002E1CE2" w:rsidP="00BA06E0">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812909" w14:paraId="773CBD34" w14:textId="77777777" w:rsidTr="00A522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2E" w14:textId="77777777" w:rsidR="00812909" w:rsidRDefault="00812909" w:rsidP="00A522D0">
            <w:pPr>
              <w:pStyle w:val="INDICATORNUMBER"/>
              <w:rPr>
                <w:rStyle w:val="IntenseEmphasis"/>
                <w:b/>
                <w:bCs w:val="0"/>
                <w:i w:val="0"/>
                <w:iCs w:val="0"/>
                <w:color w:val="595959"/>
              </w:rPr>
            </w:pPr>
          </w:p>
        </w:tc>
        <w:tc>
          <w:tcPr>
            <w:tcW w:w="21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2F" w14:textId="77777777" w:rsidR="00812909" w:rsidRPr="0042063C" w:rsidRDefault="00812909" w:rsidP="002E1CE2">
            <w:pPr>
              <w:pStyle w:val="INDICATORTEXT"/>
              <w:cnfStyle w:val="000000100000" w:firstRow="0" w:lastRow="0" w:firstColumn="0" w:lastColumn="0" w:oddVBand="0" w:evenVBand="0" w:oddHBand="1" w:evenHBand="0" w:firstRowFirstColumn="0" w:firstRowLastColumn="0" w:lastRowFirstColumn="0" w:lastRowLastColumn="0"/>
            </w:pPr>
            <w:r>
              <w:t>Integration</w:t>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30" w14:textId="77777777" w:rsidR="00812909" w:rsidRPr="00112413" w:rsidRDefault="00812909" w:rsidP="00BA06E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31" w14:textId="77777777" w:rsidR="00812909" w:rsidRPr="00112413" w:rsidDel="00E44EBD" w:rsidRDefault="00812909" w:rsidP="00BA06E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9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32" w14:textId="77777777" w:rsidR="00812909" w:rsidRPr="00112413" w:rsidRDefault="00812909" w:rsidP="00BA06E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9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33" w14:textId="77777777" w:rsidR="00812909" w:rsidRPr="00112413" w:rsidRDefault="00812909" w:rsidP="00BA06E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812909" w14:paraId="773CBD3B" w14:textId="77777777" w:rsidTr="000A16E0">
        <w:trPr>
          <w:trHeight w:val="37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35" w14:textId="77777777" w:rsidR="00812909" w:rsidRDefault="00812909" w:rsidP="00A522D0">
            <w:pPr>
              <w:pStyle w:val="INDICATORNUMBER"/>
              <w:rPr>
                <w:rStyle w:val="IntenseEmphasis"/>
                <w:b/>
                <w:bCs w:val="0"/>
                <w:i w:val="0"/>
                <w:iCs w:val="0"/>
                <w:color w:val="595959"/>
              </w:rPr>
            </w:pPr>
          </w:p>
        </w:tc>
        <w:tc>
          <w:tcPr>
            <w:tcW w:w="21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36" w14:textId="77777777" w:rsidR="00812909" w:rsidRPr="00112413" w:rsidRDefault="00812909" w:rsidP="00BA06E0">
            <w:pPr>
              <w:pStyle w:val="INDICATORTEXT"/>
              <w:cnfStyle w:val="000000000000" w:firstRow="0" w:lastRow="0" w:firstColumn="0" w:lastColumn="0" w:oddVBand="0" w:evenVBand="0" w:oddHBand="0" w:evenHBand="0" w:firstRowFirstColumn="0" w:firstRowLastColumn="0" w:lastRowFirstColumn="0" w:lastRowLastColumn="0"/>
            </w:pPr>
            <w:r>
              <w:t>None of the above</w:t>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3CBD37" w14:textId="77777777" w:rsidR="00812909" w:rsidRPr="00112413" w:rsidRDefault="00812909" w:rsidP="00BA06E0">
            <w:pPr>
              <w:pStyle w:val="INDICATORTEXT"/>
              <w:jc w:val="center"/>
              <w:cnfStyle w:val="000000000000" w:firstRow="0" w:lastRow="0" w:firstColumn="0" w:lastColumn="0" w:oddVBand="0" w:evenVBand="0" w:oddHBand="0" w:evenHBand="0" w:firstRowFirstColumn="0" w:firstRowLastColumn="0" w:lastRowFirstColumn="0" w:lastRowLastColumn="0"/>
            </w:pPr>
            <w:r w:rsidRPr="007656C8">
              <w:sym w:font="Wingdings" w:char="F071"/>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3CBD38" w14:textId="77777777" w:rsidR="00812909" w:rsidRPr="00112413" w:rsidRDefault="00812909" w:rsidP="00BA06E0">
            <w:pPr>
              <w:pStyle w:val="INDICATORTEXT"/>
              <w:jc w:val="center"/>
              <w:cnfStyle w:val="000000000000" w:firstRow="0" w:lastRow="0" w:firstColumn="0" w:lastColumn="0" w:oddVBand="0" w:evenVBand="0" w:oddHBand="0" w:evenHBand="0" w:firstRowFirstColumn="0" w:firstRowLastColumn="0" w:lastRowFirstColumn="0" w:lastRowLastColumn="0"/>
            </w:pPr>
            <w:r w:rsidRPr="007656C8">
              <w:sym w:font="Wingdings" w:char="F071"/>
            </w:r>
          </w:p>
        </w:tc>
        <w:tc>
          <w:tcPr>
            <w:tcW w:w="149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3CBD39" w14:textId="77777777" w:rsidR="00812909" w:rsidRPr="00112413" w:rsidRDefault="00812909" w:rsidP="00BA06E0">
            <w:pPr>
              <w:pStyle w:val="INDICATORTEXT"/>
              <w:jc w:val="center"/>
              <w:cnfStyle w:val="000000000000" w:firstRow="0" w:lastRow="0" w:firstColumn="0" w:lastColumn="0" w:oddVBand="0" w:evenVBand="0" w:oddHBand="0" w:evenHBand="0" w:firstRowFirstColumn="0" w:firstRowLastColumn="0" w:lastRowFirstColumn="0" w:lastRowLastColumn="0"/>
            </w:pPr>
            <w:r w:rsidRPr="007656C8">
              <w:sym w:font="Wingdings" w:char="F071"/>
            </w:r>
          </w:p>
        </w:tc>
        <w:tc>
          <w:tcPr>
            <w:tcW w:w="149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73CBD3A" w14:textId="77777777" w:rsidR="00812909" w:rsidRPr="00112413" w:rsidRDefault="00812909" w:rsidP="00BA06E0">
            <w:pPr>
              <w:pStyle w:val="INDICATORTEXT"/>
              <w:jc w:val="center"/>
              <w:cnfStyle w:val="000000000000" w:firstRow="0" w:lastRow="0" w:firstColumn="0" w:lastColumn="0" w:oddVBand="0" w:evenVBand="0" w:oddHBand="0" w:evenHBand="0" w:firstRowFirstColumn="0" w:firstRowLastColumn="0" w:lastRowFirstColumn="0" w:lastRowLastColumn="0"/>
            </w:pPr>
            <w:r w:rsidRPr="007656C8">
              <w:sym w:font="Wingdings" w:char="F071"/>
            </w:r>
          </w:p>
        </w:tc>
      </w:tr>
      <w:tr w:rsidR="007F7098" w14:paraId="773CBD3E" w14:textId="77777777" w:rsidTr="00844D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vAlign w:val="top"/>
          </w:tcPr>
          <w:p w14:paraId="773CBD3C" w14:textId="77777777" w:rsidR="007F7098" w:rsidRDefault="007F7098" w:rsidP="00A522D0">
            <w:pPr>
              <w:pStyle w:val="INDICATORNUMBER"/>
              <w:rPr>
                <w:rStyle w:val="IntenseEmphasis"/>
                <w:b/>
                <w:bCs w:val="0"/>
                <w:i w:val="0"/>
                <w:iCs w:val="0"/>
                <w:color w:val="595959"/>
              </w:rPr>
            </w:pPr>
            <w:r>
              <w:rPr>
                <w:rStyle w:val="IntenseEmphasis"/>
                <w:b/>
                <w:bCs w:val="0"/>
                <w:i w:val="0"/>
                <w:iCs w:val="0"/>
                <w:color w:val="595959"/>
              </w:rPr>
              <w:t>SAM 05.2</w:t>
            </w:r>
          </w:p>
        </w:tc>
        <w:tc>
          <w:tcPr>
            <w:tcW w:w="8129" w:type="dxa"/>
            <w:gridSpan w:val="6"/>
            <w:tcBorders>
              <w:top w:val="single" w:sz="4" w:space="0" w:color="0070C0"/>
              <w:right w:val="single" w:sz="4" w:space="0" w:color="0070C0"/>
            </w:tcBorders>
            <w:shd w:val="clear" w:color="auto" w:fill="DAEEF3" w:themeFill="accent5" w:themeFillTint="33"/>
          </w:tcPr>
          <w:p w14:paraId="773CBD3D" w14:textId="77777777" w:rsidR="007F7098" w:rsidRPr="00D624D5" w:rsidRDefault="007F7098" w:rsidP="00A522D0">
            <w:pPr>
              <w:pStyle w:val="INDICATORTEXT"/>
              <w:cnfStyle w:val="000000100000" w:firstRow="0" w:lastRow="0" w:firstColumn="0" w:lastColumn="0" w:oddVBand="0" w:evenVBand="0" w:oddHBand="1" w:evenHBand="0" w:firstRowFirstColumn="0" w:firstRowLastColumn="0" w:lastRowFirstColumn="0" w:lastRowLastColumn="0"/>
            </w:pPr>
            <w:r w:rsidRPr="00D624D5">
              <w:t>Indicate if - on your externally managed assets - you engage directly, via service providers, or via your external manager.</w:t>
            </w:r>
          </w:p>
        </w:tc>
      </w:tr>
      <w:tr w:rsidR="00844D41" w14:paraId="773CBD44" w14:textId="77777777" w:rsidTr="00530E1F">
        <w:trPr>
          <w:trHeight w:val="285"/>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tcBorders>
            <w:vAlign w:val="top"/>
          </w:tcPr>
          <w:p w14:paraId="773CBD3F" w14:textId="77777777" w:rsidR="00844D41" w:rsidRDefault="00844D41" w:rsidP="00530E1F">
            <w:pPr>
              <w:pStyle w:val="INDICATORNUMBER"/>
              <w:spacing w:before="0"/>
              <w:rPr>
                <w:rStyle w:val="IntenseEmphasis"/>
                <w:b/>
                <w:bCs w:val="0"/>
                <w:i w:val="0"/>
                <w:iCs w:val="0"/>
                <w:color w:val="595959"/>
              </w:rPr>
            </w:pPr>
          </w:p>
        </w:tc>
        <w:tc>
          <w:tcPr>
            <w:tcW w:w="3648" w:type="dxa"/>
            <w:gridSpan w:val="2"/>
            <w:tcBorders>
              <w:top w:val="nil"/>
              <w:bottom w:val="nil"/>
              <w:right w:val="single" w:sz="4" w:space="0" w:color="D9D9D9" w:themeColor="background1" w:themeShade="D9"/>
            </w:tcBorders>
            <w:shd w:val="clear" w:color="auto" w:fill="A6A6A6" w:themeFill="background1" w:themeFillShade="A6"/>
          </w:tcPr>
          <w:p w14:paraId="773CBD40" w14:textId="77777777" w:rsidR="00844D41" w:rsidRDefault="00844D41" w:rsidP="00530E1F">
            <w:pPr>
              <w:pStyle w:val="INDICATORTEXT"/>
              <w:spacing w:before="0"/>
              <w:cnfStyle w:val="000000000000" w:firstRow="0" w:lastRow="0" w:firstColumn="0" w:lastColumn="0" w:oddVBand="0" w:evenVBand="0" w:oddHBand="0" w:evenHBand="0" w:firstRowFirstColumn="0" w:firstRowLastColumn="0" w:lastRowFirstColumn="0" w:lastRowLastColumn="0"/>
            </w:pPr>
          </w:p>
        </w:tc>
        <w:tc>
          <w:tcPr>
            <w:tcW w:w="1488"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773CBD41" w14:textId="77777777" w:rsidR="00844D41" w:rsidRPr="00E0560D" w:rsidRDefault="00844D41" w:rsidP="00530E1F">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All</w:t>
            </w:r>
            <w:r w:rsidR="003A521E">
              <w:rPr>
                <w:b/>
                <w:color w:val="FFFFFF" w:themeColor="background1"/>
                <w:sz w:val="18"/>
              </w:rPr>
              <w:t xml:space="preserve"> assets</w:t>
            </w:r>
          </w:p>
        </w:tc>
        <w:tc>
          <w:tcPr>
            <w:tcW w:w="1434"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773CBD42" w14:textId="77777777" w:rsidR="00844D41" w:rsidRPr="00E0560D" w:rsidRDefault="00844D41" w:rsidP="00530E1F">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LE</w:t>
            </w:r>
          </w:p>
        </w:tc>
        <w:tc>
          <w:tcPr>
            <w:tcW w:w="1559" w:type="dxa"/>
            <w:gridSpan w:val="2"/>
            <w:tcBorders>
              <w:top w:val="nil"/>
              <w:left w:val="single" w:sz="4" w:space="0" w:color="D9D9D9" w:themeColor="background1" w:themeShade="D9"/>
              <w:bottom w:val="nil"/>
              <w:right w:val="single" w:sz="4" w:space="0" w:color="0070C0"/>
            </w:tcBorders>
            <w:shd w:val="clear" w:color="auto" w:fill="A6A6A6" w:themeFill="background1" w:themeFillShade="A6"/>
          </w:tcPr>
          <w:p w14:paraId="773CBD43" w14:textId="77777777" w:rsidR="00844D41" w:rsidRPr="00E0560D" w:rsidRDefault="00844D41" w:rsidP="00530E1F">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FIC</w:t>
            </w:r>
          </w:p>
        </w:tc>
      </w:tr>
      <w:tr w:rsidR="0053730D" w14:paraId="773CBD4A" w14:textId="77777777" w:rsidTr="007751A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45" w14:textId="77777777" w:rsidR="0053730D" w:rsidRDefault="0053730D" w:rsidP="00A522D0">
            <w:pPr>
              <w:pStyle w:val="INDICATORNUMBER"/>
              <w:rPr>
                <w:rStyle w:val="IntenseEmphasis"/>
                <w:b/>
                <w:bCs w:val="0"/>
                <w:i w:val="0"/>
                <w:iCs w:val="0"/>
                <w:color w:val="595959"/>
              </w:rPr>
            </w:pPr>
          </w:p>
        </w:tc>
        <w:tc>
          <w:tcPr>
            <w:tcW w:w="3648" w:type="dxa"/>
            <w:gridSpan w:val="2"/>
            <w:tcBorders>
              <w:top w:val="nil"/>
              <w:bottom w:val="single" w:sz="4" w:space="0" w:color="A6A6A6" w:themeColor="background1" w:themeShade="A6"/>
              <w:right w:val="single" w:sz="4" w:space="0" w:color="A6A6A6" w:themeColor="background1" w:themeShade="A6"/>
            </w:tcBorders>
            <w:shd w:val="clear" w:color="auto" w:fill="auto"/>
          </w:tcPr>
          <w:p w14:paraId="773CBD46" w14:textId="77777777" w:rsidR="0053730D" w:rsidRPr="00587E43" w:rsidRDefault="0053730D" w:rsidP="0053730D">
            <w:pPr>
              <w:pStyle w:val="INDICATORTEXT"/>
              <w:cnfStyle w:val="000000100000" w:firstRow="0" w:lastRow="0" w:firstColumn="0" w:lastColumn="0" w:oddVBand="0" w:evenVBand="0" w:oddHBand="1" w:evenHBand="0" w:firstRowFirstColumn="0" w:firstRowLastColumn="0" w:lastRowFirstColumn="0" w:lastRowLastColumn="0"/>
            </w:pPr>
            <w:r>
              <w:t>We engage directly or via service providers on our externally managed assets</w:t>
            </w:r>
          </w:p>
        </w:tc>
        <w:tc>
          <w:tcPr>
            <w:tcW w:w="148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47" w14:textId="77777777" w:rsidR="0053730D" w:rsidRPr="00112413" w:rsidRDefault="0053730D" w:rsidP="0053730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48" w14:textId="77777777" w:rsidR="0053730D" w:rsidRPr="00112413" w:rsidRDefault="0053730D" w:rsidP="0053730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559" w:type="dxa"/>
            <w:gridSpan w:val="2"/>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73CBD49" w14:textId="77777777" w:rsidR="0053730D" w:rsidRPr="00112413" w:rsidRDefault="0053730D" w:rsidP="0053730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53730D" w14:paraId="773CBD50" w14:textId="77777777" w:rsidTr="007751A7">
        <w:trPr>
          <w:trHeight w:val="15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4B" w14:textId="77777777" w:rsidR="0053730D" w:rsidRDefault="0053730D" w:rsidP="00A522D0">
            <w:pPr>
              <w:pStyle w:val="INDICATORNUMBER"/>
              <w:rPr>
                <w:rStyle w:val="IntenseEmphasis"/>
                <w:b/>
                <w:bCs w:val="0"/>
                <w:i w:val="0"/>
                <w:iCs w:val="0"/>
                <w:color w:val="595959"/>
              </w:rPr>
            </w:pPr>
          </w:p>
        </w:tc>
        <w:tc>
          <w:tcPr>
            <w:tcW w:w="364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4C" w14:textId="77777777" w:rsidR="0053730D" w:rsidRPr="00587E43" w:rsidRDefault="0053730D" w:rsidP="0053730D">
            <w:pPr>
              <w:pStyle w:val="INDICATORTEXT"/>
              <w:cnfStyle w:val="000000000000" w:firstRow="0" w:lastRow="0" w:firstColumn="0" w:lastColumn="0" w:oddVBand="0" w:evenVBand="0" w:oddHBand="0" w:evenHBand="0" w:firstRowFirstColumn="0" w:firstRowLastColumn="0" w:lastRowFirstColumn="0" w:lastRowLastColumn="0"/>
            </w:pPr>
            <w:r>
              <w:t>We require our external managers to engage on our behalf</w:t>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4D" w14:textId="77777777" w:rsidR="0053730D" w:rsidRPr="00112413" w:rsidRDefault="0053730D" w:rsidP="0053730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4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4E" w14:textId="77777777" w:rsidR="0053730D" w:rsidRPr="00112413" w:rsidRDefault="0053730D" w:rsidP="0053730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5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4F" w14:textId="77777777" w:rsidR="0053730D" w:rsidRPr="00112413" w:rsidRDefault="0053730D" w:rsidP="0053730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53730D" w14:paraId="773CBD56" w14:textId="77777777" w:rsidTr="007751A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D51" w14:textId="77777777" w:rsidR="0053730D" w:rsidRDefault="0053730D" w:rsidP="00A522D0">
            <w:pPr>
              <w:pStyle w:val="INDICATORNUMBER"/>
              <w:rPr>
                <w:rStyle w:val="IntenseEmphasis"/>
                <w:b/>
                <w:bCs w:val="0"/>
                <w:i w:val="0"/>
                <w:iCs w:val="0"/>
                <w:color w:val="595959"/>
              </w:rPr>
            </w:pPr>
          </w:p>
        </w:tc>
        <w:tc>
          <w:tcPr>
            <w:tcW w:w="364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52" w14:textId="77777777" w:rsidR="0053730D" w:rsidRPr="00973B9C" w:rsidRDefault="0053730D" w:rsidP="0053730D">
            <w:pPr>
              <w:pStyle w:val="INDICATORTEXT"/>
              <w:cnfStyle w:val="000000100000" w:firstRow="0" w:lastRow="0" w:firstColumn="0" w:lastColumn="0" w:oddVBand="0" w:evenVBand="0" w:oddHBand="1" w:evenHBand="0" w:firstRowFirstColumn="0" w:firstRowLastColumn="0" w:lastRowFirstColumn="0" w:lastRowLastColumn="0"/>
            </w:pPr>
            <w:r>
              <w:t>None of the above</w:t>
            </w:r>
          </w:p>
        </w:tc>
        <w:tc>
          <w:tcPr>
            <w:tcW w:w="14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53" w14:textId="77777777" w:rsidR="0053730D" w:rsidRPr="00112413" w:rsidRDefault="0053730D" w:rsidP="0053730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4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54" w14:textId="77777777" w:rsidR="0053730D" w:rsidRPr="00112413" w:rsidRDefault="0053730D" w:rsidP="0053730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5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55" w14:textId="77777777" w:rsidR="0053730D" w:rsidRPr="00112413" w:rsidRDefault="0053730D" w:rsidP="0053730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7751A7" w14:paraId="773CBD59" w14:textId="77777777" w:rsidTr="00D624D5">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bottom w:val="nil"/>
            </w:tcBorders>
            <w:vAlign w:val="top"/>
          </w:tcPr>
          <w:p w14:paraId="773CBD57" w14:textId="77777777" w:rsidR="007751A7" w:rsidRDefault="007751A7" w:rsidP="00A522D0">
            <w:pPr>
              <w:pStyle w:val="INDICATORNUMBER"/>
              <w:rPr>
                <w:rStyle w:val="IntenseEmphasis"/>
                <w:b/>
                <w:bCs w:val="0"/>
                <w:i w:val="0"/>
                <w:iCs w:val="0"/>
                <w:color w:val="595959"/>
              </w:rPr>
            </w:pPr>
            <w:r>
              <w:rPr>
                <w:rStyle w:val="IntenseEmphasis"/>
                <w:b/>
                <w:bCs w:val="0"/>
                <w:i w:val="0"/>
                <w:iCs w:val="0"/>
                <w:color w:val="595959"/>
              </w:rPr>
              <w:t>SAM 05.3</w:t>
            </w:r>
          </w:p>
        </w:tc>
        <w:tc>
          <w:tcPr>
            <w:tcW w:w="8129" w:type="dxa"/>
            <w:gridSpan w:val="6"/>
            <w:tcBorders>
              <w:top w:val="single" w:sz="4" w:space="0" w:color="0070C0"/>
              <w:bottom w:val="nil"/>
              <w:right w:val="single" w:sz="4" w:space="0" w:color="0070C0"/>
            </w:tcBorders>
            <w:shd w:val="clear" w:color="auto" w:fill="DAEEF3" w:themeFill="accent5" w:themeFillTint="33"/>
          </w:tcPr>
          <w:p w14:paraId="773CBD58" w14:textId="77777777" w:rsidR="007751A7" w:rsidRPr="00D624D5" w:rsidRDefault="007751A7" w:rsidP="00A522D0">
            <w:pPr>
              <w:pStyle w:val="INDICATORTEXT"/>
              <w:cnfStyle w:val="000000000000" w:firstRow="0" w:lastRow="0" w:firstColumn="0" w:lastColumn="0" w:oddVBand="0" w:evenVBand="0" w:oddHBand="0" w:evenHBand="0" w:firstRowFirstColumn="0" w:firstRowLastColumn="0" w:lastRowFirstColumn="0" w:lastRowLastColumn="0"/>
            </w:pPr>
            <w:r w:rsidRPr="00D624D5">
              <w:t>Indicate if - on your externally managed listed equities - you cast your (proxy) votes directly, via service providers, or via your external manager.</w:t>
            </w:r>
          </w:p>
        </w:tc>
      </w:tr>
      <w:tr w:rsidR="00D624D5" w14:paraId="773CBD5D" w14:textId="77777777" w:rsidTr="00035DD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tcBorders>
            <w:vAlign w:val="top"/>
          </w:tcPr>
          <w:p w14:paraId="773CBD5A" w14:textId="77777777" w:rsidR="00D624D5" w:rsidRDefault="00D624D5" w:rsidP="00530E1F">
            <w:pPr>
              <w:pStyle w:val="INDICATORNUMBER"/>
              <w:spacing w:before="0"/>
              <w:rPr>
                <w:rStyle w:val="IntenseEmphasis"/>
                <w:b/>
                <w:bCs w:val="0"/>
                <w:i w:val="0"/>
                <w:iCs w:val="0"/>
                <w:color w:val="595959"/>
              </w:rPr>
            </w:pPr>
          </w:p>
        </w:tc>
        <w:tc>
          <w:tcPr>
            <w:tcW w:w="6570" w:type="dxa"/>
            <w:gridSpan w:val="4"/>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BD5B" w14:textId="77777777" w:rsidR="00D624D5" w:rsidRDefault="00D624D5" w:rsidP="00530E1F">
            <w:pPr>
              <w:pStyle w:val="INDICATORTEXT"/>
              <w:spacing w:before="0"/>
              <w:cnfStyle w:val="000000100000" w:firstRow="0" w:lastRow="0" w:firstColumn="0" w:lastColumn="0" w:oddVBand="0" w:evenVBand="0" w:oddHBand="1" w:evenHBand="0" w:firstRowFirstColumn="0" w:firstRowLastColumn="0" w:lastRowFirstColumn="0" w:lastRowLastColumn="0"/>
            </w:pPr>
          </w:p>
        </w:tc>
        <w:tc>
          <w:tcPr>
            <w:tcW w:w="1559" w:type="dxa"/>
            <w:gridSpan w:val="2"/>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73CBD5C" w14:textId="77777777" w:rsidR="00D624D5" w:rsidRPr="00530E1F" w:rsidRDefault="00D624D5" w:rsidP="00530E1F">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530E1F">
              <w:rPr>
                <w:b/>
                <w:color w:val="FFFFFF" w:themeColor="background1"/>
                <w:sz w:val="18"/>
                <w:szCs w:val="18"/>
              </w:rPr>
              <w:t>LE</w:t>
            </w:r>
          </w:p>
        </w:tc>
      </w:tr>
      <w:tr w:rsidR="00D624D5" w14:paraId="773CBD61" w14:textId="77777777" w:rsidTr="00035DDC">
        <w:trPr>
          <w:trHeight w:val="153"/>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0070C0"/>
            </w:tcBorders>
            <w:vAlign w:val="top"/>
          </w:tcPr>
          <w:p w14:paraId="773CBD5E" w14:textId="77777777" w:rsidR="00D624D5" w:rsidRDefault="00D624D5" w:rsidP="00A522D0">
            <w:pPr>
              <w:pStyle w:val="INDICATORNUMBER"/>
              <w:rPr>
                <w:rStyle w:val="IntenseEmphasis"/>
                <w:b/>
                <w:bCs w:val="0"/>
                <w:i w:val="0"/>
                <w:iCs w:val="0"/>
                <w:color w:val="595959"/>
              </w:rPr>
            </w:pPr>
          </w:p>
        </w:tc>
        <w:tc>
          <w:tcPr>
            <w:tcW w:w="6570" w:type="dxa"/>
            <w:gridSpan w:val="4"/>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5F" w14:textId="77777777" w:rsidR="00D624D5" w:rsidRPr="00587E43" w:rsidRDefault="00D624D5" w:rsidP="00D624D5">
            <w:pPr>
              <w:pStyle w:val="INDICATORTEXT"/>
              <w:cnfStyle w:val="000000000000" w:firstRow="0" w:lastRow="0" w:firstColumn="0" w:lastColumn="0" w:oddVBand="0" w:evenVBand="0" w:oddHBand="0" w:evenHBand="0" w:firstRowFirstColumn="0" w:firstRowLastColumn="0" w:lastRowFirstColumn="0" w:lastRowLastColumn="0"/>
            </w:pPr>
            <w:r>
              <w:t>We cast our (proxy) votes directly or via service providers on our externally managed assets</w:t>
            </w:r>
          </w:p>
        </w:tc>
        <w:tc>
          <w:tcPr>
            <w:tcW w:w="15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60" w14:textId="77777777" w:rsidR="00D624D5" w:rsidRPr="00112413" w:rsidRDefault="00D624D5" w:rsidP="00035DDC">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D624D5" w14:paraId="773CBD65" w14:textId="77777777" w:rsidTr="00035DD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D62" w14:textId="77777777" w:rsidR="00D624D5" w:rsidRDefault="00D624D5" w:rsidP="00A522D0">
            <w:pPr>
              <w:pStyle w:val="INDICATORNUMBER"/>
              <w:rPr>
                <w:rStyle w:val="IntenseEmphasis"/>
                <w:b/>
                <w:bCs w:val="0"/>
                <w:i w:val="0"/>
                <w:iCs w:val="0"/>
                <w:color w:val="595959"/>
              </w:rPr>
            </w:pPr>
          </w:p>
        </w:tc>
        <w:tc>
          <w:tcPr>
            <w:tcW w:w="6570" w:type="dxa"/>
            <w:gridSpan w:val="4"/>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63" w14:textId="77777777" w:rsidR="00D624D5" w:rsidRPr="00587E43" w:rsidRDefault="00D624D5" w:rsidP="00D624D5">
            <w:pPr>
              <w:pStyle w:val="INDICATORTEXT"/>
              <w:cnfStyle w:val="000000100000" w:firstRow="0" w:lastRow="0" w:firstColumn="0" w:lastColumn="0" w:oddVBand="0" w:evenVBand="0" w:oddHBand="1" w:evenHBand="0" w:firstRowFirstColumn="0" w:firstRowLastColumn="0" w:lastRowFirstColumn="0" w:lastRowLastColumn="0"/>
            </w:pPr>
            <w:r>
              <w:t>We require our external managers to cast our (proxy) votes on our behalf</w:t>
            </w:r>
          </w:p>
        </w:tc>
        <w:tc>
          <w:tcPr>
            <w:tcW w:w="15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64" w14:textId="77777777" w:rsidR="00D624D5" w:rsidRPr="00112413" w:rsidRDefault="00D624D5" w:rsidP="00035DDC">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D624D5" w14:paraId="773CBD69" w14:textId="77777777" w:rsidTr="00035DDC">
        <w:trPr>
          <w:trHeight w:val="15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D66" w14:textId="77777777" w:rsidR="00D624D5" w:rsidRDefault="00D624D5" w:rsidP="00A522D0">
            <w:pPr>
              <w:pStyle w:val="INDICATORNUMBER"/>
              <w:rPr>
                <w:rStyle w:val="IntenseEmphasis"/>
                <w:b/>
                <w:bCs w:val="0"/>
                <w:i w:val="0"/>
                <w:iCs w:val="0"/>
                <w:color w:val="595959"/>
              </w:rPr>
            </w:pPr>
          </w:p>
        </w:tc>
        <w:tc>
          <w:tcPr>
            <w:tcW w:w="6570" w:type="dxa"/>
            <w:gridSpan w:val="4"/>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67" w14:textId="77777777" w:rsidR="00D624D5" w:rsidRPr="00973B9C" w:rsidRDefault="00D624D5" w:rsidP="00D624D5">
            <w:pPr>
              <w:pStyle w:val="INDICATORTEXT"/>
              <w:cnfStyle w:val="000000000000" w:firstRow="0" w:lastRow="0" w:firstColumn="0" w:lastColumn="0" w:oddVBand="0" w:evenVBand="0" w:oddHBand="0" w:evenHBand="0" w:firstRowFirstColumn="0" w:firstRowLastColumn="0" w:lastRowFirstColumn="0" w:lastRowLastColumn="0"/>
            </w:pPr>
            <w:r>
              <w:t>None of the above</w:t>
            </w:r>
          </w:p>
        </w:tc>
        <w:tc>
          <w:tcPr>
            <w:tcW w:w="15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68" w14:textId="77777777" w:rsidR="00D624D5" w:rsidRPr="00112413" w:rsidRDefault="00D624D5" w:rsidP="00035DDC">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D624D5" w14:paraId="773CBD6D" w14:textId="77777777" w:rsidTr="00D624D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single" w:sz="4" w:space="0" w:color="0070C0"/>
              <w:left w:val="single" w:sz="4" w:space="0" w:color="0070C0"/>
            </w:tcBorders>
            <w:vAlign w:val="top"/>
          </w:tcPr>
          <w:p w14:paraId="773CBD6A" w14:textId="77777777" w:rsidR="00D624D5" w:rsidRPr="00AE100E" w:rsidRDefault="00D624D5" w:rsidP="00EE3201">
            <w:pPr>
              <w:pStyle w:val="INDICATORNUMBER"/>
              <w:rPr>
                <w:rStyle w:val="IntenseEmphasis"/>
                <w:b/>
                <w:bCs w:val="0"/>
                <w:i w:val="0"/>
                <w:iCs w:val="0"/>
                <w:color w:val="595959"/>
              </w:rPr>
            </w:pPr>
            <w:r>
              <w:rPr>
                <w:rStyle w:val="IntenseEmphasis"/>
                <w:b/>
                <w:bCs w:val="0"/>
                <w:i w:val="0"/>
                <w:iCs w:val="0"/>
                <w:color w:val="595959"/>
              </w:rPr>
              <w:t>S</w:t>
            </w:r>
            <w:r w:rsidR="00EE3201">
              <w:rPr>
                <w:rStyle w:val="IntenseEmphasis"/>
                <w:b/>
                <w:bCs w:val="0"/>
                <w:i w:val="0"/>
                <w:iCs w:val="0"/>
                <w:color w:val="595959"/>
              </w:rPr>
              <w:t>AM 05.4</w:t>
            </w:r>
          </w:p>
        </w:tc>
        <w:tc>
          <w:tcPr>
            <w:tcW w:w="8129" w:type="dxa"/>
            <w:gridSpan w:val="6"/>
            <w:tcBorders>
              <w:top w:val="single" w:sz="4" w:space="0" w:color="0070C0"/>
              <w:right w:val="single" w:sz="4" w:space="0" w:color="0070C0"/>
            </w:tcBorders>
            <w:shd w:val="clear" w:color="auto" w:fill="DAEEF3" w:themeFill="accent5" w:themeFillTint="33"/>
          </w:tcPr>
          <w:p w14:paraId="773CBD6B" w14:textId="77777777" w:rsidR="00D624D5" w:rsidRPr="001C0916" w:rsidRDefault="00D624D5" w:rsidP="00A522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73CBD6C" w14:textId="77777777" w:rsidR="00D624D5" w:rsidRPr="005B4C52" w:rsidRDefault="00D624D5" w:rsidP="00A522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D624D5" w14:paraId="773CBD70" w14:textId="77777777" w:rsidTr="007F7098">
        <w:trPr>
          <w:trHeight w:val="15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tcPr>
          <w:p w14:paraId="773CBD6E" w14:textId="77777777" w:rsidR="00D624D5" w:rsidRDefault="00D624D5" w:rsidP="00A522D0">
            <w:pPr>
              <w:pStyle w:val="INDICATORNUMBER"/>
              <w:rPr>
                <w:rStyle w:val="IntenseEmphasis"/>
                <w:b/>
                <w:bCs w:val="0"/>
                <w:i w:val="0"/>
                <w:iCs w:val="0"/>
                <w:color w:val="595959"/>
              </w:rPr>
            </w:pPr>
          </w:p>
        </w:tc>
        <w:tc>
          <w:tcPr>
            <w:tcW w:w="8129" w:type="dxa"/>
            <w:gridSpan w:val="6"/>
            <w:tcBorders>
              <w:top w:val="nil"/>
              <w:bottom w:val="single" w:sz="4" w:space="0" w:color="0070C0"/>
              <w:right w:val="single" w:sz="4" w:space="0" w:color="0070C0"/>
            </w:tcBorders>
            <w:shd w:val="clear" w:color="auto" w:fill="auto"/>
          </w:tcPr>
          <w:p w14:paraId="773CBD6F" w14:textId="77777777" w:rsidR="00D624D5" w:rsidRDefault="00D624D5" w:rsidP="00A522D0">
            <w:pPr>
              <w:pStyle w:val="INDICATORTEXT"/>
              <w:cnfStyle w:val="000000000000" w:firstRow="0" w:lastRow="0" w:firstColumn="0" w:lastColumn="0" w:oddVBand="0" w:evenVBand="0" w:oddHBand="0" w:evenHBand="0" w:firstRowFirstColumn="0" w:firstRowLastColumn="0" w:lastRowFirstColumn="0" w:lastRowLastColumn="0"/>
            </w:pPr>
          </w:p>
        </w:tc>
      </w:tr>
    </w:tbl>
    <w:tbl>
      <w:tblPr>
        <w:tblStyle w:val="SubSubSectionMISCTableMANDATORY"/>
        <w:tblW w:w="9209" w:type="dxa"/>
        <w:tblInd w:w="5" w:type="dxa"/>
        <w:tblLook w:val="06A0" w:firstRow="1" w:lastRow="0" w:firstColumn="1" w:lastColumn="0" w:noHBand="1" w:noVBand="1"/>
      </w:tblPr>
      <w:tblGrid>
        <w:gridCol w:w="1134"/>
        <w:gridCol w:w="8075"/>
      </w:tblGrid>
      <w:tr w:rsidR="00232C82" w14:paraId="773CBD73" w14:textId="77777777" w:rsidTr="00A522D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BD71" w14:textId="77777777" w:rsidR="00232C82" w:rsidRPr="00DC20FA" w:rsidRDefault="00232C82" w:rsidP="00A522D0">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SAM 05</w:t>
            </w:r>
          </w:p>
        </w:tc>
        <w:tc>
          <w:tcPr>
            <w:tcW w:w="8075" w:type="dxa"/>
          </w:tcPr>
          <w:p w14:paraId="773CBD72" w14:textId="77777777" w:rsidR="00232C82" w:rsidRPr="00DC20FA" w:rsidRDefault="00232C8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32C82" w:rsidRPr="00D5451C" w14:paraId="773CBD77" w14:textId="77777777" w:rsidTr="00A522D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BD74" w14:textId="77777777" w:rsidR="00232C82" w:rsidRPr="000D72DF" w:rsidRDefault="00232C82" w:rsidP="00A522D0">
            <w:pPr>
              <w:pStyle w:val="INDICATORNUMBER"/>
              <w:rPr>
                <w:rStyle w:val="IntenseEmphasis"/>
                <w:b/>
                <w:bCs w:val="0"/>
                <w:i w:val="0"/>
                <w:iCs w:val="0"/>
              </w:rPr>
            </w:pPr>
            <w:r>
              <w:rPr>
                <w:rStyle w:val="IntenseEmphasis"/>
                <w:b/>
                <w:bCs w:val="0"/>
                <w:i w:val="0"/>
                <w:iCs w:val="0"/>
                <w:color w:val="595959"/>
              </w:rPr>
              <w:t>SAM 05.1</w:t>
            </w:r>
          </w:p>
        </w:tc>
        <w:tc>
          <w:tcPr>
            <w:tcW w:w="8075" w:type="dxa"/>
          </w:tcPr>
          <w:p w14:paraId="773CBD75" w14:textId="77777777" w:rsidR="00232C82" w:rsidRDefault="00232C82" w:rsidP="00232C8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Not all signatories require their external managers to incorporate ESG issues across all areas and all assets. For listed equities and/or fixed income, signatories may choose not to address ESG issues because of the characteristics of a specific investment strategy.</w:t>
            </w:r>
          </w:p>
          <w:p w14:paraId="773CBD76" w14:textId="77777777" w:rsidR="00232C82" w:rsidRPr="001C0916" w:rsidRDefault="00232C82" w:rsidP="00232C8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Moreover, both in active and passive strategies, ESG incorporation may be done by one or more strategies. These are explained clearly in the “definition” section and you can express here which, if any, you request your manager implements on your behalf.</w:t>
            </w:r>
          </w:p>
        </w:tc>
      </w:tr>
      <w:tr w:rsidR="00232C82" w:rsidRPr="00D5451C" w14:paraId="773CBD7A" w14:textId="77777777" w:rsidTr="00A522D0">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73CBD78" w14:textId="77777777" w:rsidR="00232C82" w:rsidRPr="000D72DF" w:rsidRDefault="00232C82" w:rsidP="00A522D0">
            <w:pPr>
              <w:pStyle w:val="INDICATORNUMBER"/>
              <w:rPr>
                <w:rStyle w:val="IntenseEmphasis"/>
                <w:b/>
                <w:bCs w:val="0"/>
                <w:i w:val="0"/>
                <w:iCs w:val="0"/>
              </w:rPr>
            </w:pPr>
            <w:r>
              <w:rPr>
                <w:rStyle w:val="IntenseEmphasis"/>
                <w:b/>
                <w:bCs w:val="0"/>
                <w:i w:val="0"/>
                <w:iCs w:val="0"/>
                <w:color w:val="595959"/>
              </w:rPr>
              <w:t>SAM 05.2 and 05.3</w:t>
            </w:r>
          </w:p>
        </w:tc>
        <w:tc>
          <w:tcPr>
            <w:tcW w:w="8075" w:type="dxa"/>
            <w:tcBorders>
              <w:bottom w:val="single" w:sz="4" w:space="0" w:color="A6A6A6" w:themeColor="background1" w:themeShade="A6"/>
            </w:tcBorders>
          </w:tcPr>
          <w:p w14:paraId="773CBD79" w14:textId="77777777" w:rsidR="00232C82" w:rsidRPr="00837EA2" w:rsidRDefault="00232C82" w:rsidP="0064146C">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232C82">
              <w:rPr>
                <w:szCs w:val="18"/>
              </w:rPr>
              <w:t xml:space="preserve">Some signatories may choose to implement active ownership directly themselves and thus not ask external managers to do so on their behalf. For example, signatories may choose to engage and cast their (proxy) votes themselves or via service providers. In such cases, do not select these options </w:t>
            </w:r>
            <w:r w:rsidR="0064146C">
              <w:rPr>
                <w:szCs w:val="18"/>
              </w:rPr>
              <w:t>in indicators 05.2 and 05.3.</w:t>
            </w:r>
            <w:r w:rsidR="007226E8">
              <w:rPr>
                <w:szCs w:val="18"/>
              </w:rPr>
              <w:t xml:space="preserve"> </w:t>
            </w:r>
            <w:r w:rsidR="0064146C">
              <w:rPr>
                <w:szCs w:val="18"/>
              </w:rPr>
              <w:t xml:space="preserve">This will </w:t>
            </w:r>
            <w:r w:rsidRPr="00232C82">
              <w:rPr>
                <w:szCs w:val="18"/>
              </w:rPr>
              <w:t xml:space="preserve">ensure </w:t>
            </w:r>
            <w:r w:rsidR="0064146C">
              <w:rPr>
                <w:szCs w:val="18"/>
              </w:rPr>
              <w:t xml:space="preserve">that </w:t>
            </w:r>
            <w:r w:rsidRPr="00232C82">
              <w:rPr>
                <w:szCs w:val="18"/>
              </w:rPr>
              <w:t>the online tool only shows indicators that are relevant for you. If you are engaging or (proxy) voting via other channels these can be reported in the Direct - Listed Equity Active Ownership (LEA) module.</w:t>
            </w:r>
          </w:p>
        </w:tc>
      </w:tr>
      <w:tr w:rsidR="00232C82" w:rsidRPr="00D5451C" w14:paraId="773CBD7D" w14:textId="77777777" w:rsidTr="00A522D0">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73CBD7B" w14:textId="77777777" w:rsidR="00232C82" w:rsidRDefault="00232C82" w:rsidP="00A522D0">
            <w:pPr>
              <w:pStyle w:val="INDICATORNUMBER"/>
              <w:rPr>
                <w:rStyle w:val="IntenseEmphasis"/>
                <w:b/>
                <w:bCs w:val="0"/>
                <w:i w:val="0"/>
                <w:iCs w:val="0"/>
                <w:color w:val="595959"/>
              </w:rPr>
            </w:pPr>
            <w:r>
              <w:rPr>
                <w:rStyle w:val="IntenseEmphasis"/>
                <w:b/>
                <w:bCs w:val="0"/>
                <w:i w:val="0"/>
                <w:iCs w:val="0"/>
                <w:color w:val="595959"/>
              </w:rPr>
              <w:t>SAM 05.4</w:t>
            </w:r>
          </w:p>
        </w:tc>
        <w:tc>
          <w:tcPr>
            <w:tcW w:w="8075" w:type="dxa"/>
            <w:tcBorders>
              <w:bottom w:val="single" w:sz="4" w:space="0" w:color="A6A6A6" w:themeColor="background1" w:themeShade="A6"/>
            </w:tcBorders>
          </w:tcPr>
          <w:p w14:paraId="773CBD7C" w14:textId="77777777" w:rsidR="00232C82" w:rsidRPr="00232C82" w:rsidRDefault="00232C82" w:rsidP="00A522D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32C82">
              <w:rPr>
                <w:szCs w:val="18"/>
              </w:rPr>
              <w:t>The reported information of this indicator is expected to highlight what you typically require your managers to implement on your behalf. If there are differences across what you ask your external managers to implement, report it here. Moreover, if your integration, engagements or (proxy) voting activities cover only a portion of your portfolio or part of the markets you invest in, please describe it here.</w:t>
            </w:r>
          </w:p>
        </w:tc>
      </w:tr>
      <w:tr w:rsidR="00232C82" w14:paraId="773CBD7F" w14:textId="77777777" w:rsidTr="00232C82">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73CBD7E" w14:textId="77777777" w:rsidR="00232C82" w:rsidRPr="00A62DF0" w:rsidRDefault="00232C82" w:rsidP="00A522D0">
            <w:pPr>
              <w:pStyle w:val="INDICATORNUMBER"/>
              <w:rPr>
                <w:rStyle w:val="IntenseEmphasis"/>
                <w:b/>
                <w:bCs w:val="0"/>
                <w:i w:val="0"/>
                <w:iCs w:val="0"/>
                <w:color w:val="595959"/>
              </w:rPr>
            </w:pPr>
            <w:r w:rsidRPr="00A62DF0">
              <w:rPr>
                <w:rStyle w:val="IntenseEmphasis"/>
                <w:b/>
                <w:bCs w:val="0"/>
                <w:i w:val="0"/>
                <w:iCs w:val="0"/>
                <w:color w:val="595959"/>
              </w:rPr>
              <w:t>LOGIC</w:t>
            </w:r>
          </w:p>
        </w:tc>
      </w:tr>
      <w:tr w:rsidR="00232C82" w:rsidRPr="00D5451C" w14:paraId="773CBD87" w14:textId="77777777" w:rsidTr="00232C82">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773CBD80" w14:textId="77777777" w:rsidR="00232C82" w:rsidRPr="000D72DF" w:rsidRDefault="00232C82" w:rsidP="00A522D0">
            <w:pPr>
              <w:pStyle w:val="INDICATORNUMBER"/>
              <w:rPr>
                <w:rStyle w:val="IntenseEmphasis"/>
                <w:b/>
                <w:bCs w:val="0"/>
                <w:i w:val="0"/>
                <w:iCs w:val="0"/>
              </w:rPr>
            </w:pPr>
            <w:r>
              <w:rPr>
                <w:rStyle w:val="IntenseEmphasis"/>
                <w:b/>
                <w:bCs w:val="0"/>
                <w:i w:val="0"/>
                <w:iCs w:val="0"/>
                <w:color w:val="595959"/>
              </w:rPr>
              <w:t>SAM 05</w:t>
            </w:r>
          </w:p>
        </w:tc>
        <w:tc>
          <w:tcPr>
            <w:tcW w:w="8075" w:type="dxa"/>
            <w:tcBorders>
              <w:top w:val="single" w:sz="4" w:space="0" w:color="A6A6A6" w:themeColor="background1" w:themeShade="A6"/>
              <w:bottom w:val="single" w:sz="4" w:space="0" w:color="0070C0"/>
            </w:tcBorders>
          </w:tcPr>
          <w:p w14:paraId="773CBD81" w14:textId="77777777" w:rsidR="00E82A24" w:rsidRPr="00802299" w:rsidRDefault="00232C82" w:rsidP="00802299">
            <w:pPr>
              <w:pStyle w:val="INDICATORTEXT"/>
              <w:spacing w:before="120"/>
              <w:jc w:val="both"/>
              <w:cnfStyle w:val="000000000000" w:firstRow="0" w:lastRow="0" w:firstColumn="0" w:lastColumn="0" w:oddVBand="0" w:evenVBand="0" w:oddHBand="0" w:evenHBand="0" w:firstRowFirstColumn="0" w:firstRowLastColumn="0" w:lastRowFirstColumn="0" w:lastRowLastColumn="0"/>
              <w:rPr>
                <w:szCs w:val="18"/>
              </w:rPr>
            </w:pPr>
            <w:r w:rsidRPr="00E82A24">
              <w:rPr>
                <w:szCs w:val="18"/>
              </w:rPr>
              <w:t>The subsequent indicators in this section are divided into four areas of responsible investment implementation</w:t>
            </w:r>
            <w:r w:rsidR="002F26E8">
              <w:rPr>
                <w:szCs w:val="18"/>
              </w:rPr>
              <w:t xml:space="preserve">. </w:t>
            </w:r>
            <w:r w:rsidR="00055A18">
              <w:rPr>
                <w:szCs w:val="18"/>
              </w:rPr>
              <w:t>Your</w:t>
            </w:r>
            <w:r w:rsidR="002F26E8">
              <w:rPr>
                <w:szCs w:val="18"/>
              </w:rPr>
              <w:t xml:space="preserve"> response to this indicator determines which parts of subsequent indicators are applicable</w:t>
            </w:r>
            <w:r w:rsidR="00055A18">
              <w:rPr>
                <w:szCs w:val="18"/>
              </w:rPr>
              <w:t>, with the exception of ‘General’</w:t>
            </w:r>
            <w:r w:rsidR="004904B4">
              <w:rPr>
                <w:szCs w:val="18"/>
              </w:rPr>
              <w:t xml:space="preserve"> which is always applicable. </w:t>
            </w:r>
            <w:r w:rsidR="00055A18">
              <w:rPr>
                <w:szCs w:val="18"/>
              </w:rPr>
              <w:t xml:space="preserve"> </w:t>
            </w:r>
          </w:p>
          <w:p w14:paraId="773CBD82" w14:textId="77777777" w:rsidR="00E82A24" w:rsidRPr="00802299" w:rsidRDefault="00E82A24" w:rsidP="005E51F7">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802299">
              <w:rPr>
                <w:szCs w:val="18"/>
              </w:rPr>
              <w:t>G</w:t>
            </w:r>
            <w:r w:rsidR="00232C82" w:rsidRPr="00E82A24">
              <w:rPr>
                <w:szCs w:val="18"/>
              </w:rPr>
              <w:t>enera</w:t>
            </w:r>
            <w:r w:rsidRPr="00802299">
              <w:rPr>
                <w:szCs w:val="18"/>
              </w:rPr>
              <w:t>l</w:t>
            </w:r>
            <w:r>
              <w:rPr>
                <w:szCs w:val="18"/>
              </w:rPr>
              <w:t xml:space="preserve"> (relevant to LE, FIC and FIG)</w:t>
            </w:r>
            <w:r w:rsidR="002F26E8">
              <w:rPr>
                <w:szCs w:val="18"/>
              </w:rPr>
              <w:t xml:space="preserve">. </w:t>
            </w:r>
          </w:p>
          <w:p w14:paraId="773CBD83" w14:textId="77777777" w:rsidR="00E82A24" w:rsidRDefault="00232C82" w:rsidP="005E51F7">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E82A24">
              <w:rPr>
                <w:szCs w:val="18"/>
              </w:rPr>
              <w:t>ESG incorporation</w:t>
            </w:r>
            <w:r w:rsidR="00E82A24">
              <w:rPr>
                <w:szCs w:val="18"/>
              </w:rPr>
              <w:t xml:space="preserve"> (relevant to </w:t>
            </w:r>
            <w:r w:rsidR="00066FF3">
              <w:rPr>
                <w:szCs w:val="18"/>
              </w:rPr>
              <w:t xml:space="preserve">LE, FIC and FIG). </w:t>
            </w:r>
            <w:r w:rsidR="00B1078F">
              <w:rPr>
                <w:szCs w:val="18"/>
              </w:rPr>
              <w:t>The ESG incorporation part</w:t>
            </w:r>
            <w:r w:rsidR="00066FF3">
              <w:rPr>
                <w:szCs w:val="18"/>
              </w:rPr>
              <w:t xml:space="preserve"> of subsequent indicators is driven by your response to [05.1]. </w:t>
            </w:r>
          </w:p>
          <w:p w14:paraId="773CBD84" w14:textId="77777777" w:rsidR="00E82A24" w:rsidRDefault="00E82A24" w:rsidP="005E51F7">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E</w:t>
            </w:r>
            <w:r w:rsidR="00232C82">
              <w:rPr>
                <w:szCs w:val="18"/>
              </w:rPr>
              <w:t>ngagement</w:t>
            </w:r>
            <w:r w:rsidR="003B53BA">
              <w:rPr>
                <w:szCs w:val="18"/>
              </w:rPr>
              <w:t xml:space="preserve"> (relevant only to LE and FIC). </w:t>
            </w:r>
            <w:r w:rsidR="009F6BB8">
              <w:rPr>
                <w:szCs w:val="18"/>
              </w:rPr>
              <w:t>The engagement part</w:t>
            </w:r>
            <w:r w:rsidR="003B53BA">
              <w:rPr>
                <w:szCs w:val="18"/>
              </w:rPr>
              <w:t xml:space="preserve"> of subsequent indicators is driven by your response to [05.2].</w:t>
            </w:r>
          </w:p>
          <w:p w14:paraId="773CBD85" w14:textId="77777777" w:rsidR="00E82A24" w:rsidRDefault="00232C82" w:rsidP="005E51F7">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E82A24">
              <w:rPr>
                <w:szCs w:val="18"/>
              </w:rPr>
              <w:t>P</w:t>
            </w:r>
            <w:r>
              <w:rPr>
                <w:szCs w:val="18"/>
              </w:rPr>
              <w:t>roxy) voting</w:t>
            </w:r>
            <w:r w:rsidR="00E82A24">
              <w:rPr>
                <w:szCs w:val="18"/>
              </w:rPr>
              <w:t xml:space="preserve"> (relevant only to LE). </w:t>
            </w:r>
            <w:r w:rsidR="009F6BB8">
              <w:rPr>
                <w:szCs w:val="18"/>
              </w:rPr>
              <w:t>The (proxy) voting part</w:t>
            </w:r>
            <w:r w:rsidR="003B53BA">
              <w:rPr>
                <w:szCs w:val="18"/>
              </w:rPr>
              <w:t xml:space="preserve"> of subsequent indicators is driven by your response to [05.3].</w:t>
            </w:r>
          </w:p>
          <w:p w14:paraId="773CBD86" w14:textId="77777777" w:rsidR="00232C82" w:rsidRPr="001C0916" w:rsidRDefault="00232C82" w:rsidP="0080229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Only the areas of responsible investment implementation, by listed asset class, selected in this indicator will be applicable in subsequent ones.</w:t>
            </w:r>
            <w:r w:rsidR="009B6CA1">
              <w:rPr>
                <w:szCs w:val="18"/>
              </w:rPr>
              <w:t xml:space="preserve"> </w:t>
            </w:r>
            <w:r>
              <w:rPr>
                <w:szCs w:val="18"/>
              </w:rPr>
              <w:t>For example, if you do not require your external managers to cast (proxy) votes on your behalf and you do not ca</w:t>
            </w:r>
            <w:r w:rsidR="000A16E0">
              <w:rPr>
                <w:szCs w:val="18"/>
              </w:rPr>
              <w:t>st them directly</w:t>
            </w:r>
            <w:r w:rsidR="009B6CA1">
              <w:rPr>
                <w:szCs w:val="18"/>
              </w:rPr>
              <w:t xml:space="preserve">, </w:t>
            </w:r>
            <w:r w:rsidR="007B256C">
              <w:rPr>
                <w:szCs w:val="18"/>
              </w:rPr>
              <w:t xml:space="preserve">the (proxy) voting section of the </w:t>
            </w:r>
            <w:r>
              <w:rPr>
                <w:szCs w:val="18"/>
              </w:rPr>
              <w:t xml:space="preserve">subsequent indicators will </w:t>
            </w:r>
            <w:r w:rsidR="007B256C">
              <w:rPr>
                <w:szCs w:val="18"/>
              </w:rPr>
              <w:t>not be applicable</w:t>
            </w:r>
            <w:r>
              <w:rPr>
                <w:szCs w:val="18"/>
              </w:rPr>
              <w:t>.</w:t>
            </w:r>
          </w:p>
        </w:tc>
      </w:tr>
    </w:tbl>
    <w:p w14:paraId="773CBD88" w14:textId="77777777" w:rsidR="00E44462" w:rsidRDefault="00E44462" w:rsidP="00E44462">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07"/>
        <w:gridCol w:w="80"/>
      </w:tblGrid>
      <w:tr w:rsidR="00E44462" w14:paraId="773CBD8B" w14:textId="77777777" w:rsidTr="00782A8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773CBD89" w14:textId="77777777" w:rsidR="00E44462" w:rsidRPr="004720C4" w:rsidRDefault="00E44462" w:rsidP="00A522D0">
            <w:pPr>
              <w:pStyle w:val="SectionIndicatorHeaderText"/>
              <w:rPr>
                <w:rStyle w:val="IntenseEmphasis"/>
                <w:b w:val="0"/>
                <w:bCs w:val="0"/>
                <w:i w:val="0"/>
                <w:iCs w:val="0"/>
              </w:rPr>
            </w:pPr>
            <w:r>
              <w:rPr>
                <w:rStyle w:val="IntenseEmphasis"/>
                <w:b w:val="0"/>
                <w:i w:val="0"/>
                <w:color w:val="FFFFFF" w:themeColor="background1"/>
              </w:rPr>
              <w:t>SAM 0</w:t>
            </w:r>
            <w:r w:rsidR="00971724">
              <w:rPr>
                <w:rStyle w:val="IntenseEmphasis"/>
                <w:b w:val="0"/>
                <w:i w:val="0"/>
                <w:color w:val="FFFFFF" w:themeColor="background1"/>
              </w:rPr>
              <w:t>5</w:t>
            </w:r>
          </w:p>
        </w:tc>
        <w:tc>
          <w:tcPr>
            <w:tcW w:w="7087" w:type="dxa"/>
            <w:gridSpan w:val="2"/>
          </w:tcPr>
          <w:p w14:paraId="773CBD8A" w14:textId="77777777" w:rsidR="00E44462" w:rsidRPr="005F7BCA" w:rsidRDefault="00E4446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F7BCA">
              <w:rPr>
                <w:rStyle w:val="IntenseEmphasis"/>
                <w:b/>
                <w:i w:val="0"/>
                <w:color w:val="FFFFFF" w:themeColor="background1"/>
              </w:rPr>
              <w:t>DEFINITIONS</w:t>
            </w:r>
          </w:p>
        </w:tc>
      </w:tr>
      <w:tr w:rsidR="00E44462" w14:paraId="773CBD8D" w14:textId="77777777" w:rsidTr="000035E7">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3"/>
            <w:tcBorders>
              <w:bottom w:val="single" w:sz="4" w:space="0" w:color="A6A6A6"/>
            </w:tcBorders>
            <w:shd w:val="clear" w:color="auto" w:fill="DAEEF3" w:themeFill="accent5" w:themeFillTint="33"/>
          </w:tcPr>
          <w:p w14:paraId="773CBD8C" w14:textId="77777777" w:rsidR="00E44462" w:rsidRPr="00782A8B" w:rsidRDefault="00782A8B" w:rsidP="00782A8B">
            <w:pPr>
              <w:pStyle w:val="INDICATORNUMBER"/>
              <w:rPr>
                <w:rStyle w:val="IntenseEmphasis"/>
                <w:b/>
                <w:color w:val="FFFFFF" w:themeColor="background1"/>
              </w:rPr>
            </w:pPr>
            <w:r w:rsidRPr="00782A8B">
              <w:rPr>
                <w:rStyle w:val="IntenseEmphasis"/>
                <w:b/>
                <w:bCs w:val="0"/>
                <w:iCs w:val="0"/>
                <w:color w:val="595959"/>
              </w:rPr>
              <w:t>ESG incorporation</w:t>
            </w:r>
          </w:p>
        </w:tc>
      </w:tr>
      <w:tr w:rsidR="00782A8B" w14:paraId="773CBD95" w14:textId="77777777" w:rsidTr="000035E7">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3"/>
            <w:tcBorders>
              <w:top w:val="single" w:sz="4" w:space="0" w:color="A6A6A6"/>
              <w:bottom w:val="single" w:sz="4" w:space="0" w:color="A6A6A6"/>
              <w:right w:val="single" w:sz="4" w:space="0" w:color="0070C0"/>
            </w:tcBorders>
            <w:shd w:val="clear" w:color="auto" w:fill="auto"/>
          </w:tcPr>
          <w:p w14:paraId="773CBD8E" w14:textId="77777777" w:rsidR="00782A8B" w:rsidRPr="004A43C8" w:rsidRDefault="00782A8B" w:rsidP="000A16E0">
            <w:pPr>
              <w:pStyle w:val="INDICATORTEXT"/>
              <w:jc w:val="both"/>
            </w:pPr>
            <w:r>
              <w:t>I</w:t>
            </w:r>
            <w:r w:rsidRPr="004A43C8">
              <w:t>ncorporat</w:t>
            </w:r>
            <w:r>
              <w:t>ion of</w:t>
            </w:r>
            <w:r w:rsidRPr="004A43C8">
              <w:t xml:space="preserve"> ESG issues into investment analysis and decision-making processes</w:t>
            </w:r>
            <w:r>
              <w:t xml:space="preserve"> is covered in Principle 1 of the PRI</w:t>
            </w:r>
            <w:r w:rsidRPr="004A43C8">
              <w:t xml:space="preserve">. Throughout the Reporting Framework, we refer to ESG incorporation </w:t>
            </w:r>
            <w:r w:rsidRPr="004A43C8">
              <w:rPr>
                <w:i/>
              </w:rPr>
              <w:t>as the review and use of ESG information in the investment decision-making process</w:t>
            </w:r>
            <w:r w:rsidRPr="004A43C8">
              <w:t>. The Reporting Framework addresses four ways in which this can be done:</w:t>
            </w:r>
          </w:p>
          <w:p w14:paraId="773CBD8F" w14:textId="77777777" w:rsidR="00782A8B" w:rsidRPr="004A43C8" w:rsidRDefault="00782A8B" w:rsidP="005E51F7">
            <w:pPr>
              <w:pStyle w:val="INDICATORTEXT"/>
              <w:numPr>
                <w:ilvl w:val="0"/>
                <w:numId w:val="18"/>
              </w:numPr>
              <w:spacing w:before="0" w:after="0"/>
              <w:jc w:val="both"/>
            </w:pPr>
            <w:r w:rsidRPr="004A43C8">
              <w:t>Screening</w:t>
            </w:r>
          </w:p>
          <w:p w14:paraId="773CBD90" w14:textId="77777777" w:rsidR="00782A8B" w:rsidRPr="004A43C8" w:rsidRDefault="002E1CE2" w:rsidP="005E51F7">
            <w:pPr>
              <w:pStyle w:val="INDICATORTEXT"/>
              <w:numPr>
                <w:ilvl w:val="0"/>
                <w:numId w:val="18"/>
              </w:numPr>
              <w:spacing w:before="0" w:after="0"/>
              <w:jc w:val="both"/>
            </w:pPr>
            <w:r>
              <w:t>Thematic/s</w:t>
            </w:r>
            <w:r w:rsidR="00782A8B" w:rsidRPr="004A43C8">
              <w:t>ustainability themed investment (also referred to as environmentally and socially themed investment)</w:t>
            </w:r>
          </w:p>
          <w:p w14:paraId="773CBD91" w14:textId="77777777" w:rsidR="00782A8B" w:rsidRPr="004A43C8" w:rsidRDefault="00782A8B" w:rsidP="005E51F7">
            <w:pPr>
              <w:pStyle w:val="INDICATORTEXT"/>
              <w:numPr>
                <w:ilvl w:val="0"/>
                <w:numId w:val="18"/>
              </w:numPr>
              <w:spacing w:before="0" w:after="0"/>
              <w:jc w:val="both"/>
            </w:pPr>
            <w:r w:rsidRPr="004A43C8">
              <w:t>Integration of ESG issues</w:t>
            </w:r>
          </w:p>
          <w:p w14:paraId="773CBD92" w14:textId="77777777" w:rsidR="00782A8B" w:rsidRPr="004A43C8" w:rsidRDefault="00782A8B" w:rsidP="005E51F7">
            <w:pPr>
              <w:pStyle w:val="INDICATORTEXT"/>
              <w:numPr>
                <w:ilvl w:val="0"/>
                <w:numId w:val="18"/>
              </w:numPr>
              <w:spacing w:before="0" w:after="0"/>
              <w:jc w:val="both"/>
            </w:pPr>
            <w:r w:rsidRPr="004A43C8">
              <w:t>A combination of the above</w:t>
            </w:r>
          </w:p>
          <w:p w14:paraId="773CBD93" w14:textId="77777777" w:rsidR="00782A8B" w:rsidRPr="004A43C8" w:rsidRDefault="00782A8B" w:rsidP="00782A8B">
            <w:pPr>
              <w:pStyle w:val="INDICATORTEXT"/>
              <w:jc w:val="both"/>
            </w:pPr>
            <w:r w:rsidRPr="004A43C8">
              <w:t>Assets subject to an engagement approach only and not subject to any of the above strategies should not be included in ESG incorporation.</w:t>
            </w:r>
          </w:p>
          <w:p w14:paraId="773CBD94" w14:textId="77777777" w:rsidR="00782A8B" w:rsidRPr="00782A8B" w:rsidRDefault="00782A8B" w:rsidP="00782A8B">
            <w:pPr>
              <w:pStyle w:val="INDICATORNUMBER"/>
              <w:rPr>
                <w:rStyle w:val="IntenseEmphasis"/>
                <w:b/>
                <w:bCs w:val="0"/>
                <w:iCs w:val="0"/>
                <w:color w:val="595959"/>
              </w:rPr>
            </w:pPr>
            <w:r w:rsidRPr="00782A8B">
              <w:rPr>
                <w:b w:val="0"/>
              </w:rPr>
              <w:t xml:space="preserve">To improve standardisation and communication in the responsible investment industry, the PRI is aligning its definitions with those of the </w:t>
            </w:r>
            <w:hyperlink r:id="rId35" w:history="1">
              <w:r w:rsidRPr="00782A8B">
                <w:rPr>
                  <w:b w:val="0"/>
                  <w:color w:val="0070C0"/>
                  <w:u w:val="single"/>
                </w:rPr>
                <w:t>Global Sustainable Investment Alliance</w:t>
              </w:r>
            </w:hyperlink>
            <w:r w:rsidRPr="00782A8B">
              <w:rPr>
                <w:b w:val="0"/>
              </w:rPr>
              <w:t>. These are presented below for convenience.</w:t>
            </w:r>
          </w:p>
        </w:tc>
      </w:tr>
      <w:tr w:rsidR="00782A8B" w:rsidRPr="00CF025D" w14:paraId="773CBD9B" w14:textId="77777777" w:rsidTr="00782A8B">
        <w:trPr>
          <w:gridAfter w:val="1"/>
          <w:wAfter w:w="80" w:type="dxa"/>
        </w:trPr>
        <w:tc>
          <w:tcPr>
            <w:cnfStyle w:val="001000000000" w:firstRow="0" w:lastRow="0" w:firstColumn="1" w:lastColumn="0" w:oddVBand="0" w:evenVBand="0" w:oddHBand="0" w:evenHBand="0" w:firstRowFirstColumn="0" w:firstRowLastColumn="0" w:lastRowFirstColumn="0" w:lastRowLastColumn="0"/>
            <w:tcW w:w="2127" w:type="dxa"/>
            <w:tcBorders>
              <w:top w:val="nil"/>
              <w:bottom w:val="single" w:sz="4" w:space="0" w:color="A6A6A6" w:themeColor="background1" w:themeShade="A6"/>
              <w:right w:val="single" w:sz="4" w:space="0" w:color="595959" w:themeColor="text1" w:themeTint="A6"/>
            </w:tcBorders>
            <w:shd w:val="clear" w:color="auto" w:fill="D9D9D9" w:themeFill="background1" w:themeFillShade="D9"/>
          </w:tcPr>
          <w:p w14:paraId="773CBD96" w14:textId="77777777" w:rsidR="00782A8B" w:rsidRPr="00870A2C" w:rsidRDefault="00782A8B" w:rsidP="00B74465">
            <w:pPr>
              <w:pStyle w:val="INDICATORNUMBER"/>
              <w:spacing w:before="80"/>
            </w:pPr>
            <w:r w:rsidRPr="00870A2C">
              <w:lastRenderedPageBreak/>
              <w:t>Screening of investments</w:t>
            </w:r>
          </w:p>
        </w:tc>
        <w:tc>
          <w:tcPr>
            <w:tcW w:w="7007" w:type="dxa"/>
            <w:tcBorders>
              <w:left w:val="single" w:sz="4" w:space="0" w:color="595959" w:themeColor="text1" w:themeTint="A6"/>
              <w:bottom w:val="single" w:sz="4" w:space="0" w:color="A6A6A6" w:themeColor="background1" w:themeShade="A6"/>
            </w:tcBorders>
            <w:shd w:val="clear" w:color="auto" w:fill="auto"/>
          </w:tcPr>
          <w:p w14:paraId="773CBD97" w14:textId="77777777" w:rsidR="00782A8B" w:rsidRPr="00D93C4C"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D93C4C">
              <w:t>This involves three types of screening:</w:t>
            </w:r>
          </w:p>
          <w:p w14:paraId="773CBD98" w14:textId="77777777" w:rsidR="00782A8B" w:rsidRPr="00D93C4C"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D93C4C">
              <w:t>a. Negative/exclusionary screening: The exclusion from a fund or portfolio of certain sectors, companies or practices based on specific ESG criteria;</w:t>
            </w:r>
          </w:p>
          <w:p w14:paraId="773CBD99" w14:textId="77777777" w:rsidR="00782A8B" w:rsidRPr="00D93C4C"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D93C4C">
              <w:t>b. Positive/best-in-class screening: Investment in sectors, companies or projects selected for positive ESG performance relative to industry peers;</w:t>
            </w:r>
          </w:p>
          <w:p w14:paraId="773CBD9A" w14:textId="77777777" w:rsidR="00782A8B" w:rsidRPr="00683930"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D93C4C">
              <w:t xml:space="preserve">c. Norms-based screening: </w:t>
            </w:r>
            <w:r w:rsidRPr="00683930">
              <w:t>Screening of investments against minimum standards of business practice based on international norms.</w:t>
            </w:r>
          </w:p>
        </w:tc>
      </w:tr>
      <w:tr w:rsidR="00782A8B" w:rsidRPr="00CF025D" w14:paraId="773CBD9E" w14:textId="77777777" w:rsidTr="00782A8B">
        <w:trPr>
          <w:gridAfter w:val="1"/>
          <w:wAfter w:w="80" w:type="dxa"/>
        </w:trPr>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hemeColor="background1" w:themeShade="A6"/>
              <w:bottom w:val="single" w:sz="4" w:space="0" w:color="A6A6A6"/>
              <w:right w:val="single" w:sz="4" w:space="0" w:color="595959" w:themeColor="text1" w:themeTint="A6"/>
            </w:tcBorders>
            <w:shd w:val="clear" w:color="auto" w:fill="D9D9D9" w:themeFill="background1" w:themeFillShade="D9"/>
          </w:tcPr>
          <w:p w14:paraId="773CBD9C" w14:textId="77777777" w:rsidR="00782A8B" w:rsidRPr="00870A2C" w:rsidRDefault="002E1CE2" w:rsidP="002E1CE2">
            <w:pPr>
              <w:pStyle w:val="INDICATORNUMBER"/>
              <w:spacing w:before="80"/>
            </w:pPr>
            <w:r>
              <w:t>Thematic/ s</w:t>
            </w:r>
            <w:r w:rsidR="00782A8B" w:rsidRPr="00870A2C">
              <w:t>ustainability themed investing</w:t>
            </w:r>
          </w:p>
        </w:tc>
        <w:tc>
          <w:tcPr>
            <w:tcW w:w="7007" w:type="dxa"/>
            <w:tcBorders>
              <w:top w:val="single" w:sz="4" w:space="0" w:color="A6A6A6" w:themeColor="background1" w:themeShade="A6"/>
              <w:left w:val="single" w:sz="4" w:space="0" w:color="595959" w:themeColor="text1" w:themeTint="A6"/>
              <w:bottom w:val="single" w:sz="4" w:space="0" w:color="A6A6A6"/>
            </w:tcBorders>
            <w:shd w:val="clear" w:color="auto" w:fill="auto"/>
          </w:tcPr>
          <w:p w14:paraId="773CBD9D" w14:textId="77777777" w:rsidR="00782A8B" w:rsidRPr="00870A2C"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70A2C">
              <w:rPr>
                <w:szCs w:val="18"/>
              </w:rPr>
              <w:t>Investment in themes or assets specifically related to sustainability (for example clean energy, green technology or sustainable agriculture).</w:t>
            </w:r>
          </w:p>
        </w:tc>
      </w:tr>
      <w:tr w:rsidR="00782A8B" w:rsidRPr="00CF025D" w14:paraId="773CBDA1" w14:textId="77777777" w:rsidTr="000035E7">
        <w:trPr>
          <w:gridAfter w:val="1"/>
          <w:wAfter w:w="80" w:type="dxa"/>
        </w:trPr>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773CBD9F" w14:textId="77777777" w:rsidR="00782A8B" w:rsidRPr="00870A2C" w:rsidRDefault="00782A8B" w:rsidP="00B74465">
            <w:pPr>
              <w:pStyle w:val="INDICATORNUMBER"/>
              <w:spacing w:before="80"/>
            </w:pPr>
            <w:r w:rsidRPr="00870A2C">
              <w:t>Integration of ESG issues</w:t>
            </w:r>
          </w:p>
        </w:tc>
        <w:tc>
          <w:tcPr>
            <w:tcW w:w="7007" w:type="dxa"/>
            <w:tcBorders>
              <w:top w:val="single" w:sz="4" w:space="0" w:color="A6A6A6"/>
              <w:left w:val="single" w:sz="4" w:space="0" w:color="595959" w:themeColor="text1" w:themeTint="A6"/>
              <w:bottom w:val="single" w:sz="4" w:space="0" w:color="A6A6A6"/>
            </w:tcBorders>
            <w:shd w:val="clear" w:color="auto" w:fill="auto"/>
          </w:tcPr>
          <w:p w14:paraId="773CBDA0" w14:textId="77777777" w:rsidR="00782A8B" w:rsidRPr="00870A2C"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70A2C">
              <w:rPr>
                <w:szCs w:val="18"/>
              </w:rPr>
              <w:t>The systematic and explicit inclusion by investment managers of environmental, social and governance factors into traditional financial analysis.</w:t>
            </w:r>
          </w:p>
        </w:tc>
      </w:tr>
      <w:tr w:rsidR="00782A8B" w:rsidRPr="00CF025D" w14:paraId="773CBDA5" w14:textId="77777777" w:rsidTr="000035E7">
        <w:trPr>
          <w:gridAfter w:val="1"/>
          <w:wAfter w:w="80" w:type="dxa"/>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bottom w:val="single" w:sz="4" w:space="0" w:color="0082C8"/>
              <w:right w:val="single" w:sz="4" w:space="0" w:color="0070C0"/>
            </w:tcBorders>
            <w:shd w:val="clear" w:color="auto" w:fill="auto"/>
          </w:tcPr>
          <w:p w14:paraId="773CBDA2" w14:textId="77777777" w:rsidR="00782A8B" w:rsidRPr="00870A2C" w:rsidRDefault="00782A8B" w:rsidP="00782A8B">
            <w:pPr>
              <w:pStyle w:val="INDICATORNUMBER"/>
              <w:spacing w:before="80"/>
            </w:pPr>
            <w:r w:rsidRPr="00870A2C">
              <w:t>Investment decision-making processes</w:t>
            </w:r>
          </w:p>
          <w:p w14:paraId="773CBDA3" w14:textId="77777777" w:rsidR="00782A8B" w:rsidRPr="00870A2C" w:rsidRDefault="00782A8B" w:rsidP="00782A8B">
            <w:pPr>
              <w:pStyle w:val="INDICATORNUMBER"/>
              <w:spacing w:before="80"/>
              <w:rPr>
                <w:b w:val="0"/>
              </w:rPr>
            </w:pPr>
            <w:r w:rsidRPr="00870A2C">
              <w:rPr>
                <w:b w:val="0"/>
              </w:rPr>
              <w:t xml:space="preserve">For the purposes of the Reporting Framework, investment decision making processes refers to research, analysis and other processes that lead to a decision to make or retain an investment ( i.e. to buy, sell or hold a security), or to commit capital to an unlisted fund or other asset.  </w:t>
            </w:r>
          </w:p>
          <w:p w14:paraId="773CBDA4" w14:textId="77777777" w:rsidR="00782A8B" w:rsidRPr="00870A2C" w:rsidRDefault="00782A8B" w:rsidP="000A16E0">
            <w:pPr>
              <w:pStyle w:val="INDICATORNUMBER"/>
              <w:spacing w:before="80"/>
            </w:pPr>
            <w:r w:rsidRPr="00870A2C">
              <w:rPr>
                <w:b w:val="0"/>
              </w:rPr>
              <w:t>(Proxy) voting decisions and engagement activities are not classified as investment decisions for the purposes of the Reporting Framework. These decisions fall under Principle 2 of the PRI, relating to active ownership, and within the Listed Equity – Active Ownership (LEA) module of the Framework.</w:t>
            </w:r>
          </w:p>
        </w:tc>
      </w:tr>
    </w:tbl>
    <w:p w14:paraId="773CBDA6" w14:textId="77777777" w:rsidR="00782A8B" w:rsidRDefault="00782A8B" w:rsidP="00ED5C4F">
      <w:pPr>
        <w:pStyle w:val="INDICATORNUMBER"/>
      </w:pPr>
    </w:p>
    <w:tbl>
      <w:tblPr>
        <w:tblStyle w:val="SubSectionMISCTableMANDATORY"/>
        <w:tblW w:w="9134" w:type="dxa"/>
        <w:tblInd w:w="5" w:type="dxa"/>
        <w:tblLayout w:type="fixed"/>
        <w:tblLook w:val="06A0" w:firstRow="1" w:lastRow="0" w:firstColumn="1" w:lastColumn="0" w:noHBand="1" w:noVBand="1"/>
      </w:tblPr>
      <w:tblGrid>
        <w:gridCol w:w="2127"/>
        <w:gridCol w:w="7007"/>
      </w:tblGrid>
      <w:tr w:rsidR="00782A8B" w:rsidRPr="00CF025D" w14:paraId="773CBDA8"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134" w:type="dxa"/>
            <w:gridSpan w:val="2"/>
            <w:tcBorders>
              <w:top w:val="single" w:sz="4" w:space="0" w:color="0082C8"/>
              <w:bottom w:val="single" w:sz="4" w:space="0" w:color="F2F2F2" w:themeColor="background1" w:themeShade="F2"/>
            </w:tcBorders>
            <w:shd w:val="clear" w:color="auto" w:fill="0070C0"/>
          </w:tcPr>
          <w:p w14:paraId="773CBDA7" w14:textId="77777777" w:rsidR="00782A8B" w:rsidRPr="009201A5" w:rsidRDefault="00DF2AB6" w:rsidP="00B74465">
            <w:pPr>
              <w:pStyle w:val="INDICATORTEXT"/>
              <w:jc w:val="both"/>
              <w:rPr>
                <w:b/>
                <w:i/>
              </w:rPr>
            </w:pPr>
            <w:r>
              <w:rPr>
                <w:rStyle w:val="IntenseEmphasis"/>
                <w:i w:val="0"/>
                <w:color w:val="FFFFFF" w:themeColor="background1"/>
                <w:sz w:val="20"/>
              </w:rPr>
              <w:t xml:space="preserve">Further Explanation Of Definitions For </w:t>
            </w:r>
            <w:r w:rsidRPr="009201A5">
              <w:rPr>
                <w:rStyle w:val="IntenseEmphasis"/>
                <w:i w:val="0"/>
                <w:color w:val="FFFFFF" w:themeColor="background1"/>
                <w:sz w:val="20"/>
              </w:rPr>
              <w:t>Active Strategies</w:t>
            </w:r>
          </w:p>
        </w:tc>
      </w:tr>
      <w:tr w:rsidR="00782A8B" w:rsidRPr="00CF025D" w14:paraId="773CBDAD" w14:textId="77777777" w:rsidTr="00B7446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F2F2F2" w:themeColor="background1" w:themeShade="F2"/>
              <w:bottom w:val="single" w:sz="4" w:space="0" w:color="A6A6A6" w:themeColor="background1" w:themeShade="A6"/>
              <w:right w:val="single" w:sz="4" w:space="0" w:color="595959" w:themeColor="text1" w:themeTint="A6"/>
            </w:tcBorders>
            <w:shd w:val="clear" w:color="auto" w:fill="D9D9D9" w:themeFill="background1" w:themeFillShade="D9"/>
          </w:tcPr>
          <w:p w14:paraId="773CBDA9" w14:textId="77777777" w:rsidR="00782A8B" w:rsidRPr="00870A2C" w:rsidRDefault="00782A8B" w:rsidP="00B74465">
            <w:pPr>
              <w:pStyle w:val="INDICATORNUMBER"/>
            </w:pPr>
            <w:r w:rsidRPr="00870A2C">
              <w:t xml:space="preserve">Screening </w:t>
            </w:r>
          </w:p>
        </w:tc>
        <w:tc>
          <w:tcPr>
            <w:tcW w:w="7007" w:type="dxa"/>
            <w:tcBorders>
              <w:top w:val="single" w:sz="4" w:space="0" w:color="F2F2F2" w:themeColor="background1" w:themeShade="F2"/>
              <w:left w:val="single" w:sz="4" w:space="0" w:color="595959" w:themeColor="text1" w:themeTint="A6"/>
              <w:bottom w:val="single" w:sz="4" w:space="0" w:color="A6A6A6" w:themeColor="background1" w:themeShade="A6"/>
            </w:tcBorders>
            <w:shd w:val="clear" w:color="auto" w:fill="auto"/>
          </w:tcPr>
          <w:p w14:paraId="773CBDAA" w14:textId="77777777" w:rsidR="00782A8B"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6E52E0">
              <w:rPr>
                <w:b/>
              </w:rPr>
              <w:t>Screening</w:t>
            </w:r>
            <w:r w:rsidRPr="00D93C4C">
              <w:t xml:space="preserve"> covers both screening conducted under a manager’s own policy and client-directed screening. </w:t>
            </w:r>
          </w:p>
          <w:p w14:paraId="773CBDAB" w14:textId="77777777" w:rsidR="00782A8B"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B610B4">
              <w:rPr>
                <w:b/>
              </w:rPr>
              <w:t>Negative/</w:t>
            </w:r>
            <w:r w:rsidRPr="006E52E0">
              <w:rPr>
                <w:b/>
              </w:rPr>
              <w:t>exclusionary screening and positive/best-in-class screening</w:t>
            </w:r>
            <w:r w:rsidRPr="00D93C4C">
              <w:t xml:space="preserve"> are based on criteria defined in a variety of ways: by product, activity, sector, geographic region or management practices. </w:t>
            </w:r>
          </w:p>
          <w:p w14:paraId="773CBDAC" w14:textId="77777777" w:rsidR="00782A8B" w:rsidRPr="00683930"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6E52E0">
              <w:rPr>
                <w:b/>
              </w:rPr>
              <w:t>Norms-based screening</w:t>
            </w:r>
            <w:r w:rsidRPr="00D93C4C">
              <w:t xml:space="preserve"> involves either: i) defining the investment universe based on investees’ performance on international norms related to responsible investment/ESG issues, or ii) 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w:t>
            </w:r>
          </w:p>
        </w:tc>
      </w:tr>
      <w:tr w:rsidR="00782A8B" w:rsidRPr="00CF025D" w14:paraId="773CBDB1" w14:textId="77777777" w:rsidTr="00B7446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hemeColor="background1" w:themeShade="A6"/>
              <w:bottom w:val="single" w:sz="4" w:space="0" w:color="A6A6A6"/>
              <w:right w:val="single" w:sz="4" w:space="0" w:color="595959" w:themeColor="text1" w:themeTint="A6"/>
            </w:tcBorders>
            <w:shd w:val="clear" w:color="auto" w:fill="D9D9D9" w:themeFill="background1" w:themeFillShade="D9"/>
          </w:tcPr>
          <w:p w14:paraId="773CBDAE" w14:textId="77777777" w:rsidR="002E1CE2" w:rsidRDefault="002E1CE2" w:rsidP="00B74465">
            <w:pPr>
              <w:pStyle w:val="INDICATORNUMBER"/>
              <w:spacing w:before="80"/>
            </w:pPr>
            <w:r>
              <w:t>Thematic/</w:t>
            </w:r>
          </w:p>
          <w:p w14:paraId="773CBDAF" w14:textId="77777777" w:rsidR="00782A8B" w:rsidRPr="00870A2C" w:rsidRDefault="00782A8B" w:rsidP="00B74465">
            <w:pPr>
              <w:pStyle w:val="INDICATORNUMBER"/>
              <w:spacing w:before="80"/>
            </w:pPr>
            <w:r w:rsidRPr="00870A2C">
              <w:t>Sustainability themed investing</w:t>
            </w:r>
          </w:p>
        </w:tc>
        <w:tc>
          <w:tcPr>
            <w:tcW w:w="7007" w:type="dxa"/>
            <w:tcBorders>
              <w:top w:val="single" w:sz="4" w:space="0" w:color="A6A6A6" w:themeColor="background1" w:themeShade="A6"/>
              <w:left w:val="single" w:sz="4" w:space="0" w:color="595959" w:themeColor="text1" w:themeTint="A6"/>
              <w:bottom w:val="single" w:sz="4" w:space="0" w:color="A6A6A6"/>
            </w:tcBorders>
            <w:shd w:val="clear" w:color="auto" w:fill="auto"/>
          </w:tcPr>
          <w:p w14:paraId="773CBDB0" w14:textId="77777777" w:rsidR="00782A8B" w:rsidRPr="006E52E0"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E20680">
              <w:rPr>
                <w:b/>
              </w:rPr>
              <w:t>Sustainability themed investing</w:t>
            </w:r>
            <w:r w:rsidRPr="00D93C4C">
              <w:t xml:space="preserve"> involves the selection of assets that contribute to addressing sustainability challenges such as climate change or water scarcity. Funds can either be single-themed or multi-themed. For the purpose of this Reporting Framework, we use interchangeably the term </w:t>
            </w:r>
            <w:r w:rsidRPr="00D93C4C">
              <w:rPr>
                <w:b/>
              </w:rPr>
              <w:t>environmental and social  themed</w:t>
            </w:r>
            <w:r w:rsidRPr="00D93C4C">
              <w:t xml:space="preserve"> and </w:t>
            </w:r>
            <w:r w:rsidRPr="00D93C4C">
              <w:rPr>
                <w:b/>
              </w:rPr>
              <w:t>sustainability themed investments</w:t>
            </w:r>
            <w:r w:rsidRPr="00D93C4C">
              <w:t xml:space="preserve">. </w:t>
            </w:r>
          </w:p>
        </w:tc>
      </w:tr>
      <w:tr w:rsidR="00782A8B" w:rsidRPr="00CF025D" w14:paraId="773CBDB6" w14:textId="77777777" w:rsidTr="00B7446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773CBDB2" w14:textId="77777777" w:rsidR="00782A8B" w:rsidRPr="00870A2C" w:rsidRDefault="00782A8B" w:rsidP="00B74465">
            <w:pPr>
              <w:pStyle w:val="INDICATORNUMBER"/>
              <w:spacing w:before="80"/>
            </w:pPr>
            <w:r w:rsidRPr="00870A2C">
              <w:t>Integration of ESG issues</w:t>
            </w:r>
          </w:p>
        </w:tc>
        <w:tc>
          <w:tcPr>
            <w:tcW w:w="7007" w:type="dxa"/>
            <w:tcBorders>
              <w:top w:val="single" w:sz="4" w:space="0" w:color="A6A6A6"/>
              <w:left w:val="single" w:sz="4" w:space="0" w:color="595959" w:themeColor="text1" w:themeTint="A6"/>
              <w:bottom w:val="single" w:sz="4" w:space="0" w:color="A6A6A6"/>
            </w:tcBorders>
            <w:shd w:val="clear" w:color="auto" w:fill="auto"/>
          </w:tcPr>
          <w:p w14:paraId="773CBDB3" w14:textId="77777777" w:rsidR="00782A8B"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E20680">
              <w:rPr>
                <w:b/>
              </w:rPr>
              <w:t>Integration of ESG issues</w:t>
            </w:r>
            <w:r w:rsidRPr="00D93C4C">
              <w:t xml:space="preserve">  encompasses the use of qualitative and quantitative ESG information in investment processes, with the objective of enhancing investment decision-making.  Integration of ESG issues can be used to inform economic analysis and industry analysis. It can be used at the portfolio level, by taking into account ESG-related trends such as climate change, or at the stock, issuer, or investee level</w:t>
            </w:r>
            <w:r>
              <w:t>.</w:t>
            </w:r>
            <w:r w:rsidRPr="00D93C4C">
              <w:t xml:space="preserve"> </w:t>
            </w:r>
            <w:r>
              <w:t xml:space="preserve">The term is used interchangeably with </w:t>
            </w:r>
            <w:r w:rsidRPr="00D93C4C">
              <w:rPr>
                <w:b/>
              </w:rPr>
              <w:t>ESG integration</w:t>
            </w:r>
            <w:r w:rsidRPr="00D93C4C">
              <w:t xml:space="preserve"> or </w:t>
            </w:r>
            <w:r w:rsidRPr="00D93C4C">
              <w:rPr>
                <w:b/>
              </w:rPr>
              <w:t>integrated analysis</w:t>
            </w:r>
            <w:r w:rsidRPr="00D93C4C">
              <w:t>.</w:t>
            </w:r>
          </w:p>
          <w:p w14:paraId="773CBDB4" w14:textId="77777777" w:rsidR="00782A8B" w:rsidRPr="00D93C4C"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D93C4C">
              <w:t xml:space="preserve">Integrated analysis for active stock-picking or other equity investments includes analysing how ESG issues can affect a company’s balance sheet, income statement or cash flow models, by affecting costs, revenues, and business growth assumptions (i.e. in the estimation of a company’s fundamental value). Integrated analysis for active bond-picking and other debt funds involves analysing how ESG issues can affect an issuer’s creditworthiness. This type of analysis can also be used by funds that pick bond issuers using quantitative modelling. Integrated analysis for both equities and debt includes an assessment  of a company’s quality of management </w:t>
            </w:r>
            <w:r w:rsidRPr="00D93C4C">
              <w:lastRenderedPageBreak/>
              <w:t xml:space="preserve">and the business risks and opportunities it faces related to ESG issues, allowing comparisons between companies. </w:t>
            </w:r>
          </w:p>
          <w:p w14:paraId="773CBDB5" w14:textId="3390CF67" w:rsidR="00782A8B" w:rsidRPr="006E52E0"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D93C4C">
              <w:t xml:space="preserve">For examples of how investors are conducting integrated analysis for listed equities, see </w:t>
            </w:r>
            <w:hyperlink r:id="rId36" w:history="1">
              <w:r w:rsidRPr="000A16E0">
                <w:rPr>
                  <w:i/>
                  <w:color w:val="0070C0"/>
                  <w:u w:val="single"/>
                </w:rPr>
                <w:t>Integrated Analysis: How Investors Are Addressing Environmental, Social and Governance Factors in Fundamental Equity Valuation</w:t>
              </w:r>
            </w:hyperlink>
            <w:r w:rsidRPr="00D93C4C">
              <w:t xml:space="preserve">, published by the PRI in February 2013. </w:t>
            </w:r>
          </w:p>
        </w:tc>
      </w:tr>
      <w:tr w:rsidR="00782A8B" w:rsidRPr="00CF025D" w14:paraId="773CBDBC" w14:textId="77777777" w:rsidTr="00B7446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0082C8"/>
              <w:right w:val="single" w:sz="4" w:space="0" w:color="595959" w:themeColor="text1" w:themeTint="A6"/>
            </w:tcBorders>
            <w:shd w:val="clear" w:color="auto" w:fill="D9D9D9" w:themeFill="background1" w:themeFillShade="D9"/>
          </w:tcPr>
          <w:p w14:paraId="773CBDB7" w14:textId="77777777" w:rsidR="00782A8B" w:rsidRPr="00683930" w:rsidRDefault="00782A8B" w:rsidP="00B74465">
            <w:pPr>
              <w:pStyle w:val="INDICATORNUMBER"/>
              <w:spacing w:before="80"/>
            </w:pPr>
            <w:r>
              <w:lastRenderedPageBreak/>
              <w:t>Combined approaches</w:t>
            </w:r>
          </w:p>
        </w:tc>
        <w:tc>
          <w:tcPr>
            <w:tcW w:w="7007" w:type="dxa"/>
            <w:tcBorders>
              <w:top w:val="single" w:sz="4" w:space="0" w:color="A6A6A6"/>
              <w:left w:val="single" w:sz="4" w:space="0" w:color="595959" w:themeColor="text1" w:themeTint="A6"/>
            </w:tcBorders>
            <w:shd w:val="clear" w:color="auto" w:fill="auto"/>
          </w:tcPr>
          <w:p w14:paraId="773CBDB8" w14:textId="77777777" w:rsidR="00782A8B" w:rsidRPr="00D93C4C"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6E52E0">
              <w:t>Combined approaches</w:t>
            </w:r>
            <w:r w:rsidRPr="00D93C4C">
              <w:t xml:space="preserve"> might </w:t>
            </w:r>
            <w:r w:rsidR="008242F3">
              <w:t>include</w:t>
            </w:r>
            <w:r w:rsidRPr="00D93C4C">
              <w:t>:</w:t>
            </w:r>
          </w:p>
          <w:p w14:paraId="773CBDB9" w14:textId="77777777" w:rsidR="00782A8B" w:rsidRPr="00D93C4C" w:rsidRDefault="00782A8B" w:rsidP="005E51F7">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D93C4C">
              <w:t>Establishing a sustainable agriculture thematic fund that screens out companies involved in producing tobacco and uses integrated analysis to select companies for inclusion in the fund.</w:t>
            </w:r>
          </w:p>
          <w:p w14:paraId="773CBDBA" w14:textId="77777777" w:rsidR="00782A8B" w:rsidRPr="00D93C4C" w:rsidRDefault="00782A8B" w:rsidP="005E51F7">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D93C4C">
              <w:t>Running a fund that applies 20 negative screens to determine the investible universe and uses integrated analysis to select companies for investment from within the investible universe.</w:t>
            </w:r>
          </w:p>
          <w:p w14:paraId="773CBDBB" w14:textId="77777777" w:rsidR="00782A8B" w:rsidRPr="006E52E0" w:rsidRDefault="00782A8B" w:rsidP="005E51F7">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D93C4C">
              <w:t>Running a global equities fund using integrated analysis to select stocks combined with a norms-based approach, investigating any serious alleged breaches of selected international norms and divesting companies found to be in serious breach of a norm (often after engagement).</w:t>
            </w:r>
          </w:p>
        </w:tc>
      </w:tr>
    </w:tbl>
    <w:p w14:paraId="773CBDBD" w14:textId="77777777" w:rsidR="00782A8B" w:rsidRDefault="00782A8B" w:rsidP="00ED5C4F">
      <w:pPr>
        <w:pStyle w:val="INDICATORNUMBER"/>
      </w:pPr>
    </w:p>
    <w:tbl>
      <w:tblPr>
        <w:tblStyle w:val="SubSectionMISCTableMANDATORY"/>
        <w:tblW w:w="9134" w:type="dxa"/>
        <w:tblInd w:w="5" w:type="dxa"/>
        <w:tblLayout w:type="fixed"/>
        <w:tblLook w:val="06A0" w:firstRow="1" w:lastRow="0" w:firstColumn="1" w:lastColumn="0" w:noHBand="1" w:noVBand="1"/>
      </w:tblPr>
      <w:tblGrid>
        <w:gridCol w:w="2127"/>
        <w:gridCol w:w="7007"/>
      </w:tblGrid>
      <w:tr w:rsidR="00782A8B" w:rsidRPr="00CF025D" w14:paraId="773CBDBF"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134" w:type="dxa"/>
            <w:gridSpan w:val="2"/>
            <w:tcBorders>
              <w:top w:val="single" w:sz="4" w:space="0" w:color="0082C8"/>
              <w:bottom w:val="single" w:sz="4" w:space="0" w:color="F2F2F2" w:themeColor="background1" w:themeShade="F2"/>
            </w:tcBorders>
            <w:shd w:val="clear" w:color="auto" w:fill="0070C0"/>
          </w:tcPr>
          <w:p w14:paraId="773CBDBE" w14:textId="77777777" w:rsidR="00782A8B" w:rsidRPr="009201A5" w:rsidRDefault="00DF2AB6" w:rsidP="00B74465">
            <w:pPr>
              <w:pStyle w:val="INDICATORTEXT"/>
              <w:jc w:val="both"/>
              <w:rPr>
                <w:rStyle w:val="IntenseEmphasis"/>
                <w:i w:val="0"/>
                <w:color w:val="FFFFFF" w:themeColor="background1"/>
                <w:sz w:val="20"/>
              </w:rPr>
            </w:pPr>
            <w:r>
              <w:rPr>
                <w:rStyle w:val="IntenseEmphasis"/>
                <w:i w:val="0"/>
                <w:color w:val="FFFFFF" w:themeColor="background1"/>
                <w:sz w:val="20"/>
              </w:rPr>
              <w:t xml:space="preserve">Further Explanation Of Definitions For </w:t>
            </w:r>
            <w:r w:rsidRPr="009201A5">
              <w:rPr>
                <w:rStyle w:val="IntenseEmphasis"/>
                <w:i w:val="0"/>
                <w:color w:val="FFFFFF" w:themeColor="background1"/>
                <w:sz w:val="20"/>
              </w:rPr>
              <w:t>Passive Strategies</w:t>
            </w:r>
          </w:p>
        </w:tc>
      </w:tr>
      <w:tr w:rsidR="00782A8B" w:rsidRPr="00CF025D" w14:paraId="773CBDC2" w14:textId="77777777" w:rsidTr="00B7446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F2F2F2" w:themeColor="background1" w:themeShade="F2"/>
              <w:bottom w:val="single" w:sz="4" w:space="0" w:color="A6A6A6" w:themeColor="background1" w:themeShade="A6"/>
              <w:right w:val="single" w:sz="4" w:space="0" w:color="595959" w:themeColor="text1" w:themeTint="A6"/>
            </w:tcBorders>
            <w:shd w:val="clear" w:color="auto" w:fill="D9D9D9" w:themeFill="background1" w:themeFillShade="D9"/>
          </w:tcPr>
          <w:p w14:paraId="773CBDC0" w14:textId="77777777" w:rsidR="00782A8B" w:rsidRPr="00870A2C" w:rsidRDefault="00782A8B" w:rsidP="00B74465">
            <w:pPr>
              <w:pStyle w:val="INDICATORNUMBER"/>
            </w:pPr>
            <w:r w:rsidRPr="00870A2C">
              <w:t xml:space="preserve">Screening </w:t>
            </w:r>
          </w:p>
        </w:tc>
        <w:tc>
          <w:tcPr>
            <w:tcW w:w="7007" w:type="dxa"/>
            <w:tcBorders>
              <w:top w:val="single" w:sz="4" w:space="0" w:color="F2F2F2" w:themeColor="background1" w:themeShade="F2"/>
              <w:left w:val="single" w:sz="4" w:space="0" w:color="595959" w:themeColor="text1" w:themeTint="A6"/>
              <w:bottom w:val="single" w:sz="4" w:space="0" w:color="A6A6A6" w:themeColor="background1" w:themeShade="A6"/>
            </w:tcBorders>
            <w:shd w:val="clear" w:color="auto" w:fill="auto"/>
          </w:tcPr>
          <w:p w14:paraId="773CBDC1" w14:textId="77777777" w:rsidR="00782A8B" w:rsidRPr="00127F3B"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6E52E0">
              <w:t>Screening may include the use of indices constructed from an eligible universe based on the ESG characteristics of a company or country, but in which ESG issues do not play a part in the weighting of those companies or countries within the index. This may include indices constructed using ESG best-in-class or positive selection methodologies which identify securities for index inclusion (e.g. FTSE4Good, Dow Jones sustainability and MSCI ESG indices) or indices that exclude particular companies or countries (e.g. on the basis of products or activities). Exclusions may also be activity-based (i.e. exclude securities on the basis of their industry or business activities,</w:t>
            </w:r>
            <w:r>
              <w:t xml:space="preserve"> </w:t>
            </w:r>
            <w:r w:rsidRPr="006E52E0">
              <w:t>for example, tobacco or controversial weapon screens), or location-based</w:t>
            </w:r>
            <w:r>
              <w:t xml:space="preserve"> </w:t>
            </w:r>
            <w:r w:rsidRPr="006E52E0">
              <w:t xml:space="preserve">(i.e. exclude securities from companies who operate in certain countries, or the sovereign debt from those countries). Alternatively, there may be </w:t>
            </w:r>
            <w:r>
              <w:t>n</w:t>
            </w:r>
            <w:r w:rsidRPr="006E52E0">
              <w:t>orms-based exclusions (i.e.</w:t>
            </w:r>
            <w:r>
              <w:t xml:space="preserve"> </w:t>
            </w:r>
            <w:r w:rsidRPr="006E52E0">
              <w:t>indices which exclude securities of issuers considered to have broken certain minimum standards of business conduct based on international norms, such as the UN Global Compact).</w:t>
            </w:r>
          </w:p>
        </w:tc>
      </w:tr>
      <w:tr w:rsidR="00782A8B" w:rsidRPr="00CF025D" w14:paraId="773CBDC5" w14:textId="77777777" w:rsidTr="00B7446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hemeColor="background1" w:themeShade="A6"/>
              <w:bottom w:val="single" w:sz="4" w:space="0" w:color="A6A6A6"/>
              <w:right w:val="single" w:sz="4" w:space="0" w:color="595959" w:themeColor="text1" w:themeTint="A6"/>
            </w:tcBorders>
            <w:shd w:val="clear" w:color="auto" w:fill="D9D9D9" w:themeFill="background1" w:themeFillShade="D9"/>
          </w:tcPr>
          <w:p w14:paraId="773CBDC3" w14:textId="77777777" w:rsidR="00782A8B" w:rsidRPr="00870A2C" w:rsidRDefault="002E1CE2" w:rsidP="00B74465">
            <w:pPr>
              <w:pStyle w:val="INDICATORNUMBER"/>
              <w:spacing w:before="80"/>
            </w:pPr>
            <w:r>
              <w:t>Thematic/</w:t>
            </w:r>
            <w:r w:rsidRPr="00870A2C">
              <w:t xml:space="preserve"> Sustainability themed investing</w:t>
            </w:r>
          </w:p>
        </w:tc>
        <w:tc>
          <w:tcPr>
            <w:tcW w:w="7007" w:type="dxa"/>
            <w:tcBorders>
              <w:top w:val="single" w:sz="4" w:space="0" w:color="A6A6A6" w:themeColor="background1" w:themeShade="A6"/>
              <w:left w:val="single" w:sz="4" w:space="0" w:color="595959" w:themeColor="text1" w:themeTint="A6"/>
              <w:bottom w:val="single" w:sz="4" w:space="0" w:color="A6A6A6"/>
            </w:tcBorders>
            <w:shd w:val="clear" w:color="auto" w:fill="auto"/>
          </w:tcPr>
          <w:p w14:paraId="773CBDC4" w14:textId="77777777" w:rsidR="00782A8B" w:rsidRPr="006E52E0"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127F3B">
              <w:t>Sustainability themed investments cover passive funds investing in companies linked to specific themes (e.g. indices focused entirely on environmental and social themes such as clean technology, climate change, microfinance and impact investing).</w:t>
            </w:r>
          </w:p>
        </w:tc>
      </w:tr>
      <w:tr w:rsidR="00782A8B" w:rsidRPr="00CF025D" w14:paraId="773CBDC8" w14:textId="77777777" w:rsidTr="00B7446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0070C0"/>
              <w:right w:val="single" w:sz="4" w:space="0" w:color="595959" w:themeColor="text1" w:themeTint="A6"/>
            </w:tcBorders>
            <w:shd w:val="clear" w:color="auto" w:fill="D9D9D9" w:themeFill="background1" w:themeFillShade="D9"/>
          </w:tcPr>
          <w:p w14:paraId="773CBDC6" w14:textId="77777777" w:rsidR="00782A8B" w:rsidRPr="00870A2C" w:rsidRDefault="00782A8B" w:rsidP="00B74465">
            <w:pPr>
              <w:pStyle w:val="INDICATORNUMBER"/>
              <w:spacing w:before="80"/>
            </w:pPr>
            <w:r w:rsidRPr="00870A2C">
              <w:t>Integration of ESG issues</w:t>
            </w:r>
          </w:p>
        </w:tc>
        <w:tc>
          <w:tcPr>
            <w:tcW w:w="7007" w:type="dxa"/>
            <w:tcBorders>
              <w:top w:val="single" w:sz="4" w:space="0" w:color="A6A6A6"/>
              <w:left w:val="single" w:sz="4" w:space="0" w:color="595959" w:themeColor="text1" w:themeTint="A6"/>
              <w:bottom w:val="single" w:sz="4" w:space="0" w:color="0070C0"/>
            </w:tcBorders>
            <w:shd w:val="clear" w:color="auto" w:fill="auto"/>
          </w:tcPr>
          <w:p w14:paraId="773CBDC7" w14:textId="77777777" w:rsidR="00782A8B" w:rsidRPr="006E52E0" w:rsidRDefault="00782A8B"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6E52E0">
              <w:t>Integration of ESG issues</w:t>
            </w:r>
            <w:r w:rsidRPr="00D93C4C">
              <w:t xml:space="preserve"> </w:t>
            </w:r>
            <w:r w:rsidR="008242F3">
              <w:t xml:space="preserve">is </w:t>
            </w:r>
            <w:r w:rsidRPr="00127F3B">
              <w:t xml:space="preserve">typically </w:t>
            </w:r>
            <w:r w:rsidR="008242F3">
              <w:t xml:space="preserve">through </w:t>
            </w:r>
            <w:r w:rsidRPr="00127F3B">
              <w:t>alternative weighted ESG indices in which constituent security weights take account of the ESG characteristics of the company or country.</w:t>
            </w:r>
            <w:r>
              <w:t xml:space="preserve">    </w:t>
            </w:r>
          </w:p>
        </w:tc>
      </w:tr>
    </w:tbl>
    <w:p w14:paraId="773CBDC9" w14:textId="77777777" w:rsidR="00782A8B" w:rsidRDefault="00782A8B">
      <w:pPr>
        <w:widowControl/>
        <w:autoSpaceDE/>
        <w:autoSpaceDN/>
        <w:adjustRightInd/>
        <w:spacing w:before="0" w:after="0" w:line="240" w:lineRule="auto"/>
      </w:pPr>
    </w:p>
    <w:p w14:paraId="773CBDCA" w14:textId="77777777" w:rsidR="00F22CED" w:rsidRDefault="00F22CED">
      <w:pPr>
        <w:widowControl/>
        <w:autoSpaceDE/>
        <w:autoSpaceDN/>
        <w:adjustRightInd/>
        <w:spacing w:before="0" w:after="0" w:line="240" w:lineRule="auto"/>
        <w:sectPr w:rsidR="00F22CED" w:rsidSect="009B2978">
          <w:headerReference w:type="default" r:id="rId37"/>
          <w:headerReference w:type="first" r:id="rId38"/>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4218C" w:rsidRPr="00F44B1D" w14:paraId="773CBDCD" w14:textId="77777777" w:rsidTr="00A522D0">
        <w:trPr>
          <w:trHeight w:val="412"/>
        </w:trPr>
        <w:tc>
          <w:tcPr>
            <w:tcW w:w="709" w:type="dxa"/>
          </w:tcPr>
          <w:p w14:paraId="773CBDCB" w14:textId="77777777" w:rsidR="0074218C" w:rsidRPr="00ED1D5A" w:rsidRDefault="0074218C" w:rsidP="00A522D0">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773CC3E8" wp14:editId="773CC3E9">
                  <wp:extent cx="330200" cy="330200"/>
                  <wp:effectExtent l="0" t="0" r="0" b="0"/>
                  <wp:docPr id="1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73CBDCC" w14:textId="77777777" w:rsidR="0074218C" w:rsidRPr="009B54F3" w:rsidRDefault="0074218C" w:rsidP="00A522D0">
            <w:pPr>
              <w:pStyle w:val="Heading3"/>
              <w:outlineLvl w:val="2"/>
              <w:rPr>
                <w:rStyle w:val="IntenseEmphasis"/>
                <w:b/>
                <w:bCs/>
                <w:i w:val="0"/>
                <w:iCs w:val="0"/>
                <w:color w:val="FFFFFF" w:themeColor="background1"/>
              </w:rPr>
            </w:pPr>
            <w:bookmarkStart w:id="11" w:name="_Toc399945138"/>
            <w:r>
              <w:rPr>
                <w:rStyle w:val="IntenseEmphasis"/>
                <w:b/>
                <w:bCs/>
                <w:i w:val="0"/>
                <w:iCs w:val="0"/>
                <w:color w:val="FFFFFF" w:themeColor="background1"/>
              </w:rPr>
              <w:t>SELECTION</w:t>
            </w:r>
            <w:bookmarkEnd w:id="11"/>
          </w:p>
        </w:tc>
      </w:tr>
    </w:tbl>
    <w:p w14:paraId="773CBDCE" w14:textId="77777777" w:rsidR="0074218C" w:rsidRDefault="0074218C" w:rsidP="0074218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4218C" w14:paraId="773CBDD3"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BDCF" w14:textId="77777777" w:rsidR="0074218C" w:rsidRPr="00356CDA" w:rsidRDefault="0074218C"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773CBDD0" w14:textId="77777777" w:rsidR="0074218C" w:rsidRPr="00356CDA" w:rsidRDefault="0074218C"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73CBDD1" w14:textId="77777777" w:rsidR="0074218C" w:rsidRPr="00356CDA" w:rsidRDefault="0074218C"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BDD2" w14:textId="77777777" w:rsidR="0074218C" w:rsidRPr="00356CDA" w:rsidRDefault="0074218C" w:rsidP="00A522D0">
            <w:pPr>
              <w:widowControl/>
              <w:autoSpaceDE/>
              <w:autoSpaceDN/>
              <w:adjustRightInd/>
              <w:spacing w:after="0" w:line="240" w:lineRule="auto"/>
              <w:rPr>
                <w:rStyle w:val="IntenseEmphasis"/>
                <w:b w:val="0"/>
                <w:bCs w:val="0"/>
                <w:iCs w:val="0"/>
                <w:color w:val="FFFFFF" w:themeColor="background1"/>
              </w:rPr>
            </w:pPr>
            <w:r w:rsidRPr="00356CDA">
              <w:t>Principle</w:t>
            </w:r>
          </w:p>
        </w:tc>
      </w:tr>
      <w:tr w:rsidR="0074218C" w14:paraId="773CBDD8"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BDD4" w14:textId="77777777" w:rsidR="0074218C" w:rsidRPr="00356CDA" w:rsidRDefault="0074218C" w:rsidP="00A522D0">
            <w:pPr>
              <w:pStyle w:val="SectionIndicatorHeaderText"/>
              <w:rPr>
                <w:rStyle w:val="IntenseEmphasis"/>
                <w:bCs w:val="0"/>
                <w:i w:val="0"/>
                <w:iCs w:val="0"/>
                <w:color w:val="FFFFFF" w:themeColor="background1"/>
              </w:rPr>
            </w:pPr>
            <w:r>
              <w:rPr>
                <w:rStyle w:val="IntenseEmphasis"/>
                <w:i w:val="0"/>
                <w:color w:val="FFFFFF" w:themeColor="background1"/>
              </w:rPr>
              <w:t>SAM 06</w:t>
            </w:r>
          </w:p>
        </w:tc>
        <w:tc>
          <w:tcPr>
            <w:tcW w:w="3402" w:type="dxa"/>
          </w:tcPr>
          <w:p w14:paraId="773CBDD5" w14:textId="77777777" w:rsidR="0074218C" w:rsidRPr="00356CDA" w:rsidRDefault="0074218C"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73CBDD6" w14:textId="77777777" w:rsidR="0074218C" w:rsidRPr="00356CDA" w:rsidRDefault="0074218C"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73CBDD7" w14:textId="77777777" w:rsidR="0074218C" w:rsidRPr="00356CDA" w:rsidRDefault="0074218C" w:rsidP="00A522D0">
            <w:pPr>
              <w:pStyle w:val="SectionIndicatorHeaderText"/>
              <w:rPr>
                <w:rStyle w:val="IntenseEmphasis"/>
                <w:bCs w:val="0"/>
                <w:i w:val="0"/>
                <w:iCs w:val="0"/>
                <w:color w:val="FFFFFF" w:themeColor="background1"/>
              </w:rPr>
            </w:pPr>
            <w:r>
              <w:rPr>
                <w:rStyle w:val="IntenseEmphasis"/>
                <w:i w:val="0"/>
                <w:color w:val="FFFFFF" w:themeColor="background1"/>
              </w:rPr>
              <w:t>PRI 1- 6</w:t>
            </w:r>
          </w:p>
        </w:tc>
      </w:tr>
    </w:tbl>
    <w:p w14:paraId="773CBDD9" w14:textId="77777777" w:rsidR="0074218C" w:rsidRDefault="0074218C" w:rsidP="0074218C">
      <w:pPr>
        <w:pStyle w:val="INDICATORNUMBER"/>
      </w:pPr>
    </w:p>
    <w:tbl>
      <w:tblPr>
        <w:tblStyle w:val="SubSectionIndicatorTableVOLUNTARY"/>
        <w:tblW w:w="9214" w:type="dxa"/>
        <w:tblInd w:w="5" w:type="dxa"/>
        <w:tblLook w:val="04A0" w:firstRow="1" w:lastRow="0" w:firstColumn="1" w:lastColumn="0" w:noHBand="0" w:noVBand="1"/>
      </w:tblPr>
      <w:tblGrid>
        <w:gridCol w:w="1085"/>
        <w:gridCol w:w="4585"/>
        <w:gridCol w:w="851"/>
        <w:gridCol w:w="850"/>
        <w:gridCol w:w="851"/>
        <w:gridCol w:w="992"/>
      </w:tblGrid>
      <w:tr w:rsidR="0074218C" w14:paraId="773CBDDC" w14:textId="77777777" w:rsidTr="00A522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773CBDDA" w14:textId="77777777" w:rsidR="0074218C" w:rsidRPr="00903B63" w:rsidRDefault="0074218C" w:rsidP="00A522D0">
            <w:pPr>
              <w:pStyle w:val="SectionIndicatorHeaderText"/>
              <w:rPr>
                <w:rStyle w:val="IntenseEmphasis"/>
                <w:b w:val="0"/>
                <w:bCs w:val="0"/>
                <w:i w:val="0"/>
                <w:iCs w:val="0"/>
                <w:color w:val="FFFFFF" w:themeColor="background1"/>
              </w:rPr>
            </w:pPr>
            <w:r>
              <w:rPr>
                <w:rStyle w:val="IntenseEmphasis"/>
                <w:i w:val="0"/>
                <w:color w:val="FFFFFF" w:themeColor="background1"/>
              </w:rPr>
              <w:t>SAM 0</w:t>
            </w:r>
            <w:r w:rsidR="00A522D0">
              <w:rPr>
                <w:rStyle w:val="IntenseEmphasis"/>
                <w:i w:val="0"/>
                <w:color w:val="FFFFFF" w:themeColor="background1"/>
              </w:rPr>
              <w:t>6</w:t>
            </w:r>
          </w:p>
        </w:tc>
        <w:tc>
          <w:tcPr>
            <w:tcW w:w="8129" w:type="dxa"/>
            <w:gridSpan w:val="5"/>
            <w:tcBorders>
              <w:top w:val="single" w:sz="4" w:space="0" w:color="0070C0"/>
              <w:bottom w:val="single" w:sz="4" w:space="0" w:color="0070C0"/>
              <w:right w:val="single" w:sz="4" w:space="0" w:color="0070C0"/>
            </w:tcBorders>
            <w:shd w:val="clear" w:color="auto" w:fill="0070C0"/>
          </w:tcPr>
          <w:p w14:paraId="773CBDDB" w14:textId="77777777" w:rsidR="0074218C" w:rsidRPr="00903B63" w:rsidRDefault="0074218C"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4218C" w14:paraId="773CBDDF" w14:textId="77777777" w:rsidTr="00BE2D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773CBDDD" w14:textId="77777777" w:rsidR="0074218C" w:rsidRPr="000D72DF" w:rsidRDefault="0074218C" w:rsidP="00A522D0">
            <w:pPr>
              <w:pStyle w:val="INDICATORNUMBER"/>
              <w:rPr>
                <w:rStyle w:val="IntenseEmphasis"/>
                <w:b/>
                <w:bCs w:val="0"/>
                <w:i w:val="0"/>
                <w:iCs w:val="0"/>
              </w:rPr>
            </w:pPr>
            <w:r>
              <w:rPr>
                <w:rStyle w:val="IntenseEmphasis"/>
                <w:b/>
                <w:bCs w:val="0"/>
                <w:i w:val="0"/>
                <w:iCs w:val="0"/>
                <w:color w:val="595959"/>
              </w:rPr>
              <w:t>SAM 0</w:t>
            </w:r>
            <w:r w:rsidR="00A522D0">
              <w:rPr>
                <w:rStyle w:val="IntenseEmphasis"/>
                <w:b/>
                <w:bCs w:val="0"/>
                <w:i w:val="0"/>
                <w:iCs w:val="0"/>
                <w:color w:val="595959"/>
              </w:rPr>
              <w:t>6</w:t>
            </w:r>
            <w:r>
              <w:rPr>
                <w:rStyle w:val="IntenseEmphasis"/>
                <w:b/>
                <w:bCs w:val="0"/>
                <w:i w:val="0"/>
                <w:iCs w:val="0"/>
                <w:color w:val="595959"/>
              </w:rPr>
              <w:t>.1</w:t>
            </w:r>
          </w:p>
        </w:tc>
        <w:tc>
          <w:tcPr>
            <w:tcW w:w="8129" w:type="dxa"/>
            <w:gridSpan w:val="5"/>
            <w:tcBorders>
              <w:top w:val="single" w:sz="4" w:space="0" w:color="0070C0"/>
              <w:right w:val="single" w:sz="4" w:space="0" w:color="0070C0"/>
            </w:tcBorders>
            <w:shd w:val="clear" w:color="auto" w:fill="DAEEF3" w:themeFill="accent5" w:themeFillTint="33"/>
          </w:tcPr>
          <w:p w14:paraId="773CBDDE" w14:textId="77777777" w:rsidR="0074218C" w:rsidRPr="00A522D0" w:rsidRDefault="00A522D0" w:rsidP="00A522D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522D0">
              <w:t>Indicate whether your organisation, and/or your investment consultant, in the manager selection process for listed assets, typically do any of the following:</w:t>
            </w:r>
          </w:p>
        </w:tc>
      </w:tr>
      <w:tr w:rsidR="0074218C" w14:paraId="773CBDE6" w14:textId="77777777" w:rsidTr="003A521E">
        <w:trPr>
          <w:trHeight w:val="527"/>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vAlign w:val="top"/>
          </w:tcPr>
          <w:p w14:paraId="773CBDE0" w14:textId="77777777" w:rsidR="0074218C" w:rsidRDefault="0074218C" w:rsidP="003A521E">
            <w:pPr>
              <w:pStyle w:val="INDICATORNUMBER"/>
              <w:spacing w:before="0"/>
              <w:rPr>
                <w:rStyle w:val="IntenseEmphasis"/>
                <w:b/>
                <w:bCs w:val="0"/>
                <w:i w:val="0"/>
                <w:iCs w:val="0"/>
                <w:color w:val="595959"/>
              </w:rPr>
            </w:pPr>
          </w:p>
        </w:tc>
        <w:tc>
          <w:tcPr>
            <w:tcW w:w="4585"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BDE1" w14:textId="77777777" w:rsidR="0074218C" w:rsidRPr="00542DFB" w:rsidRDefault="0074218C" w:rsidP="003A521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DE2" w14:textId="77777777" w:rsidR="0074218C" w:rsidRPr="00DF2AB6" w:rsidRDefault="0074218C" w:rsidP="003A52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All</w:t>
            </w:r>
            <w:r w:rsidR="003A521E">
              <w:rPr>
                <w:b/>
                <w:color w:val="FFFFFF" w:themeColor="background1"/>
                <w:sz w:val="18"/>
              </w:rPr>
              <w:t xml:space="preserve"> assets</w:t>
            </w: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DE3" w14:textId="77777777" w:rsidR="0074218C" w:rsidRPr="00DF2AB6" w:rsidRDefault="0074218C" w:rsidP="003A52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LE</w:t>
            </w: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DE4" w14:textId="77777777" w:rsidR="0074218C" w:rsidRPr="00DF2AB6" w:rsidRDefault="0074218C" w:rsidP="003A52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FIC</w:t>
            </w:r>
          </w:p>
        </w:tc>
        <w:tc>
          <w:tcPr>
            <w:tcW w:w="99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73CBDE5" w14:textId="77777777" w:rsidR="0074218C" w:rsidRPr="00DF2AB6" w:rsidRDefault="0074218C" w:rsidP="003A52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FIG</w:t>
            </w:r>
          </w:p>
        </w:tc>
      </w:tr>
      <w:tr w:rsidR="0074218C" w14:paraId="773CBDE9"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DE7" w14:textId="77777777" w:rsidR="0074218C" w:rsidRDefault="0074218C" w:rsidP="00A522D0">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BDE8" w14:textId="77777777" w:rsidR="0074218C" w:rsidRPr="00FC1F8D" w:rsidRDefault="00A522D0" w:rsidP="00A522D0">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400166" w14:paraId="773CBDF0"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DEA"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EB" w14:textId="77777777" w:rsidR="00400166" w:rsidRPr="00112413" w:rsidRDefault="00400166" w:rsidP="00400166">
            <w:pPr>
              <w:pStyle w:val="INDICATORTEXT"/>
              <w:cnfStyle w:val="000000000000" w:firstRow="0" w:lastRow="0" w:firstColumn="0" w:lastColumn="0" w:oddVBand="0" w:evenVBand="0" w:oddHBand="0" w:evenHBand="0" w:firstRowFirstColumn="0" w:firstRowLastColumn="0" w:lastRowFirstColumn="0" w:lastRowLastColumn="0"/>
            </w:pPr>
            <w:r w:rsidRPr="00112413">
              <w:t xml:space="preserve">Review the manager’s </w:t>
            </w:r>
            <w:r>
              <w:t>responsible investment</w:t>
            </w:r>
            <w:r w:rsidRPr="00112413">
              <w:t xml:space="preserve"> policies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EC" w14:textId="77777777" w:rsidR="00400166" w:rsidRPr="00112413"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ED"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EE"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EF"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00166" w14:paraId="773CBDF7"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DF1"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F2" w14:textId="77777777" w:rsidR="00400166" w:rsidRPr="00112413" w:rsidRDefault="00400166" w:rsidP="00400166">
            <w:pPr>
              <w:pStyle w:val="INDICATORTEXT"/>
              <w:cnfStyle w:val="000000100000" w:firstRow="0" w:lastRow="0" w:firstColumn="0" w:lastColumn="0" w:oddVBand="0" w:evenVBand="0" w:oddHBand="1" w:evenHBand="0" w:firstRowFirstColumn="0" w:firstRowLastColumn="0" w:lastRowFirstColumn="0" w:lastRowLastColumn="0"/>
            </w:pPr>
            <w:r w:rsidRPr="00112413">
              <w:t xml:space="preserve">Discuss managers’ governance and management of </w:t>
            </w:r>
            <w:r>
              <w:t>responsible investment</w:t>
            </w:r>
            <w:r w:rsidRPr="00112413">
              <w:t xml:space="preserve"> activities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F3" w14:textId="77777777" w:rsidR="00400166" w:rsidRPr="00112413"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F4"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F5"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F6"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400166" w14:paraId="773CBDFE"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DF8"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F9" w14:textId="77777777" w:rsidR="00400166" w:rsidRPr="00112413" w:rsidRDefault="00400166" w:rsidP="00400166">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Meet staff with </w:t>
            </w:r>
            <w:r>
              <w:t>responsible investment</w:t>
            </w:r>
            <w:r w:rsidRPr="0042063C">
              <w:t xml:space="preserve"> </w:t>
            </w:r>
            <w:r>
              <w:t>responsi</w:t>
            </w:r>
            <w:r w:rsidRPr="0042063C">
              <w:t xml:space="preserve">bilities </w:t>
            </w:r>
            <w:r w:rsidRPr="00112413">
              <w:t>to assess their skills and competence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FA" w14:textId="77777777" w:rsidR="00400166" w:rsidRPr="00112413"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FB"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DFC"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DFD"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00166" w14:paraId="773CBE05"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DFF"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00" w14:textId="77777777" w:rsidR="00400166" w:rsidRPr="00112413" w:rsidRDefault="00400166" w:rsidP="00400166">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Discuss minimum </w:t>
            </w:r>
            <w:r>
              <w:t>responsible investment</w:t>
            </w:r>
            <w:r w:rsidRPr="0042063C">
              <w:t xml:space="preserve"> expectations </w:t>
            </w:r>
            <w:r w:rsidRPr="00112413">
              <w:t>that managers must meet</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01" w14:textId="77777777" w:rsidR="00400166" w:rsidRPr="00112413"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02"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03"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04"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400166" w14:paraId="773CBE0C"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E06"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07" w14:textId="77777777" w:rsidR="00400166" w:rsidRPr="00112413" w:rsidRDefault="00400166" w:rsidP="00400166">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Discuss the role managers have </w:t>
            </w:r>
            <w:r>
              <w:t>played</w:t>
            </w:r>
            <w:r w:rsidRPr="0042063C">
              <w:t xml:space="preserve"> in collaborative initiatives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08" w14:textId="77777777" w:rsidR="00400166" w:rsidRPr="00112413"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09"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0A"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0B"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00166" w14:paraId="773CBE13"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E0D"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0E" w14:textId="77777777" w:rsidR="00400166" w:rsidRPr="00112413" w:rsidRDefault="00400166" w:rsidP="00400166">
            <w:pPr>
              <w:pStyle w:val="INDICATORTEXT"/>
              <w:cnfStyle w:val="000000100000" w:firstRow="0" w:lastRow="0" w:firstColumn="0" w:lastColumn="0" w:oddVBand="0" w:evenVBand="0" w:oddHBand="1" w:evenHBand="0" w:firstRowFirstColumn="0" w:firstRowLastColumn="0" w:lastRowFirstColumn="0" w:lastRowLastColumn="0"/>
            </w:pPr>
            <w:r w:rsidRPr="0042063C">
              <w:t>Ask whether the organisation is a signatory to the PRI and</w:t>
            </w:r>
            <w:r>
              <w:t>/or</w:t>
            </w:r>
            <w:r w:rsidRPr="0042063C">
              <w:t xml:space="preserve"> other relevant organisations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0F" w14:textId="77777777" w:rsidR="00400166" w:rsidRPr="00112413"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10"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11"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12"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400166" w14:paraId="773CBE1A"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E14"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15" w14:textId="77777777" w:rsidR="00400166" w:rsidRPr="00112413" w:rsidRDefault="00400166" w:rsidP="00400166">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Review </w:t>
            </w:r>
            <w:r>
              <w:t>the manager’s responsible investment</w:t>
            </w:r>
            <w:r w:rsidRPr="0042063C">
              <w:t xml:space="preserve"> reporting to clients and/or the public, </w:t>
            </w:r>
            <w:r w:rsidRPr="00112413">
              <w:t>including PRI reporting</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16" w14:textId="77777777" w:rsidR="00400166" w:rsidRPr="00112413"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17"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18"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19"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00166" w14:paraId="773CBE21"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E1B"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1C" w14:textId="77777777" w:rsidR="00400166" w:rsidRPr="00112413" w:rsidRDefault="00400166" w:rsidP="00400166">
            <w:pPr>
              <w:pStyle w:val="INDICATORTEXT"/>
              <w:cnfStyle w:val="000000100000" w:firstRow="0" w:lastRow="0" w:firstColumn="0" w:lastColumn="0" w:oddVBand="0" w:evenVBand="0" w:oddHBand="1" w:evenHBand="0" w:firstRowFirstColumn="0" w:firstRowLastColumn="0" w:lastRowFirstColumn="0" w:lastRowLastColumn="0"/>
            </w:pPr>
            <w:r w:rsidRPr="0042063C">
              <w:t>Discuss the type of ESG reporting you expect</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1D" w14:textId="77777777" w:rsidR="00400166" w:rsidRPr="00112413"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1E"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1F"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20"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400166" w14:paraId="773CBE28"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E22"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23" w14:textId="77777777" w:rsidR="00400166" w:rsidRPr="009C2B7F" w:rsidRDefault="00400166" w:rsidP="00400166">
            <w:pPr>
              <w:pStyle w:val="INDICATORTEXT"/>
              <w:cnfStyle w:val="000000000000" w:firstRow="0" w:lastRow="0" w:firstColumn="0" w:lastColumn="0" w:oddVBand="0" w:evenVBand="0" w:oddHBand="0" w:evenHBand="0" w:firstRowFirstColumn="0" w:firstRowLastColumn="0" w:lastRowFirstColumn="0" w:lastRowLastColumn="0"/>
            </w:pPr>
            <w:r w:rsidRPr="009C2B7F">
              <w:t>Assign specific weighting to ESG factors in your manager evaluation</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24"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25"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26"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27"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00166" w14:paraId="773CBE30"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E29"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2A" w14:textId="77777777" w:rsidR="00400166" w:rsidRDefault="00400166" w:rsidP="00400166">
            <w:pPr>
              <w:pStyle w:val="INDICATORTEXT"/>
              <w:cnfStyle w:val="000000100000" w:firstRow="0" w:lastRow="0" w:firstColumn="0" w:lastColumn="0" w:oddVBand="0" w:evenVBand="0" w:oddHBand="1" w:evenHBand="0" w:firstRowFirstColumn="0" w:firstRowLastColumn="0" w:lastRowFirstColumn="0" w:lastRowLastColumn="0"/>
            </w:pPr>
            <w:r>
              <w:t>Other general aspects in your selection process</w:t>
            </w:r>
            <w:r w:rsidR="00983A4B">
              <w:t>,</w:t>
            </w:r>
            <w:r>
              <w:t xml:space="preserve"> </w:t>
            </w:r>
          </w:p>
          <w:p w14:paraId="773CBE2B" w14:textId="77777777" w:rsidR="00400166" w:rsidRPr="009C2B7F" w:rsidRDefault="00275262" w:rsidP="00400166">
            <w:pPr>
              <w:pStyle w:val="INDICATORTEXT"/>
              <w:cnfStyle w:val="000000100000" w:firstRow="0" w:lastRow="0" w:firstColumn="0" w:lastColumn="0" w:oddVBand="0" w:evenVBand="0" w:oddHBand="1" w:evenHBand="0" w:firstRowFirstColumn="0" w:firstRowLastColumn="0" w:lastRowFirstColumn="0" w:lastRowLastColumn="0"/>
            </w:pPr>
            <w:r>
              <w:t>specify</w:t>
            </w:r>
            <w:r w:rsidR="00400166">
              <w:t>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2C"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2D"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2E"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2F"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74218C" w14:paraId="773CBE33"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E31" w14:textId="77777777" w:rsidR="0074218C" w:rsidRDefault="0074218C" w:rsidP="00A522D0">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BE32" w14:textId="77777777" w:rsidR="0074218C" w:rsidRPr="00FC1F8D" w:rsidRDefault="00400166" w:rsidP="00A522D0">
            <w:pPr>
              <w:pStyle w:val="INDICATORTEXT"/>
              <w:cnfStyle w:val="000000000000" w:firstRow="0" w:lastRow="0" w:firstColumn="0" w:lastColumn="0" w:oddVBand="0" w:evenVBand="0" w:oddHBand="0" w:evenHBand="0" w:firstRowFirstColumn="0" w:firstRowLastColumn="0" w:lastRowFirstColumn="0" w:lastRowLastColumn="0"/>
              <w:rPr>
                <w:i/>
              </w:rPr>
            </w:pPr>
            <w:r>
              <w:rPr>
                <w:b/>
                <w:i/>
              </w:rPr>
              <w:t>ESG incorporation</w:t>
            </w:r>
          </w:p>
        </w:tc>
      </w:tr>
      <w:tr w:rsidR="00400166" w14:paraId="773CBE3A"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E34"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35" w14:textId="77777777" w:rsidR="00400166" w:rsidRPr="00112413" w:rsidRDefault="00400166" w:rsidP="00400166">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Evaluate </w:t>
            </w:r>
            <w:r>
              <w:t xml:space="preserve">the </w:t>
            </w:r>
            <w:r w:rsidRPr="0042063C">
              <w:t>quality and coverage of ESG research used by managers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36" w14:textId="77777777" w:rsidR="00400166" w:rsidRPr="00112413"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37"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38"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39"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400166" w14:paraId="773CBE41"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E3B"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3C" w14:textId="77777777" w:rsidR="00400166" w:rsidRPr="00112413" w:rsidRDefault="00400166" w:rsidP="00400166">
            <w:pPr>
              <w:pStyle w:val="INDICATORTEXT"/>
              <w:cnfStyle w:val="000000000000" w:firstRow="0" w:lastRow="0" w:firstColumn="0" w:lastColumn="0" w:oddVBand="0" w:evenVBand="0" w:oddHBand="0" w:evenHBand="0" w:firstRowFirstColumn="0" w:firstRowLastColumn="0" w:lastRowFirstColumn="0" w:lastRowLastColumn="0"/>
            </w:pPr>
            <w:r w:rsidRPr="0042063C">
              <w:t>Assess how the manager incentivises brokers to provide ESG research</w:t>
            </w:r>
            <w:r>
              <w:t xml:space="preserv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3D" w14:textId="77777777" w:rsidR="00400166" w:rsidRPr="00112413"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3E"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3F"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40" w14:textId="77777777" w:rsidR="00400166" w:rsidRPr="0042063C" w:rsidRDefault="0040016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t>n/a</w:t>
            </w:r>
          </w:p>
        </w:tc>
      </w:tr>
      <w:tr w:rsidR="00400166" w14:paraId="773CBE48" w14:textId="77777777" w:rsidTr="00A656B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BE42" w14:textId="77777777" w:rsidR="00400166" w:rsidRDefault="0040016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43" w14:textId="77777777" w:rsidR="00400166" w:rsidRPr="00112413" w:rsidRDefault="00400166" w:rsidP="00400166">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Assess managers’ ESG incorporation </w:t>
            </w:r>
            <w:r>
              <w:t xml:space="preserve">strategies </w:t>
            </w:r>
            <w:r w:rsidRPr="0042063C">
              <w:t>and ability to identify and manage ESG issues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44" w14:textId="77777777" w:rsidR="00400166" w:rsidRPr="00112413"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45"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46"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47" w14:textId="77777777" w:rsidR="00400166" w:rsidRPr="0042063C" w:rsidRDefault="0040016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0558D" w14:paraId="0F7A1536" w14:textId="77777777" w:rsidTr="00F458E3">
        <w:trPr>
          <w:trHeight w:val="454"/>
        </w:trPr>
        <w:tc>
          <w:tcPr>
            <w:cnfStyle w:val="001000000000" w:firstRow="0" w:lastRow="0" w:firstColumn="1" w:lastColumn="0" w:oddVBand="0" w:evenVBand="0" w:oddHBand="0" w:evenHBand="0" w:firstRowFirstColumn="0" w:firstRowLastColumn="0" w:lastRowFirstColumn="0" w:lastRowLastColumn="0"/>
            <w:tcW w:w="1085" w:type="dxa"/>
            <w:tcBorders>
              <w:left w:val="single" w:sz="4" w:space="0" w:color="0070C0"/>
            </w:tcBorders>
            <w:vAlign w:val="top"/>
          </w:tcPr>
          <w:p w14:paraId="5385CB64" w14:textId="5E0D018E" w:rsidR="0020558D" w:rsidRDefault="0020558D" w:rsidP="0020558D">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D8ABA5" w14:textId="19E34D6D" w:rsidR="0020558D" w:rsidRPr="0042063C" w:rsidRDefault="0020558D" w:rsidP="0020558D">
            <w:pPr>
              <w:pStyle w:val="INDICATORTEXT"/>
              <w:cnfStyle w:val="000000000000" w:firstRow="0" w:lastRow="0" w:firstColumn="0" w:lastColumn="0" w:oddVBand="0" w:evenVBand="0" w:oddHBand="0" w:evenHBand="0" w:firstRowFirstColumn="0" w:firstRowLastColumn="0" w:lastRowFirstColumn="0" w:lastRowLastColumn="0"/>
            </w:pPr>
            <w:r>
              <w:t>Discuss with managers how ESG issues have impacted specific investment decisions and, where  relevant, stock or portfolio performance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3DBD7E" w14:textId="11C29375" w:rsidR="0020558D" w:rsidRPr="00112413" w:rsidRDefault="0020558D" w:rsidP="00F458E3">
            <w:pPr>
              <w:pStyle w:val="INDICATORTEXT"/>
              <w:jc w:val="center"/>
              <w:cnfStyle w:val="000000000000" w:firstRow="0" w:lastRow="0" w:firstColumn="0" w:lastColumn="0" w:oddVBand="0" w:evenVBand="0" w:oddHBand="0" w:evenHBand="0" w:firstRowFirstColumn="0" w:firstRowLastColumn="0" w:lastRowFirstColumn="0" w:lastRowLastColumn="0"/>
            </w:pPr>
            <w:r w:rsidRPr="00613B41">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9B81D7" w14:textId="709FB6C2" w:rsidR="0020558D" w:rsidRPr="0042063C" w:rsidRDefault="0020558D" w:rsidP="00F458E3">
            <w:pPr>
              <w:pStyle w:val="INDICATORTEXT"/>
              <w:jc w:val="center"/>
              <w:cnfStyle w:val="000000000000" w:firstRow="0" w:lastRow="0" w:firstColumn="0" w:lastColumn="0" w:oddVBand="0" w:evenVBand="0" w:oddHBand="0" w:evenHBand="0" w:firstRowFirstColumn="0" w:firstRowLastColumn="0" w:lastRowFirstColumn="0" w:lastRowLastColumn="0"/>
            </w:pPr>
            <w:r w:rsidRPr="00613B41">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D0BA45" w14:textId="3A3326B7" w:rsidR="0020558D" w:rsidRPr="0042063C" w:rsidRDefault="0020558D" w:rsidP="00F458E3">
            <w:pPr>
              <w:pStyle w:val="INDICATORTEXT"/>
              <w:jc w:val="center"/>
              <w:cnfStyle w:val="000000000000" w:firstRow="0" w:lastRow="0" w:firstColumn="0" w:lastColumn="0" w:oddVBand="0" w:evenVBand="0" w:oddHBand="0" w:evenHBand="0" w:firstRowFirstColumn="0" w:firstRowLastColumn="0" w:lastRowFirstColumn="0" w:lastRowLastColumn="0"/>
            </w:pPr>
            <w:r w:rsidRPr="00613B4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A86C681" w14:textId="3EB91951" w:rsidR="0020558D" w:rsidRPr="0042063C" w:rsidRDefault="0020558D" w:rsidP="00F458E3">
            <w:pPr>
              <w:pStyle w:val="INDICATORTEXT"/>
              <w:jc w:val="center"/>
              <w:cnfStyle w:val="000000000000" w:firstRow="0" w:lastRow="0" w:firstColumn="0" w:lastColumn="0" w:oddVBand="0" w:evenVBand="0" w:oddHBand="0" w:evenHBand="0" w:firstRowFirstColumn="0" w:firstRowLastColumn="0" w:lastRowFirstColumn="0" w:lastRowLastColumn="0"/>
            </w:pPr>
            <w:r w:rsidRPr="00613B41">
              <w:sym w:font="Wingdings" w:char="F071"/>
            </w:r>
          </w:p>
        </w:tc>
      </w:tr>
      <w:tr w:rsidR="00664536" w14:paraId="773CBE56"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0070C0"/>
            </w:tcBorders>
            <w:vAlign w:val="top"/>
          </w:tcPr>
          <w:p w14:paraId="773CBE50" w14:textId="77777777" w:rsidR="00664536" w:rsidRDefault="0066453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51" w14:textId="77777777" w:rsidR="00664536" w:rsidRPr="0042063C" w:rsidRDefault="00664536" w:rsidP="00400166">
            <w:pPr>
              <w:pStyle w:val="INDICATORTEXT"/>
              <w:cnfStyle w:val="000000100000" w:firstRow="0" w:lastRow="0" w:firstColumn="0" w:lastColumn="0" w:oddVBand="0" w:evenVBand="0" w:oddHBand="1" w:evenHBand="0" w:firstRowFirstColumn="0" w:firstRowLastColumn="0" w:lastRowFirstColumn="0" w:lastRowLastColumn="0"/>
            </w:pPr>
            <w:r w:rsidRPr="0042063C">
              <w:t>Evaluate index providers’ ESG incorpor</w:t>
            </w:r>
            <w:r>
              <w:t xml:space="preserve">ation when designing the index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52" w14:textId="77777777" w:rsidR="00664536" w:rsidRPr="0042063C" w:rsidRDefault="0066453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53" w14:textId="77777777" w:rsidR="00664536" w:rsidRPr="0042063C" w:rsidRDefault="0066453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54" w14:textId="77777777" w:rsidR="00664536" w:rsidRPr="0042063C" w:rsidRDefault="0066453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55" w14:textId="77777777" w:rsidR="00664536" w:rsidRPr="0042063C" w:rsidRDefault="00664536" w:rsidP="00400166">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664536" w14:paraId="773CBE5D"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57" w14:textId="77777777" w:rsidR="00664536" w:rsidRDefault="0066453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58" w14:textId="77777777" w:rsidR="00664536" w:rsidRPr="009C2B7F" w:rsidRDefault="00664536" w:rsidP="002D3AD9">
            <w:pPr>
              <w:pStyle w:val="INDICATORTEXT"/>
              <w:cnfStyle w:val="000000000000" w:firstRow="0" w:lastRow="0" w:firstColumn="0" w:lastColumn="0" w:oddVBand="0" w:evenVBand="0" w:oddHBand="0" w:evenHBand="0" w:firstRowFirstColumn="0" w:firstRowLastColumn="0" w:lastRowFirstColumn="0" w:lastRowLastColumn="0"/>
            </w:pPr>
            <w:r>
              <w:t>Other ESG incorporation i</w:t>
            </w:r>
            <w:r w:rsidR="00983A4B">
              <w:t>ssues in your selection process,</w:t>
            </w:r>
            <w:r w:rsidR="00275262">
              <w:t xml:space="preserve"> specify</w:t>
            </w:r>
            <w:r>
              <w:t>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59" w14:textId="77777777" w:rsidR="00664536" w:rsidRPr="0042063C" w:rsidRDefault="0066453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5A" w14:textId="77777777" w:rsidR="00664536" w:rsidRPr="0042063C" w:rsidRDefault="0066453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5B" w14:textId="77777777" w:rsidR="00664536" w:rsidRPr="0042063C" w:rsidRDefault="0066453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5C" w14:textId="77777777" w:rsidR="00664536" w:rsidRPr="0042063C" w:rsidRDefault="00664536" w:rsidP="00400166">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664536" w14:paraId="773CBE60"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5E" w14:textId="77777777" w:rsidR="00664536" w:rsidRDefault="00664536" w:rsidP="00A522D0">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BE5F" w14:textId="77777777" w:rsidR="00664536" w:rsidRPr="002D3AD9" w:rsidRDefault="00664536" w:rsidP="002D3AD9">
            <w:pPr>
              <w:pStyle w:val="INDICATORTEXT"/>
              <w:cnfStyle w:val="000000100000" w:firstRow="0" w:lastRow="0" w:firstColumn="0" w:lastColumn="0" w:oddVBand="0" w:evenVBand="0" w:oddHBand="1" w:evenHBand="0" w:firstRowFirstColumn="0" w:firstRowLastColumn="0" w:lastRowFirstColumn="0" w:lastRowLastColumn="0"/>
              <w:rPr>
                <w:i/>
              </w:rPr>
            </w:pPr>
            <w:r w:rsidRPr="002D3AD9">
              <w:rPr>
                <w:b/>
                <w:i/>
              </w:rPr>
              <w:t>Engagements</w:t>
            </w:r>
          </w:p>
        </w:tc>
      </w:tr>
      <w:tr w:rsidR="00664536" w14:paraId="773CBE67"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61" w14:textId="77777777" w:rsidR="00664536" w:rsidRDefault="0066453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62" w14:textId="77777777" w:rsidR="00664536" w:rsidRPr="00112413" w:rsidRDefault="00664536" w:rsidP="00664536">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Discuss </w:t>
            </w:r>
            <w:r>
              <w:t xml:space="preserve">the managers’ </w:t>
            </w:r>
            <w:r w:rsidRPr="0042063C">
              <w:t xml:space="preserve">engagement processes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63" w14:textId="77777777" w:rsidR="00664536" w:rsidRPr="00112413"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64"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65"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66"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t>n/a</w:t>
            </w:r>
          </w:p>
        </w:tc>
      </w:tr>
      <w:tr w:rsidR="00664536" w14:paraId="773CBE6E"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68" w14:textId="77777777" w:rsidR="00664536" w:rsidRDefault="0066453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69" w14:textId="77777777" w:rsidR="00664536" w:rsidRPr="00112413" w:rsidRDefault="00664536" w:rsidP="00664536">
            <w:pPr>
              <w:pStyle w:val="INDICATORTEXT"/>
              <w:cnfStyle w:val="000000100000" w:firstRow="0" w:lastRow="0" w:firstColumn="0" w:lastColumn="0" w:oddVBand="0" w:evenVBand="0" w:oddHBand="1" w:evenHBand="0" w:firstRowFirstColumn="0" w:firstRowLastColumn="0" w:lastRowFirstColumn="0" w:lastRowLastColumn="0"/>
            </w:pPr>
            <w:r w:rsidRPr="0042063C">
              <w:t>Discuss the role managers have played in influencing companies’ ESG practices and performance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6A" w14:textId="77777777" w:rsidR="00664536" w:rsidRPr="00112413"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6B"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6C"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6D"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42063C">
              <w:t>n/a</w:t>
            </w:r>
          </w:p>
        </w:tc>
      </w:tr>
      <w:tr w:rsidR="00664536" w14:paraId="773CBE75"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6F" w14:textId="77777777" w:rsidR="00664536" w:rsidRDefault="0066453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70" w14:textId="77777777" w:rsidR="00664536" w:rsidRPr="00112413" w:rsidRDefault="00664536" w:rsidP="00664536">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Discuss how information gained though engagement </w:t>
            </w:r>
            <w:r>
              <w:t>is incorporated into</w:t>
            </w:r>
            <w:r w:rsidRPr="0042063C">
              <w:t xml:space="preserve"> investment decision-making</w:t>
            </w:r>
            <w:r>
              <w:t xml:space="preserv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71" w14:textId="77777777" w:rsidR="00664536" w:rsidRPr="00112413"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72"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73"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74"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t>n/a</w:t>
            </w:r>
          </w:p>
        </w:tc>
      </w:tr>
      <w:tr w:rsidR="00664536" w14:paraId="773CBE7D"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76" w14:textId="77777777" w:rsidR="00664536" w:rsidRDefault="0066453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77" w14:textId="77777777" w:rsidR="00664536" w:rsidRDefault="00664536" w:rsidP="00664536">
            <w:pPr>
              <w:pStyle w:val="INDICATORTEXT"/>
              <w:cnfStyle w:val="000000100000" w:firstRow="0" w:lastRow="0" w:firstColumn="0" w:lastColumn="0" w:oddVBand="0" w:evenVBand="0" w:oddHBand="1" w:evenHBand="0" w:firstRowFirstColumn="0" w:firstRowLastColumn="0" w:lastRowFirstColumn="0" w:lastRowLastColumn="0"/>
            </w:pPr>
            <w:r>
              <w:t>Other engagement issues in your selection process</w:t>
            </w:r>
            <w:r w:rsidR="00983A4B">
              <w:t>,</w:t>
            </w:r>
            <w:r>
              <w:t xml:space="preserve"> </w:t>
            </w:r>
          </w:p>
          <w:p w14:paraId="773CBE78" w14:textId="77777777" w:rsidR="00664536" w:rsidRPr="009C2B7F" w:rsidRDefault="00664536" w:rsidP="00275262">
            <w:pPr>
              <w:pStyle w:val="INDICATORTEXT"/>
              <w:cnfStyle w:val="000000100000" w:firstRow="0" w:lastRow="0" w:firstColumn="0" w:lastColumn="0" w:oddVBand="0" w:evenVBand="0" w:oddHBand="1" w:evenHBand="0" w:firstRowFirstColumn="0" w:firstRowLastColumn="0" w:lastRowFirstColumn="0" w:lastRowLastColumn="0"/>
            </w:pPr>
            <w:r>
              <w:t>specify___________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79"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7A"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7B"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7C" w14:textId="77777777" w:rsidR="00664536" w:rsidRPr="0042063C" w:rsidRDefault="00983A4B"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42063C">
              <w:t>n/a</w:t>
            </w:r>
          </w:p>
        </w:tc>
      </w:tr>
      <w:tr w:rsidR="00664536" w14:paraId="773CBE80"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7E" w14:textId="77777777" w:rsidR="00664536" w:rsidRPr="00664536" w:rsidRDefault="00664536" w:rsidP="00A522D0">
            <w:pPr>
              <w:pStyle w:val="INDICATORNUMBER"/>
              <w:rPr>
                <w:rStyle w:val="IntenseEmphasis"/>
                <w:b/>
                <w:bCs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BE7F" w14:textId="77777777" w:rsidR="00664536" w:rsidRPr="00664536" w:rsidRDefault="00664536" w:rsidP="00664536">
            <w:pPr>
              <w:pStyle w:val="INDICATORTEXT"/>
              <w:cnfStyle w:val="000000000000" w:firstRow="0" w:lastRow="0" w:firstColumn="0" w:lastColumn="0" w:oddVBand="0" w:evenVBand="0" w:oddHBand="0" w:evenHBand="0" w:firstRowFirstColumn="0" w:firstRowLastColumn="0" w:lastRowFirstColumn="0" w:lastRowLastColumn="0"/>
              <w:rPr>
                <w:i/>
              </w:rPr>
            </w:pPr>
            <w:r w:rsidRPr="00664536">
              <w:rPr>
                <w:b/>
                <w:i/>
              </w:rPr>
              <w:t>(Proxy) voting</w:t>
            </w:r>
          </w:p>
        </w:tc>
      </w:tr>
      <w:tr w:rsidR="00664536" w14:paraId="773CBE87"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81" w14:textId="77777777" w:rsidR="00664536" w:rsidRDefault="0066453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82" w14:textId="77777777" w:rsidR="00664536" w:rsidRPr="0042063C" w:rsidRDefault="00664536" w:rsidP="00664536">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Discuss </w:t>
            </w:r>
            <w:r>
              <w:t xml:space="preserve">the </w:t>
            </w:r>
            <w:r w:rsidRPr="0042063C">
              <w:t>managers</w:t>
            </w:r>
            <w:r w:rsidRPr="00A679A0">
              <w:t xml:space="preserve">’ </w:t>
            </w:r>
            <w:r w:rsidRPr="00112413">
              <w:t>voting processes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83" w14:textId="77777777" w:rsidR="00664536" w:rsidRPr="00112413"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84"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85"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86"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tc>
      </w:tr>
      <w:tr w:rsidR="00664536" w14:paraId="773CBE8E" w14:textId="77777777" w:rsidTr="00BE2D5A">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88" w14:textId="77777777" w:rsidR="00664536" w:rsidRDefault="0066453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89" w14:textId="77777777" w:rsidR="00664536" w:rsidRPr="00112413" w:rsidRDefault="00664536" w:rsidP="00664536">
            <w:pPr>
              <w:pStyle w:val="INDICATORTEXT"/>
              <w:cnfStyle w:val="000000000000" w:firstRow="0" w:lastRow="0" w:firstColumn="0" w:lastColumn="0" w:oddVBand="0" w:evenVBand="0" w:oddHBand="0" w:evenHBand="0" w:firstRowFirstColumn="0" w:firstRowLastColumn="0" w:lastRowFirstColumn="0" w:lastRowLastColumn="0"/>
            </w:pPr>
            <w:r w:rsidRPr="0042063C">
              <w:t>Discuss how information</w:t>
            </w:r>
            <w:r>
              <w:t xml:space="preserve"> gained through research for (proxy) voting is used in investment-decision making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8A" w14:textId="77777777" w:rsidR="00664536" w:rsidRPr="00112413"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8B"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8C"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8D"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p>
        </w:tc>
      </w:tr>
      <w:tr w:rsidR="00664536" w14:paraId="773CBE96" w14:textId="77777777" w:rsidTr="00BE2D5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8F" w14:textId="77777777" w:rsidR="00664536" w:rsidRDefault="0066453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90" w14:textId="77777777" w:rsidR="00664536" w:rsidRDefault="00664536" w:rsidP="00664536">
            <w:pPr>
              <w:pStyle w:val="INDICATORTEXT"/>
              <w:cnfStyle w:val="000000100000" w:firstRow="0" w:lastRow="0" w:firstColumn="0" w:lastColumn="0" w:oddVBand="0" w:evenVBand="0" w:oddHBand="1" w:evenHBand="0" w:firstRowFirstColumn="0" w:firstRowLastColumn="0" w:lastRowFirstColumn="0" w:lastRowLastColumn="0"/>
            </w:pPr>
            <w:r>
              <w:t>Other (proxy) voting issues in your selection process</w:t>
            </w:r>
            <w:r w:rsidR="00983A4B">
              <w:t>,</w:t>
            </w:r>
            <w:r>
              <w:t xml:space="preserve"> </w:t>
            </w:r>
          </w:p>
          <w:p w14:paraId="773CBE91" w14:textId="77777777" w:rsidR="00664536" w:rsidRPr="009C2B7F" w:rsidRDefault="00664536" w:rsidP="00664536">
            <w:pPr>
              <w:pStyle w:val="INDICATORTEXT"/>
              <w:cnfStyle w:val="000000100000" w:firstRow="0" w:lastRow="0" w:firstColumn="0" w:lastColumn="0" w:oddVBand="0" w:evenVBand="0" w:oddHBand="1" w:evenHBand="0" w:firstRowFirstColumn="0" w:firstRowLastColumn="0" w:lastRowFirstColumn="0" w:lastRowLastColumn="0"/>
            </w:pPr>
            <w:r>
              <w:t>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92"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93"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94"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95" w14:textId="77777777" w:rsidR="00664536" w:rsidRPr="0042063C" w:rsidRDefault="00664536" w:rsidP="00CE4CCD">
            <w:pPr>
              <w:pStyle w:val="INDICATORTEXT"/>
              <w:jc w:val="center"/>
              <w:cnfStyle w:val="000000100000" w:firstRow="0" w:lastRow="0" w:firstColumn="0" w:lastColumn="0" w:oddVBand="0" w:evenVBand="0" w:oddHBand="1" w:evenHBand="0" w:firstRowFirstColumn="0" w:firstRowLastColumn="0" w:lastRowFirstColumn="0" w:lastRowLastColumn="0"/>
            </w:pPr>
            <w:r>
              <w:t>n/a</w:t>
            </w:r>
          </w:p>
        </w:tc>
      </w:tr>
      <w:tr w:rsidR="00664536" w14:paraId="773CBE9D"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E97" w14:textId="77777777" w:rsidR="00664536" w:rsidRDefault="00664536" w:rsidP="00A522D0">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98" w14:textId="77777777" w:rsidR="00664536" w:rsidRPr="00167354" w:rsidRDefault="00664536" w:rsidP="00664536">
            <w:pPr>
              <w:pStyle w:val="INDICATORTEXT"/>
              <w:cnfStyle w:val="000000000000" w:firstRow="0" w:lastRow="0" w:firstColumn="0" w:lastColumn="0" w:oddVBand="0" w:evenVBand="0" w:oddHBand="0" w:evenHBand="0" w:firstRowFirstColumn="0" w:firstRowLastColumn="0" w:lastRowFirstColumn="0" w:lastRowLastColumn="0"/>
            </w:pPr>
            <w:r w:rsidRPr="00167354">
              <w:t>None of the abov</w:t>
            </w:r>
            <w:r>
              <w:t>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99"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9A" w14:textId="77777777" w:rsidR="00664536" w:rsidRPr="0042063C" w:rsidRDefault="00664536"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9B" w14:textId="77777777" w:rsidR="00664536" w:rsidRPr="0042063C" w:rsidRDefault="00983A4B"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E9C" w14:textId="77777777" w:rsidR="00664536" w:rsidRPr="0042063C" w:rsidRDefault="00983A4B" w:rsidP="00CE4CCD">
            <w:pPr>
              <w:pStyle w:val="INDICATORTEXT"/>
              <w:jc w:val="center"/>
              <w:cnfStyle w:val="000000000000" w:firstRow="0" w:lastRow="0" w:firstColumn="0" w:lastColumn="0" w:oddVBand="0" w:evenVBand="0" w:oddHBand="0" w:evenHBand="0" w:firstRowFirstColumn="0" w:firstRowLastColumn="0" w:lastRowFirstColumn="0" w:lastRowLastColumn="0"/>
            </w:pPr>
            <w:r w:rsidRPr="0042063C">
              <w:t>n/a</w:t>
            </w:r>
          </w:p>
        </w:tc>
      </w:tr>
      <w:tr w:rsidR="00664536" w14:paraId="773CBEA1" w14:textId="77777777" w:rsidTr="00EC039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vAlign w:val="top"/>
          </w:tcPr>
          <w:p w14:paraId="773CBE9E" w14:textId="77777777" w:rsidR="00664536" w:rsidRPr="00AE100E" w:rsidRDefault="00664536" w:rsidP="002D7D69">
            <w:pPr>
              <w:pStyle w:val="INDICATORNUMBER"/>
              <w:rPr>
                <w:rStyle w:val="IntenseEmphasis"/>
                <w:b/>
                <w:bCs w:val="0"/>
                <w:i w:val="0"/>
                <w:iCs w:val="0"/>
                <w:color w:val="595959"/>
              </w:rPr>
            </w:pPr>
            <w:r>
              <w:rPr>
                <w:rStyle w:val="IntenseEmphasis"/>
                <w:b/>
                <w:bCs w:val="0"/>
                <w:i w:val="0"/>
                <w:iCs w:val="0"/>
                <w:color w:val="595959"/>
              </w:rPr>
              <w:t xml:space="preserve">SAM </w:t>
            </w:r>
            <w:r w:rsidR="002D7D69">
              <w:rPr>
                <w:rStyle w:val="IntenseEmphasis"/>
                <w:b/>
                <w:bCs w:val="0"/>
                <w:i w:val="0"/>
                <w:iCs w:val="0"/>
                <w:color w:val="595959"/>
              </w:rPr>
              <w:t>06.2</w:t>
            </w:r>
          </w:p>
        </w:tc>
        <w:tc>
          <w:tcPr>
            <w:tcW w:w="8129" w:type="dxa"/>
            <w:gridSpan w:val="5"/>
            <w:tcBorders>
              <w:top w:val="single" w:sz="4" w:space="0" w:color="0070C0"/>
              <w:right w:val="single" w:sz="4" w:space="0" w:color="0070C0"/>
            </w:tcBorders>
            <w:shd w:val="clear" w:color="auto" w:fill="DAEEF3" w:themeFill="accent5" w:themeFillTint="33"/>
          </w:tcPr>
          <w:p w14:paraId="773CBE9F" w14:textId="77777777" w:rsidR="002D7D69" w:rsidRPr="002D7D69" w:rsidRDefault="002D7D69" w:rsidP="00A522D0">
            <w:pPr>
              <w:pStyle w:val="INDICATORTEXT"/>
              <w:cnfStyle w:val="000000100000" w:firstRow="0" w:lastRow="0" w:firstColumn="0" w:lastColumn="0" w:oddVBand="0" w:evenVBand="0" w:oddHBand="1" w:evenHBand="0" w:firstRowFirstColumn="0" w:firstRowLastColumn="0" w:lastRowFirstColumn="0" w:lastRowLastColumn="0"/>
            </w:pPr>
            <w:r w:rsidRPr="002D7D69">
              <w:t xml:space="preserve">Provide additional </w:t>
            </w:r>
            <w:r w:rsidR="005F516F">
              <w:t>information</w:t>
            </w:r>
            <w:r w:rsidRPr="002D7D69">
              <w:t xml:space="preserve"> relevant to your organisation's selection approach for listed assets.</w:t>
            </w:r>
            <w:r w:rsidRPr="002D7D69" w:rsidDel="00E56712">
              <w:t xml:space="preserve"> </w:t>
            </w:r>
          </w:p>
          <w:p w14:paraId="773CBEA0" w14:textId="77777777" w:rsidR="00664536" w:rsidRPr="005B4C52" w:rsidRDefault="00664536" w:rsidP="00A522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2D7D69" w14:paraId="773CBEA4" w14:textId="77777777" w:rsidTr="00EC039D">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vAlign w:val="top"/>
          </w:tcPr>
          <w:p w14:paraId="773CBEA2" w14:textId="77777777" w:rsidR="002D7D69" w:rsidRDefault="002D7D69" w:rsidP="00A522D0">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773CBEA3" w14:textId="77777777" w:rsidR="002D7D69" w:rsidRDefault="002D7D69" w:rsidP="00A522D0">
            <w:pPr>
              <w:pStyle w:val="INDICATORTEXT"/>
              <w:cnfStyle w:val="000000000000" w:firstRow="0" w:lastRow="0" w:firstColumn="0" w:lastColumn="0" w:oddVBand="0" w:evenVBand="0" w:oddHBand="0" w:evenHBand="0" w:firstRowFirstColumn="0" w:firstRowLastColumn="0" w:lastRowFirstColumn="0" w:lastRowLastColumn="0"/>
            </w:pPr>
          </w:p>
        </w:tc>
      </w:tr>
    </w:tbl>
    <w:p w14:paraId="773CBEA5" w14:textId="77777777" w:rsidR="0074218C" w:rsidRDefault="0074218C" w:rsidP="00EB455C">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B455C" w14:paraId="773CBEA8" w14:textId="77777777" w:rsidTr="005E51F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BEA6" w14:textId="77777777" w:rsidR="00EB455C" w:rsidRPr="00DC20FA" w:rsidRDefault="00EB455C"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06</w:t>
            </w:r>
          </w:p>
        </w:tc>
        <w:tc>
          <w:tcPr>
            <w:tcW w:w="8075" w:type="dxa"/>
          </w:tcPr>
          <w:p w14:paraId="773CBEA7" w14:textId="77777777" w:rsidR="00EB455C" w:rsidRPr="00DC20FA" w:rsidRDefault="00EB455C"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B455C" w:rsidRPr="00D5451C" w14:paraId="773CBEAB" w14:textId="77777777" w:rsidTr="005E51F7">
        <w:trPr>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BEA9" w14:textId="77777777" w:rsidR="00EB455C" w:rsidRPr="000D72DF" w:rsidRDefault="00EB455C" w:rsidP="00B74465">
            <w:pPr>
              <w:pStyle w:val="INDICATORNUMBER"/>
              <w:rPr>
                <w:rStyle w:val="IntenseEmphasis"/>
                <w:b/>
                <w:bCs w:val="0"/>
                <w:i w:val="0"/>
                <w:iCs w:val="0"/>
              </w:rPr>
            </w:pPr>
            <w:r>
              <w:rPr>
                <w:rStyle w:val="IntenseEmphasis"/>
                <w:b/>
                <w:bCs w:val="0"/>
                <w:i w:val="0"/>
                <w:iCs w:val="0"/>
                <w:color w:val="595959"/>
              </w:rPr>
              <w:t>SAM 06</w:t>
            </w:r>
          </w:p>
        </w:tc>
        <w:tc>
          <w:tcPr>
            <w:tcW w:w="8075" w:type="dxa"/>
          </w:tcPr>
          <w:p w14:paraId="773CBEAA" w14:textId="77777777" w:rsidR="00EB455C" w:rsidRPr="001C0916" w:rsidRDefault="00EB455C" w:rsidP="00B7446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EB455C">
              <w:rPr>
                <w:szCs w:val="18"/>
              </w:rPr>
              <w:t xml:space="preserve">This indicator seeks information about the typical </w:t>
            </w:r>
            <w:r w:rsidRPr="003804D7">
              <w:rPr>
                <w:szCs w:val="18"/>
              </w:rPr>
              <w:t>processes in place and actions taken by your organisation during manager selection (even if managers</w:t>
            </w:r>
            <w:r w:rsidRPr="00EB455C">
              <w:rPr>
                <w:szCs w:val="18"/>
              </w:rPr>
              <w:t xml:space="preserve"> have not been selected or reappointed during the reporting year).   If these processes are implemented only in a minority of cases, do not report them here in the pre-selected options, but do describe these cases in the Additional Information field at the end of this indicator.</w:t>
            </w:r>
          </w:p>
        </w:tc>
      </w:tr>
      <w:tr w:rsidR="00EB455C" w:rsidRPr="00D5451C" w14:paraId="773CBEB2" w14:textId="77777777" w:rsidTr="005E51F7">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73CBEAC" w14:textId="77777777" w:rsidR="00EB455C" w:rsidRPr="000D72DF" w:rsidRDefault="00EB455C" w:rsidP="00EB455C">
            <w:pPr>
              <w:pStyle w:val="INDICATORNUMBER"/>
              <w:rPr>
                <w:rStyle w:val="IntenseEmphasis"/>
                <w:b/>
                <w:bCs w:val="0"/>
                <w:i w:val="0"/>
                <w:iCs w:val="0"/>
              </w:rPr>
            </w:pPr>
            <w:r>
              <w:rPr>
                <w:rStyle w:val="IntenseEmphasis"/>
                <w:b/>
                <w:bCs w:val="0"/>
                <w:i w:val="0"/>
                <w:iCs w:val="0"/>
                <w:color w:val="595959"/>
              </w:rPr>
              <w:t>SAM 06.1</w:t>
            </w:r>
          </w:p>
        </w:tc>
        <w:tc>
          <w:tcPr>
            <w:tcW w:w="8075" w:type="dxa"/>
            <w:tcBorders>
              <w:bottom w:val="single" w:sz="4" w:space="0" w:color="A6A6A6" w:themeColor="background1" w:themeShade="A6"/>
            </w:tcBorders>
          </w:tcPr>
          <w:p w14:paraId="773CBEAD" w14:textId="77777777" w:rsidR="00EB455C" w:rsidRPr="009C4EDF" w:rsidRDefault="00EB455C" w:rsidP="00EB455C">
            <w:pPr>
              <w:pStyle w:val="INDICATORTEXT"/>
              <w:jc w:val="both"/>
              <w:cnfStyle w:val="000000000000" w:firstRow="0" w:lastRow="0" w:firstColumn="0" w:lastColumn="0" w:oddVBand="0" w:evenVBand="0" w:oddHBand="0" w:evenHBand="0" w:firstRowFirstColumn="0" w:firstRowLastColumn="0" w:lastRowFirstColumn="0" w:lastRowLastColumn="0"/>
            </w:pPr>
            <w:r w:rsidRPr="009C4EDF">
              <w:t>Here is some further guidance on some of the processes your selection may cover:</w:t>
            </w:r>
          </w:p>
          <w:p w14:paraId="773CBEAE" w14:textId="77777777" w:rsidR="00EB455C" w:rsidRPr="009C4EDF" w:rsidRDefault="00EB455C" w:rsidP="00EB455C">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9C4EDF">
              <w:rPr>
                <w:b/>
              </w:rPr>
              <w:t>ESG Incorporation</w:t>
            </w:r>
          </w:p>
          <w:p w14:paraId="4E4DEF28" w14:textId="77777777" w:rsidR="008272A7" w:rsidRDefault="00EB455C" w:rsidP="00EB455C">
            <w:pPr>
              <w:pStyle w:val="INDICATORTEXT"/>
              <w:jc w:val="both"/>
              <w:cnfStyle w:val="000000000000" w:firstRow="0" w:lastRow="0" w:firstColumn="0" w:lastColumn="0" w:oddVBand="0" w:evenVBand="0" w:oddHBand="0" w:evenHBand="0" w:firstRowFirstColumn="0" w:firstRowLastColumn="0" w:lastRowFirstColumn="0" w:lastRowLastColumn="0"/>
            </w:pPr>
            <w:r w:rsidRPr="009C4EDF">
              <w:t xml:space="preserve">For examples of how asset owner signatories are incorporating ESG considerations into their selection, appointment and monitoring of external managers, see </w:t>
            </w:r>
            <w:hyperlink r:id="rId39" w:history="1">
              <w:r w:rsidRPr="00983A4B">
                <w:rPr>
                  <w:i/>
                  <w:color w:val="0070C0"/>
                  <w:u w:val="single"/>
                </w:rPr>
                <w:t>Aligning Expectations: Guidance for asset owners on incorporating ESG factors into manager selection, appointment and monitoring</w:t>
              </w:r>
            </w:hyperlink>
            <w:r w:rsidRPr="009C4EDF">
              <w:t>, by the PRI, February 2013.</w:t>
            </w:r>
          </w:p>
          <w:p w14:paraId="773CBEB0" w14:textId="1EDCA920" w:rsidR="00EB455C" w:rsidRPr="009C4EDF" w:rsidRDefault="00EB455C" w:rsidP="00EB455C">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9C4EDF">
              <w:rPr>
                <w:b/>
              </w:rPr>
              <w:t>Disclosure</w:t>
            </w:r>
          </w:p>
          <w:p w14:paraId="773CBEB1" w14:textId="77777777" w:rsidR="00EB455C" w:rsidRPr="00837EA2" w:rsidRDefault="00EB455C" w:rsidP="00EB455C">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9C4EDF">
              <w:t>Examples of managers’ responsible investment disclosure could include client reports, public RI reports, evidence of commitment to relevant responsible investment codes, principles or initiatives such as the UK, EU and South African Stewardship codes and the PRI (response to Reporting Framework).</w:t>
            </w:r>
          </w:p>
        </w:tc>
      </w:tr>
      <w:tr w:rsidR="00EB455C" w:rsidRPr="00D5451C" w14:paraId="773CBEB5" w14:textId="77777777" w:rsidTr="005E51F7">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73CBEB3" w14:textId="77777777" w:rsidR="00EB455C" w:rsidRDefault="00EB455C" w:rsidP="00EB455C">
            <w:pPr>
              <w:pStyle w:val="INDICATORNUMBER"/>
              <w:rPr>
                <w:rStyle w:val="IntenseEmphasis"/>
                <w:b/>
                <w:bCs w:val="0"/>
                <w:i w:val="0"/>
                <w:iCs w:val="0"/>
                <w:color w:val="595959"/>
              </w:rPr>
            </w:pPr>
            <w:r>
              <w:rPr>
                <w:rStyle w:val="IntenseEmphasis"/>
                <w:b/>
                <w:bCs w:val="0"/>
                <w:i w:val="0"/>
                <w:iCs w:val="0"/>
                <w:color w:val="595959"/>
              </w:rPr>
              <w:t>SAM 06.2</w:t>
            </w:r>
          </w:p>
        </w:tc>
        <w:tc>
          <w:tcPr>
            <w:tcW w:w="8075" w:type="dxa"/>
            <w:tcBorders>
              <w:bottom w:val="single" w:sz="4" w:space="0" w:color="A6A6A6" w:themeColor="background1" w:themeShade="A6"/>
            </w:tcBorders>
          </w:tcPr>
          <w:p w14:paraId="773CBEB4" w14:textId="77777777" w:rsidR="00EB455C" w:rsidRPr="00232C82" w:rsidRDefault="00EB455C"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B455C">
              <w:rPr>
                <w:szCs w:val="18"/>
              </w:rPr>
              <w:t>This may include a discussion of, for example, any differences between mandates, strategies or markets.</w:t>
            </w:r>
          </w:p>
        </w:tc>
      </w:tr>
    </w:tbl>
    <w:p w14:paraId="03FD79D8" w14:textId="77777777" w:rsidR="0020558D" w:rsidRDefault="0020558D"/>
    <w:tbl>
      <w:tblPr>
        <w:tblStyle w:val="SubSubSectionMISCTableMANDATORY"/>
        <w:tblW w:w="9209" w:type="dxa"/>
        <w:tblInd w:w="5" w:type="dxa"/>
        <w:tblLook w:val="06A0" w:firstRow="1" w:lastRow="0" w:firstColumn="1" w:lastColumn="0" w:noHBand="1" w:noVBand="1"/>
      </w:tblPr>
      <w:tblGrid>
        <w:gridCol w:w="1134"/>
        <w:gridCol w:w="8075"/>
      </w:tblGrid>
      <w:tr w:rsidR="00EB455C" w14:paraId="773CBEB7" w14:textId="77777777" w:rsidTr="005E51F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shd w:val="clear" w:color="auto" w:fill="E7E7E7"/>
          </w:tcPr>
          <w:p w14:paraId="773CBEB6" w14:textId="77777777" w:rsidR="00EB455C" w:rsidRPr="00A62DF0" w:rsidRDefault="00EB455C" w:rsidP="00B74465">
            <w:pPr>
              <w:pStyle w:val="INDICATORNUMBER"/>
              <w:rPr>
                <w:rStyle w:val="IntenseEmphasis"/>
                <w:b/>
                <w:bCs w:val="0"/>
                <w:i w:val="0"/>
                <w:iCs w:val="0"/>
                <w:color w:val="595959"/>
              </w:rPr>
            </w:pPr>
            <w:r w:rsidRPr="00A62DF0">
              <w:rPr>
                <w:rStyle w:val="IntenseEmphasis"/>
                <w:b/>
                <w:bCs w:val="0"/>
                <w:i w:val="0"/>
                <w:iCs w:val="0"/>
                <w:color w:val="595959"/>
              </w:rPr>
              <w:t>LOGIC</w:t>
            </w:r>
          </w:p>
        </w:tc>
      </w:tr>
      <w:tr w:rsidR="00EB455C" w:rsidRPr="00D5451C" w14:paraId="773CBEC0" w14:textId="77777777" w:rsidTr="005E51F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773CBEB8" w14:textId="77777777" w:rsidR="00EB455C" w:rsidRPr="000D72DF" w:rsidRDefault="00EB455C" w:rsidP="00B74465">
            <w:pPr>
              <w:pStyle w:val="INDICATORNUMBER"/>
              <w:rPr>
                <w:rStyle w:val="IntenseEmphasis"/>
                <w:b/>
                <w:bCs w:val="0"/>
                <w:i w:val="0"/>
                <w:iCs w:val="0"/>
              </w:rPr>
            </w:pPr>
            <w:r>
              <w:rPr>
                <w:rStyle w:val="IntenseEmphasis"/>
                <w:b/>
                <w:bCs w:val="0"/>
                <w:i w:val="0"/>
                <w:iCs w:val="0"/>
                <w:color w:val="595959"/>
              </w:rPr>
              <w:t>SAM 0</w:t>
            </w:r>
            <w:r w:rsidR="00A50AFF">
              <w:rPr>
                <w:rStyle w:val="IntenseEmphasis"/>
                <w:b/>
                <w:bCs w:val="0"/>
                <w:i w:val="0"/>
                <w:iCs w:val="0"/>
                <w:color w:val="595959"/>
              </w:rPr>
              <w:t>6</w:t>
            </w:r>
          </w:p>
        </w:tc>
        <w:tc>
          <w:tcPr>
            <w:tcW w:w="8075" w:type="dxa"/>
            <w:tcBorders>
              <w:top w:val="single" w:sz="4" w:space="0" w:color="A6A6A6" w:themeColor="background1" w:themeShade="A6"/>
              <w:bottom w:val="single" w:sz="4" w:space="0" w:color="A6A6A6" w:themeColor="background1" w:themeShade="A6"/>
            </w:tcBorders>
          </w:tcPr>
          <w:p w14:paraId="773CBEB9" w14:textId="77777777" w:rsidR="00A50AFF" w:rsidRPr="009C4EDF" w:rsidRDefault="00A514B4"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A514B4">
              <w:t xml:space="preserve">The </w:t>
            </w:r>
            <w:r w:rsidR="00A50AFF" w:rsidRPr="004B7DFB">
              <w:rPr>
                <w:b/>
              </w:rPr>
              <w:t>General</w:t>
            </w:r>
            <w:r w:rsidRPr="00802299">
              <w:t xml:space="preserve"> part of this indicator </w:t>
            </w:r>
            <w:r w:rsidR="00A50AFF" w:rsidRPr="00A514B4">
              <w:t>will</w:t>
            </w:r>
            <w:r w:rsidR="00A50AFF" w:rsidRPr="009C4EDF">
              <w:t xml:space="preserve"> be applicable if you report </w:t>
            </w:r>
            <w:r w:rsidR="009C4EDF">
              <w:t>‘</w:t>
            </w:r>
            <w:r w:rsidR="00A50AFF" w:rsidRPr="009C4EDF">
              <w:t>Selection</w:t>
            </w:r>
            <w:r w:rsidR="009C4EDF">
              <w:t>’</w:t>
            </w:r>
            <w:r w:rsidR="00A50AFF" w:rsidRPr="009C4EDF">
              <w:t xml:space="preserve"> for the relevant asset class in </w:t>
            </w:r>
            <w:r w:rsidR="009C4EDF">
              <w:t>[</w:t>
            </w:r>
            <w:r w:rsidR="00A50AFF" w:rsidRPr="009C4EDF">
              <w:t>03</w:t>
            </w:r>
            <w:r w:rsidR="009C4EDF">
              <w:t>]</w:t>
            </w:r>
            <w:r w:rsidR="00A50AFF" w:rsidRPr="009C4EDF">
              <w:t>.</w:t>
            </w:r>
          </w:p>
          <w:p w14:paraId="773CBEBA" w14:textId="77777777" w:rsidR="00A50AFF" w:rsidRPr="00802299" w:rsidRDefault="004B7DFB" w:rsidP="006526A9">
            <w:pPr>
              <w:pStyle w:val="INDICATORTEXT"/>
              <w:widowControl w:val="0"/>
              <w:autoSpaceDE w:val="0"/>
              <w:autoSpaceDN w:val="0"/>
              <w:adjustRightInd w:val="0"/>
              <w:spacing w:line="276" w:lineRule="auto"/>
              <w:jc w:val="both"/>
              <w:cnfStyle w:val="000000000000" w:firstRow="0" w:lastRow="0" w:firstColumn="0" w:lastColumn="0" w:oddVBand="0" w:evenVBand="0" w:oddHBand="0" w:evenHBand="0" w:firstRowFirstColumn="0" w:firstRowLastColumn="0" w:lastRowFirstColumn="0" w:lastRowLastColumn="0"/>
            </w:pPr>
            <w:r w:rsidRPr="00802299">
              <w:t xml:space="preserve">The </w:t>
            </w:r>
            <w:r w:rsidR="00A50AFF" w:rsidRPr="004B7DFB">
              <w:rPr>
                <w:b/>
              </w:rPr>
              <w:t>ESG incorporation</w:t>
            </w:r>
            <w:r w:rsidRPr="00802299">
              <w:t xml:space="preserve"> part of this indicator is applicable if you report that you require your external managers to </w:t>
            </w:r>
            <w:r w:rsidR="00DB5D0B">
              <w:t xml:space="preserve">implement ESG incorporation strategies </w:t>
            </w:r>
            <w:r w:rsidRPr="00802299">
              <w:t xml:space="preserve">on your behalf in </w:t>
            </w:r>
            <w:r w:rsidR="00DB5D0B">
              <w:t>[05.1</w:t>
            </w:r>
            <w:r w:rsidRPr="00802299">
              <w:t xml:space="preserve">], for one or more asset classes. </w:t>
            </w:r>
          </w:p>
          <w:p w14:paraId="773CBEBB" w14:textId="77777777" w:rsidR="00A50AFF" w:rsidRPr="009C4EDF" w:rsidRDefault="00902C36"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t xml:space="preserve">Within </w:t>
            </w:r>
            <w:r w:rsidR="004317C3">
              <w:t>this part of the indicator</w:t>
            </w:r>
            <w:r>
              <w:t>, o</w:t>
            </w:r>
            <w:r w:rsidR="00A50AFF" w:rsidRPr="009C4EDF">
              <w:t xml:space="preserve">ption ‘Assess how the manager incentivises brokers to provide ESG research’ is </w:t>
            </w:r>
            <w:r w:rsidR="005B7BA4">
              <w:t xml:space="preserve">only applicable if you reported </w:t>
            </w:r>
            <w:r w:rsidR="0003240C">
              <w:t>‘</w:t>
            </w:r>
            <w:r w:rsidR="005B7BA4">
              <w:t>Active – Fundamental or other active</w:t>
            </w:r>
            <w:r w:rsidR="0003240C">
              <w:t>’</w:t>
            </w:r>
            <w:r w:rsidR="001441B7">
              <w:t xml:space="preserve"> in [04]</w:t>
            </w:r>
            <w:r w:rsidR="009C4EDF">
              <w:t>.</w:t>
            </w:r>
            <w:r>
              <w:t xml:space="preserve"> </w:t>
            </w:r>
            <w:r w:rsidR="00A50AFF" w:rsidRPr="009C4EDF">
              <w:t xml:space="preserve">Option ‘Evaluate index providers’ ESG incorporation when designing the index’ </w:t>
            </w:r>
            <w:r w:rsidR="008601C8">
              <w:t xml:space="preserve">is only applicable if you reported </w:t>
            </w:r>
            <w:r w:rsidR="0003240C">
              <w:t xml:space="preserve">‘Passive’ </w:t>
            </w:r>
            <w:r w:rsidR="00D25A6D">
              <w:t>in [04]</w:t>
            </w:r>
            <w:r w:rsidR="005F516F">
              <w:t xml:space="preserve"> and in [05] that you incorporate ESG issues for any applicable listed asset class.</w:t>
            </w:r>
          </w:p>
          <w:p w14:paraId="773CBEBC" w14:textId="77777777" w:rsidR="00A50AFF" w:rsidRDefault="00DB5D0B"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802299">
              <w:t xml:space="preserve">The </w:t>
            </w:r>
            <w:r w:rsidR="00A50AFF" w:rsidRPr="009C4EDF">
              <w:rPr>
                <w:b/>
              </w:rPr>
              <w:t>Engagements</w:t>
            </w:r>
            <w:r>
              <w:rPr>
                <w:b/>
              </w:rPr>
              <w:t xml:space="preserve"> </w:t>
            </w:r>
            <w:r w:rsidRPr="00DA62C4">
              <w:t xml:space="preserve">part of this indicator is applicable if you report that you require your external managers to engage on your behalf in [05.2], </w:t>
            </w:r>
            <w:r w:rsidR="00EE1933">
              <w:t xml:space="preserve">for Listed Equity and/or Fixed Income – corporate. </w:t>
            </w:r>
          </w:p>
          <w:p w14:paraId="773CBEBD" w14:textId="77777777" w:rsidR="0003240C" w:rsidRPr="009C4EDF" w:rsidRDefault="0003240C"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t>Within this part of the indicator, the o</w:t>
            </w:r>
            <w:r w:rsidRPr="009C4EDF">
              <w:t xml:space="preserve">ption ‘Discuss how information gained though engagement is incorporated into investment decision-making’ is </w:t>
            </w:r>
            <w:r>
              <w:t xml:space="preserve">applicable if you reported ‘Active – Fundamental or other active’ in [04]. </w:t>
            </w:r>
          </w:p>
          <w:p w14:paraId="773CBEBE" w14:textId="77777777" w:rsidR="00A50AFF" w:rsidRPr="009C4EDF" w:rsidRDefault="00EE1933"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rPr>
                <w:b/>
              </w:rPr>
            </w:pPr>
            <w:r w:rsidRPr="00802299">
              <w:t>The</w:t>
            </w:r>
            <w:r>
              <w:rPr>
                <w:b/>
              </w:rPr>
              <w:t xml:space="preserve"> </w:t>
            </w:r>
            <w:r w:rsidR="00A50AFF" w:rsidRPr="009C4EDF">
              <w:rPr>
                <w:b/>
              </w:rPr>
              <w:t>(Proxy) voting</w:t>
            </w:r>
            <w:r w:rsidR="00622D74">
              <w:rPr>
                <w:b/>
              </w:rPr>
              <w:t xml:space="preserve"> </w:t>
            </w:r>
            <w:r w:rsidR="00622D74" w:rsidRPr="00802299">
              <w:t>part of this indicator is only applicable if you report that your organisation requires external managers to cast (proxy) votes on your behalf</w:t>
            </w:r>
            <w:r w:rsidR="004C1165">
              <w:t xml:space="preserve"> in [05.3]. </w:t>
            </w:r>
          </w:p>
          <w:p w14:paraId="773CBEBF" w14:textId="77777777" w:rsidR="00C65E20" w:rsidRPr="001C0916" w:rsidRDefault="00C65E20"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Within this part of the indicator, o</w:t>
            </w:r>
            <w:r w:rsidRPr="009C4EDF">
              <w:t>ption ‘Discuss how information gained through research for (proxy) voting is used in investment-decision making’ is</w:t>
            </w:r>
            <w:r>
              <w:t xml:space="preserve"> applicable if you reported ‘Active – Fundamental or other active’ in [04] for Listed Equity. </w:t>
            </w:r>
          </w:p>
        </w:tc>
      </w:tr>
      <w:tr w:rsidR="00555E17" w:rsidRPr="009C4EDF" w14:paraId="773CBEC2" w14:textId="77777777" w:rsidTr="005E51F7">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73CBEC1" w14:textId="77777777" w:rsidR="00555E17" w:rsidRPr="009C4EDF" w:rsidRDefault="00555E17" w:rsidP="009C4EDF">
            <w:pPr>
              <w:pStyle w:val="INDICATORNUMBER"/>
              <w:rPr>
                <w:rStyle w:val="IntenseEmphasis"/>
                <w:b/>
                <w:i w:val="0"/>
                <w:color w:val="595959"/>
              </w:rPr>
            </w:pPr>
            <w:r w:rsidRPr="009C4EDF">
              <w:rPr>
                <w:rStyle w:val="IntenseEmphasis"/>
                <w:b/>
                <w:i w:val="0"/>
                <w:color w:val="595959"/>
              </w:rPr>
              <w:t>ASSESSMENT</w:t>
            </w:r>
          </w:p>
        </w:tc>
      </w:tr>
      <w:tr w:rsidR="00555E17" w:rsidRPr="00D5451C" w14:paraId="773CBEC6" w14:textId="77777777" w:rsidTr="005E51F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773CBEC3" w14:textId="77777777" w:rsidR="00555E17" w:rsidRDefault="00555E17" w:rsidP="00B74465">
            <w:pPr>
              <w:pStyle w:val="INDICATORNUMBER"/>
              <w:rPr>
                <w:rStyle w:val="IntenseEmphasis"/>
                <w:b/>
                <w:bCs w:val="0"/>
                <w:i w:val="0"/>
                <w:iCs w:val="0"/>
                <w:color w:val="595959"/>
              </w:rPr>
            </w:pPr>
            <w:r>
              <w:rPr>
                <w:rStyle w:val="IntenseEmphasis"/>
                <w:b/>
                <w:bCs w:val="0"/>
                <w:i w:val="0"/>
                <w:iCs w:val="0"/>
                <w:color w:val="595959"/>
              </w:rPr>
              <w:t>SAM 06</w:t>
            </w:r>
          </w:p>
        </w:tc>
        <w:tc>
          <w:tcPr>
            <w:tcW w:w="8075" w:type="dxa"/>
            <w:tcBorders>
              <w:top w:val="single" w:sz="4" w:space="0" w:color="A6A6A6" w:themeColor="background1" w:themeShade="A6"/>
              <w:bottom w:val="single" w:sz="4" w:space="0" w:color="0070C0"/>
            </w:tcBorders>
          </w:tcPr>
          <w:p w14:paraId="773CBEC4" w14:textId="77777777" w:rsidR="00555E17" w:rsidRPr="009C4EDF" w:rsidRDefault="00555E17" w:rsidP="00555E17">
            <w:pPr>
              <w:pStyle w:val="INDICATORTEXT"/>
              <w:jc w:val="both"/>
              <w:cnfStyle w:val="000000000000" w:firstRow="0" w:lastRow="0" w:firstColumn="0" w:lastColumn="0" w:oddVBand="0" w:evenVBand="0" w:oddHBand="0" w:evenHBand="0" w:firstRowFirstColumn="0" w:firstRowLastColumn="0" w:lastRowFirstColumn="0" w:lastRowLastColumn="0"/>
            </w:pPr>
            <w:r w:rsidRPr="009C4EDF">
              <w:t>Maximum score: 12</w:t>
            </w:r>
            <w:r w:rsidRPr="009C4EDF">
              <w:sym w:font="Wingdings" w:char="F0AB"/>
            </w:r>
            <w:r w:rsidRPr="009C4EDF">
              <w:t xml:space="preserve"> for listed equity, 9</w:t>
            </w:r>
            <w:r w:rsidRPr="009C4EDF">
              <w:sym w:font="Wingdings" w:char="F0AB"/>
            </w:r>
            <w:r w:rsidR="009C4EDF">
              <w:t xml:space="preserve"> </w:t>
            </w:r>
            <w:r w:rsidR="009C4EDF" w:rsidRPr="009C4EDF">
              <w:t xml:space="preserve">corporate </w:t>
            </w:r>
            <w:r w:rsidRPr="009C4EDF">
              <w:t>fixed income and 6</w:t>
            </w:r>
            <w:r w:rsidRPr="009C4EDF">
              <w:sym w:font="Wingdings" w:char="F0AB"/>
            </w:r>
            <w:r w:rsidRPr="009C4EDF">
              <w:t xml:space="preserve"> for </w:t>
            </w:r>
            <w:r w:rsidR="009C4EDF" w:rsidRPr="009C4EDF">
              <w:t xml:space="preserve">government </w:t>
            </w:r>
            <w:r w:rsidRPr="009C4EDF">
              <w:t>fixed income</w:t>
            </w:r>
            <w:r w:rsidR="009C4EDF">
              <w:t>.</w:t>
            </w:r>
          </w:p>
          <w:p w14:paraId="6D092191" w14:textId="77777777" w:rsidR="00555E17" w:rsidRDefault="00555E17" w:rsidP="009C4EDF">
            <w:pPr>
              <w:pStyle w:val="INDICATORTEXT"/>
              <w:jc w:val="both"/>
              <w:cnfStyle w:val="000000000000" w:firstRow="0" w:lastRow="0" w:firstColumn="0" w:lastColumn="0" w:oddVBand="0" w:evenVBand="0" w:oddHBand="0" w:evenHBand="0" w:firstRowFirstColumn="0" w:firstRowLastColumn="0" w:lastRowFirstColumn="0" w:lastRowLastColumn="0"/>
            </w:pPr>
            <w:r w:rsidRPr="009C4EDF">
              <w:rPr>
                <w:szCs w:val="18"/>
              </w:rPr>
              <w:t xml:space="preserve">The assessment of this indicator is based on your responses to </w:t>
            </w:r>
            <w:r w:rsidR="009C4EDF">
              <w:rPr>
                <w:szCs w:val="18"/>
              </w:rPr>
              <w:t>[</w:t>
            </w:r>
            <w:r w:rsidRPr="009C4EDF">
              <w:rPr>
                <w:szCs w:val="18"/>
              </w:rPr>
              <w:t>06.1</w:t>
            </w:r>
            <w:r w:rsidR="009C4EDF">
              <w:rPr>
                <w:szCs w:val="18"/>
              </w:rPr>
              <w:t>]</w:t>
            </w:r>
            <w:r w:rsidRPr="009C4EDF">
              <w:rPr>
                <w:szCs w:val="18"/>
              </w:rPr>
              <w:t>.</w:t>
            </w:r>
            <w:r w:rsidR="00124F58">
              <w:rPr>
                <w:szCs w:val="18"/>
              </w:rPr>
              <w:t xml:space="preserve"> The ‘general section’ is applicable to everyone and is worth 3</w:t>
            </w:r>
            <w:r w:rsidR="00124F58" w:rsidRPr="009C4EDF">
              <w:sym w:font="Wingdings" w:char="F0AB"/>
            </w:r>
            <w:r w:rsidR="00124F58">
              <w:t xml:space="preserve"> as part of your ‘core’ assessment. The ‘ESG incorporation, Engagements and (proxy) voting’ sections (where applicable – see logic above) will each be worth </w:t>
            </w:r>
            <w:r w:rsidR="00124F58">
              <w:rPr>
                <w:szCs w:val="18"/>
              </w:rPr>
              <w:t>3</w:t>
            </w:r>
            <w:r w:rsidR="00124F58" w:rsidRPr="009C4EDF">
              <w:sym w:font="Wingdings" w:char="F0AB"/>
            </w:r>
            <w:r w:rsidR="00124F58">
              <w:t xml:space="preserve"> as part of your ‘additional’ </w:t>
            </w:r>
            <w:r w:rsidR="00F8158A">
              <w:t>assessed indicators</w:t>
            </w:r>
            <w:r w:rsidR="00124F58">
              <w:t>.</w:t>
            </w:r>
          </w:p>
          <w:p w14:paraId="773CBEC5" w14:textId="5A8D5BE7" w:rsidR="000B142C" w:rsidRDefault="000B142C">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t xml:space="preserve">‘Other, specify’ options will be included in the score as long as an explanation has been provided in the appropriate text field. If the explanation is left blank, no points will be awarded.  </w:t>
            </w:r>
          </w:p>
        </w:tc>
      </w:tr>
    </w:tbl>
    <w:p w14:paraId="773CBEC7" w14:textId="77777777" w:rsidR="00EB455C" w:rsidRDefault="00EB455C">
      <w:pPr>
        <w:widowControl/>
        <w:autoSpaceDE/>
        <w:autoSpaceDN/>
        <w:adjustRightInd/>
        <w:spacing w:before="0" w:after="0" w:line="240" w:lineRule="auto"/>
      </w:pPr>
    </w:p>
    <w:p w14:paraId="773CBEC8" w14:textId="77777777" w:rsidR="00F22CED" w:rsidRDefault="00F22CED">
      <w:pPr>
        <w:widowControl/>
        <w:autoSpaceDE/>
        <w:autoSpaceDN/>
        <w:adjustRightInd/>
        <w:spacing w:before="0" w:after="0" w:line="240" w:lineRule="auto"/>
        <w:rPr>
          <w:rFonts w:eastAsia="Times New Roman"/>
          <w:b/>
          <w:color w:val="595959"/>
          <w:sz w:val="18"/>
          <w:szCs w:val="18"/>
        </w:rPr>
        <w:sectPr w:rsidR="00F22CED" w:rsidSect="009B2978">
          <w:headerReference w:type="default" r:id="rId40"/>
          <w:headerReference w:type="first" r:id="rId41"/>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F22CED" w:rsidRPr="00F44B1D" w14:paraId="773CBECB" w14:textId="77777777" w:rsidTr="00B74465">
        <w:trPr>
          <w:trHeight w:val="412"/>
        </w:trPr>
        <w:tc>
          <w:tcPr>
            <w:tcW w:w="709" w:type="dxa"/>
          </w:tcPr>
          <w:p w14:paraId="773CBEC9" w14:textId="77777777" w:rsidR="00F22CED" w:rsidRPr="00ED1D5A" w:rsidRDefault="00F22CED" w:rsidP="00B74465">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773CC3EA" wp14:editId="773CC3EB">
                  <wp:extent cx="330200" cy="330200"/>
                  <wp:effectExtent l="0" t="0" r="0" b="0"/>
                  <wp:docPr id="1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73CBECA" w14:textId="77777777" w:rsidR="00F22CED" w:rsidRPr="009B54F3" w:rsidRDefault="00F22CED" w:rsidP="00B74465">
            <w:pPr>
              <w:pStyle w:val="Heading3"/>
              <w:outlineLvl w:val="2"/>
              <w:rPr>
                <w:rStyle w:val="IntenseEmphasis"/>
                <w:b/>
                <w:bCs/>
                <w:i w:val="0"/>
                <w:iCs w:val="0"/>
                <w:color w:val="FFFFFF" w:themeColor="background1"/>
              </w:rPr>
            </w:pPr>
            <w:bookmarkStart w:id="12" w:name="_Toc399945139"/>
            <w:r>
              <w:rPr>
                <w:rStyle w:val="IntenseEmphasis"/>
                <w:b/>
                <w:bCs/>
                <w:i w:val="0"/>
                <w:iCs w:val="0"/>
                <w:color w:val="FFFFFF" w:themeColor="background1"/>
              </w:rPr>
              <w:t>APPOINTMENT</w:t>
            </w:r>
            <w:bookmarkEnd w:id="12"/>
          </w:p>
        </w:tc>
      </w:tr>
    </w:tbl>
    <w:p w14:paraId="773CBECC" w14:textId="77777777" w:rsidR="00971724" w:rsidRDefault="00971724" w:rsidP="00DF3F98">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DF3F98" w14:paraId="773CBED1"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BECD" w14:textId="77777777" w:rsidR="00DF3F98" w:rsidRPr="00903B63" w:rsidRDefault="00DF3F98" w:rsidP="00B7446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3CBECE" w14:textId="77777777" w:rsidR="00DF3F98" w:rsidRPr="00903B63" w:rsidRDefault="00DF3F98"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73CBECF" w14:textId="77777777" w:rsidR="00DF3F98" w:rsidRPr="00903B63" w:rsidRDefault="00DF3F98"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73CBED0" w14:textId="77777777" w:rsidR="00DF3F98" w:rsidRPr="00903B63" w:rsidRDefault="00DF3F98" w:rsidP="00B74465">
            <w:pPr>
              <w:widowControl/>
              <w:autoSpaceDE/>
              <w:autoSpaceDN/>
              <w:adjustRightInd/>
              <w:spacing w:after="0" w:line="240" w:lineRule="auto"/>
              <w:rPr>
                <w:rStyle w:val="IntenseEmphasis"/>
                <w:b w:val="0"/>
                <w:bCs w:val="0"/>
                <w:iCs w:val="0"/>
                <w:color w:val="FFFFFF" w:themeColor="background1"/>
              </w:rPr>
            </w:pPr>
            <w:r w:rsidRPr="00903B63">
              <w:t>Principle</w:t>
            </w:r>
          </w:p>
        </w:tc>
      </w:tr>
      <w:tr w:rsidR="00DF3F98" w14:paraId="773CBED6" w14:textId="77777777" w:rsidTr="00B7446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73CBED2" w14:textId="77777777" w:rsidR="00DF3F98" w:rsidRPr="00903B63" w:rsidRDefault="00DF3F98" w:rsidP="00B74465">
            <w:pPr>
              <w:pStyle w:val="SectionIndicatorHeaderText"/>
              <w:rPr>
                <w:rStyle w:val="IntenseEmphasis"/>
                <w:bCs w:val="0"/>
                <w:i w:val="0"/>
                <w:iCs w:val="0"/>
                <w:color w:val="FFFFFF" w:themeColor="background1"/>
              </w:rPr>
            </w:pPr>
            <w:r>
              <w:rPr>
                <w:rStyle w:val="IntenseEmphasis"/>
                <w:i w:val="0"/>
                <w:color w:val="FFFFFF" w:themeColor="background1"/>
              </w:rPr>
              <w:t>SAM 07</w:t>
            </w:r>
          </w:p>
        </w:tc>
        <w:tc>
          <w:tcPr>
            <w:tcW w:w="3402" w:type="dxa"/>
            <w:shd w:val="clear" w:color="auto" w:fill="888888"/>
          </w:tcPr>
          <w:p w14:paraId="773CBED3" w14:textId="77777777" w:rsidR="00DF3F98" w:rsidRPr="00903B63" w:rsidRDefault="00DF3F98"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73CBED4" w14:textId="77777777" w:rsidR="00DF3F98" w:rsidRPr="00E41723" w:rsidRDefault="00DF3F98"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73CBED5" w14:textId="77777777" w:rsidR="00DF3F98" w:rsidRPr="00903B63" w:rsidRDefault="00DF3F98" w:rsidP="00B74465">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773CBED7" w14:textId="77777777" w:rsidR="00DF3F98" w:rsidRDefault="00DF3F98" w:rsidP="00B770D1">
      <w:pPr>
        <w:pStyle w:val="INDICATORNUMBER"/>
      </w:pPr>
    </w:p>
    <w:tbl>
      <w:tblPr>
        <w:tblStyle w:val="SubSectionIndicatorTableVOLUNTARY"/>
        <w:tblW w:w="9214" w:type="dxa"/>
        <w:tblInd w:w="5" w:type="dxa"/>
        <w:tblLook w:val="04A0" w:firstRow="1" w:lastRow="0" w:firstColumn="1" w:lastColumn="0" w:noHBand="0" w:noVBand="1"/>
      </w:tblPr>
      <w:tblGrid>
        <w:gridCol w:w="1085"/>
        <w:gridCol w:w="4585"/>
        <w:gridCol w:w="851"/>
        <w:gridCol w:w="850"/>
        <w:gridCol w:w="851"/>
        <w:gridCol w:w="992"/>
      </w:tblGrid>
      <w:tr w:rsidR="00DF3F98" w14:paraId="773CBEDA" w14:textId="77777777" w:rsidTr="0028227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7F7F7F" w:themeColor="text1" w:themeTint="80"/>
              <w:left w:val="single" w:sz="4" w:space="0" w:color="7F7F7F" w:themeColor="text1" w:themeTint="80"/>
              <w:bottom w:val="nil"/>
            </w:tcBorders>
            <w:shd w:val="clear" w:color="auto" w:fill="595959" w:themeFill="text1" w:themeFillTint="A6"/>
          </w:tcPr>
          <w:p w14:paraId="773CBED8" w14:textId="77777777" w:rsidR="00DF3F98" w:rsidRPr="00903B63" w:rsidRDefault="00DF3F98"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07</w:t>
            </w:r>
          </w:p>
        </w:tc>
        <w:tc>
          <w:tcPr>
            <w:tcW w:w="8129" w:type="dxa"/>
            <w:gridSpan w:val="5"/>
            <w:tcBorders>
              <w:top w:val="single" w:sz="4" w:space="0" w:color="7F7F7F" w:themeColor="text1" w:themeTint="80"/>
              <w:bottom w:val="nil"/>
              <w:right w:val="single" w:sz="4" w:space="0" w:color="7F7F7F" w:themeColor="text1" w:themeTint="80"/>
            </w:tcBorders>
            <w:shd w:val="clear" w:color="auto" w:fill="7F7F7F" w:themeFill="text1" w:themeFillTint="80"/>
          </w:tcPr>
          <w:p w14:paraId="773CBED9" w14:textId="77777777" w:rsidR="00DF3F98" w:rsidRPr="00903B63" w:rsidRDefault="00DF3F98"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DF3F98" w14:paraId="773CBEDD" w14:textId="77777777" w:rsidTr="00282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7F7F7F" w:themeColor="text1" w:themeTint="80"/>
            </w:tcBorders>
          </w:tcPr>
          <w:p w14:paraId="773CBEDB" w14:textId="77777777" w:rsidR="00DF3F98" w:rsidRPr="000D72DF" w:rsidRDefault="00DF3F98" w:rsidP="00B74465">
            <w:pPr>
              <w:pStyle w:val="INDICATORNUMBER"/>
              <w:rPr>
                <w:rStyle w:val="IntenseEmphasis"/>
                <w:b/>
                <w:bCs w:val="0"/>
                <w:i w:val="0"/>
                <w:iCs w:val="0"/>
              </w:rPr>
            </w:pPr>
            <w:r>
              <w:rPr>
                <w:rStyle w:val="IntenseEmphasis"/>
                <w:b/>
                <w:bCs w:val="0"/>
                <w:i w:val="0"/>
                <w:iCs w:val="0"/>
                <w:color w:val="595959"/>
              </w:rPr>
              <w:t>SAM 07.1</w:t>
            </w:r>
          </w:p>
        </w:tc>
        <w:tc>
          <w:tcPr>
            <w:tcW w:w="8129" w:type="dxa"/>
            <w:gridSpan w:val="5"/>
            <w:tcBorders>
              <w:top w:val="nil"/>
              <w:right w:val="single" w:sz="4" w:space="0" w:color="7F7F7F" w:themeColor="text1" w:themeTint="80"/>
            </w:tcBorders>
            <w:shd w:val="clear" w:color="auto" w:fill="F2F2F2" w:themeFill="background1" w:themeFillShade="F2"/>
          </w:tcPr>
          <w:p w14:paraId="773CBEDC" w14:textId="77777777" w:rsidR="00DF3F98" w:rsidRPr="00B770D1" w:rsidRDefault="00B770D1"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B770D1">
              <w:t>When appointing managers, indicate which of the following responsible investment considerations your organisation typically includes in investment management agreements/contracts for your listed assets:</w:t>
            </w:r>
          </w:p>
        </w:tc>
      </w:tr>
      <w:tr w:rsidR="00DF3F98" w14:paraId="773CBEE4" w14:textId="77777777" w:rsidTr="003A521E">
        <w:trPr>
          <w:trHeight w:val="629"/>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7F7F7F" w:themeColor="text1" w:themeTint="80"/>
              <w:bottom w:val="single" w:sz="4" w:space="0" w:color="A6A6A6" w:themeColor="background1" w:themeShade="A6"/>
            </w:tcBorders>
            <w:vAlign w:val="top"/>
          </w:tcPr>
          <w:p w14:paraId="773CBEDE" w14:textId="77777777" w:rsidR="00DF3F98" w:rsidRDefault="00DF3F98" w:rsidP="003A521E">
            <w:pPr>
              <w:pStyle w:val="INDICATORNUMBER"/>
              <w:spacing w:before="0"/>
              <w:rPr>
                <w:rStyle w:val="IntenseEmphasis"/>
                <w:b/>
                <w:bCs w:val="0"/>
                <w:i w:val="0"/>
                <w:iCs w:val="0"/>
                <w:color w:val="595959"/>
              </w:rPr>
            </w:pPr>
          </w:p>
        </w:tc>
        <w:tc>
          <w:tcPr>
            <w:tcW w:w="4585"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BEDF" w14:textId="77777777" w:rsidR="00DF3F98" w:rsidRPr="00542DFB" w:rsidRDefault="00DF3F98" w:rsidP="003A521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EE0" w14:textId="77777777" w:rsidR="00DF3F98" w:rsidRPr="00DF2AB6" w:rsidRDefault="00DF3F98" w:rsidP="003A52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All</w:t>
            </w:r>
            <w:r w:rsidR="003A521E">
              <w:rPr>
                <w:b/>
                <w:color w:val="FFFFFF" w:themeColor="background1"/>
                <w:sz w:val="18"/>
              </w:rPr>
              <w:t xml:space="preserve"> assets</w:t>
            </w: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EE1" w14:textId="77777777" w:rsidR="00DF3F98" w:rsidRPr="00DF2AB6" w:rsidRDefault="00DF3F98" w:rsidP="003A52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LE</w:t>
            </w: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EE2" w14:textId="77777777" w:rsidR="00DF3F98" w:rsidRPr="00DF2AB6" w:rsidRDefault="00DF3F98" w:rsidP="003A52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FIC</w:t>
            </w:r>
          </w:p>
        </w:tc>
        <w:tc>
          <w:tcPr>
            <w:tcW w:w="992" w:type="dxa"/>
            <w:tcBorders>
              <w:top w:val="nil"/>
              <w:left w:val="single" w:sz="4" w:space="0" w:color="D9D9D9" w:themeColor="background1" w:themeShade="D9"/>
              <w:bottom w:val="single" w:sz="4" w:space="0" w:color="A6A6A6" w:themeColor="background1" w:themeShade="A6"/>
              <w:right w:val="single" w:sz="4" w:space="0" w:color="7F7F7F" w:themeColor="text1" w:themeTint="80"/>
            </w:tcBorders>
            <w:shd w:val="clear" w:color="auto" w:fill="A6A6A6" w:themeFill="background1" w:themeFillShade="A6"/>
          </w:tcPr>
          <w:p w14:paraId="773CBEE3" w14:textId="77777777" w:rsidR="00DF3F98" w:rsidRPr="00DF2AB6" w:rsidRDefault="00DF3F98" w:rsidP="003A52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FIG</w:t>
            </w:r>
          </w:p>
        </w:tc>
      </w:tr>
      <w:tr w:rsidR="00DF3F98" w14:paraId="773CBEE7" w14:textId="77777777" w:rsidTr="0028227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BEE5" w14:textId="77777777" w:rsidR="00DF3F98" w:rsidRDefault="00DF3F98"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73CBEE6" w14:textId="77777777" w:rsidR="00DF3F98" w:rsidRPr="00FC1F8D" w:rsidRDefault="00DF3F98" w:rsidP="00B7446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DF3F98" w14:paraId="773CBEEE" w14:textId="77777777" w:rsidTr="0028227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BEE8" w14:textId="77777777" w:rsidR="00DF3F98" w:rsidRDefault="00DF3F98"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E9" w14:textId="77777777" w:rsidR="00DF3F98" w:rsidRPr="00112413" w:rsidRDefault="00596BF1" w:rsidP="00983A4B">
            <w:pPr>
              <w:pStyle w:val="INDICATORTEXT"/>
              <w:cnfStyle w:val="000000000000" w:firstRow="0" w:lastRow="0" w:firstColumn="0" w:lastColumn="0" w:oddVBand="0" w:evenVBand="0" w:oddHBand="0" w:evenHBand="0" w:firstRowFirstColumn="0" w:firstRowLastColumn="0" w:lastRowFirstColumn="0" w:lastRowLastColumn="0"/>
            </w:pPr>
            <w:r w:rsidRPr="00596BF1">
              <w:t>Acting in accordance with your organisation’s overall investment beliefs or policy on responsible investment and ESG issues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EA" w14:textId="77777777" w:rsidR="00DF3F98" w:rsidRPr="00112413" w:rsidRDefault="00DF3F9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EB" w14:textId="77777777" w:rsidR="00DF3F98" w:rsidRPr="0042063C" w:rsidRDefault="00DF3F9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EC" w14:textId="77777777" w:rsidR="00DF3F98" w:rsidRPr="0042063C" w:rsidRDefault="00DF3F9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EED" w14:textId="77777777" w:rsidR="00DF3F98" w:rsidRPr="0042063C" w:rsidRDefault="00DF3F9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5E7566" w14:paraId="773CBEF5" w14:textId="77777777" w:rsidTr="0028227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BEEF"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F0" w14:textId="77777777" w:rsidR="005E7566" w:rsidRPr="00596BF1" w:rsidRDefault="005E7566" w:rsidP="005D6C71">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Other </w:t>
            </w:r>
            <w:r>
              <w:t>general RI</w:t>
            </w:r>
            <w:r w:rsidRPr="0042063C">
              <w:t xml:space="preserve"> considerations</w:t>
            </w:r>
            <w:r>
              <w:t xml:space="preserve"> </w:t>
            </w:r>
            <w:r w:rsidRPr="0042063C">
              <w:t>in investment management agreements</w:t>
            </w:r>
            <w:r>
              <w:t xml:space="preserve">, </w:t>
            </w:r>
            <w:r w:rsidRPr="0042063C">
              <w:t>specify_____</w:t>
            </w:r>
            <w:r>
              <w:t>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F1" w14:textId="77777777" w:rsidR="005E7566" w:rsidRPr="00112413" w:rsidRDefault="005E7566" w:rsidP="005F516F">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F2" w14:textId="77777777" w:rsidR="005E7566" w:rsidRPr="0042063C" w:rsidRDefault="005E7566" w:rsidP="005F516F">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F3" w14:textId="77777777" w:rsidR="005E7566" w:rsidRPr="0042063C" w:rsidRDefault="005E7566" w:rsidP="005F516F">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EF4" w14:textId="77777777" w:rsidR="005E7566" w:rsidRPr="0042063C" w:rsidRDefault="005E7566" w:rsidP="005F516F">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5E7566" w14:paraId="773CBEF8" w14:textId="77777777" w:rsidTr="005E7566">
        <w:trPr>
          <w:trHeight w:val="315"/>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BEF6" w14:textId="77777777" w:rsidR="005E7566" w:rsidRDefault="005E7566" w:rsidP="005E7566">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73CBEF7" w14:textId="77777777" w:rsidR="005E7566" w:rsidRPr="00FC1F8D" w:rsidRDefault="005E7566" w:rsidP="005E7566">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Pr>
                <w:b/>
                <w:i/>
              </w:rPr>
              <w:t>ESG incorporation</w:t>
            </w:r>
          </w:p>
        </w:tc>
      </w:tr>
      <w:tr w:rsidR="005E7566" w14:paraId="773CBEFF" w14:textId="77777777" w:rsidTr="0028227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BEF9"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FA" w14:textId="77777777" w:rsidR="005E7566" w:rsidRPr="00112413" w:rsidRDefault="005E7566" w:rsidP="00B74465">
            <w:pPr>
              <w:pStyle w:val="INDICATORTEXT"/>
              <w:cnfStyle w:val="000000100000" w:firstRow="0" w:lastRow="0" w:firstColumn="0" w:lastColumn="0" w:oddVBand="0" w:evenVBand="0" w:oddHBand="1" w:evenHBand="0" w:firstRowFirstColumn="0" w:firstRowLastColumn="0" w:lastRowFirstColumn="0" w:lastRowLastColumn="0"/>
            </w:pPr>
            <w:r w:rsidRPr="00596BF1">
              <w:t>Specific requirements relating to the incorporation of ESG issues into investment decision-making</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FB" w14:textId="77777777" w:rsidR="005E7566" w:rsidRPr="00112413" w:rsidRDefault="005E7566"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FC" w14:textId="77777777" w:rsidR="005E7566" w:rsidRPr="0042063C" w:rsidRDefault="005E7566"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EFD" w14:textId="77777777" w:rsidR="005E7566" w:rsidRPr="0042063C" w:rsidRDefault="005E7566"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EFE" w14:textId="77777777" w:rsidR="005E7566" w:rsidRPr="0042063C" w:rsidRDefault="005E7566"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5E7566" w14:paraId="773CBF06" w14:textId="77777777" w:rsidTr="0028227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BF00"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01" w14:textId="77777777" w:rsidR="005E7566" w:rsidRPr="00596BF1" w:rsidRDefault="005E7566" w:rsidP="005E7566">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Other </w:t>
            </w:r>
            <w:r>
              <w:t>RI</w:t>
            </w:r>
            <w:r w:rsidRPr="0042063C">
              <w:t xml:space="preserve"> considerations</w:t>
            </w:r>
            <w:r>
              <w:t xml:space="preserve"> relating to ESG incorporation</w:t>
            </w:r>
            <w:r w:rsidRPr="0042063C">
              <w:t xml:space="preserve"> in investment management agreements</w:t>
            </w:r>
            <w:r>
              <w:t xml:space="preserve">, </w:t>
            </w:r>
            <w:r w:rsidRPr="0042063C">
              <w:t>specify____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02" w14:textId="77777777" w:rsidR="005E7566" w:rsidRPr="00112413" w:rsidRDefault="005E7566" w:rsidP="005F516F">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03" w14:textId="77777777" w:rsidR="005E7566" w:rsidRPr="0042063C" w:rsidRDefault="005E7566" w:rsidP="005F516F">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04" w14:textId="77777777" w:rsidR="005E7566" w:rsidRPr="0042063C" w:rsidRDefault="005E7566" w:rsidP="005F516F">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F05" w14:textId="77777777" w:rsidR="005E7566" w:rsidRPr="0042063C" w:rsidRDefault="005E7566" w:rsidP="005F516F">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5E7566" w14:paraId="773CBF09" w14:textId="77777777" w:rsidTr="005E7566">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07" w14:textId="77777777" w:rsidR="005E7566" w:rsidRDefault="005E7566" w:rsidP="005E7566">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73CBF08" w14:textId="77777777" w:rsidR="005E7566" w:rsidRPr="002D3AD9" w:rsidRDefault="005E7566" w:rsidP="005E7566">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2D3AD9">
              <w:rPr>
                <w:b/>
                <w:i/>
              </w:rPr>
              <w:t>Engagement</w:t>
            </w:r>
          </w:p>
        </w:tc>
      </w:tr>
      <w:tr w:rsidR="005E7566" w14:paraId="773CBF10" w14:textId="77777777" w:rsidTr="0028227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0A"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0B" w14:textId="77777777" w:rsidR="005E7566" w:rsidRPr="00112413" w:rsidRDefault="005E7566" w:rsidP="00B74465">
            <w:pPr>
              <w:pStyle w:val="INDICATORTEXT"/>
              <w:cnfStyle w:val="000000000000" w:firstRow="0" w:lastRow="0" w:firstColumn="0" w:lastColumn="0" w:oddVBand="0" w:evenVBand="0" w:oddHBand="0" w:evenHBand="0" w:firstRowFirstColumn="0" w:firstRowLastColumn="0" w:lastRowFirstColumn="0" w:lastRowLastColumn="0"/>
            </w:pPr>
            <w:r w:rsidRPr="00596BF1">
              <w:t>Specific requirements relating to engagement</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0C" w14:textId="77777777" w:rsidR="005E7566" w:rsidRPr="00112413" w:rsidRDefault="005E7566"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0D" w14:textId="77777777" w:rsidR="005E7566" w:rsidRPr="0042063C" w:rsidRDefault="005E7566"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0E" w14:textId="77777777" w:rsidR="005E7566" w:rsidRPr="0042063C" w:rsidRDefault="005E7566"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F0F" w14:textId="77777777" w:rsidR="005E7566" w:rsidRPr="0042063C" w:rsidRDefault="005E7566"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t>n/a</w:t>
            </w:r>
          </w:p>
        </w:tc>
      </w:tr>
      <w:tr w:rsidR="005E7566" w14:paraId="773CBF17" w14:textId="77777777" w:rsidTr="0028227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11"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12" w14:textId="77777777" w:rsidR="005E7566" w:rsidRPr="00596BF1" w:rsidRDefault="005E7566" w:rsidP="005E7566">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Other </w:t>
            </w:r>
            <w:r>
              <w:t>RI</w:t>
            </w:r>
            <w:r w:rsidRPr="0042063C">
              <w:t xml:space="preserve"> considerations</w:t>
            </w:r>
            <w:r>
              <w:t xml:space="preserve"> relating to engagement</w:t>
            </w:r>
            <w:r w:rsidRPr="0042063C">
              <w:t xml:space="preserve"> in investment management agreements</w:t>
            </w:r>
            <w:r>
              <w:t xml:space="preserve">, </w:t>
            </w:r>
            <w:r w:rsidRPr="0042063C">
              <w:t>specify_____</w:t>
            </w:r>
            <w:r>
              <w:t>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13" w14:textId="77777777" w:rsidR="005E7566" w:rsidRPr="00112413" w:rsidRDefault="005E7566" w:rsidP="005F516F">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14" w14:textId="77777777" w:rsidR="005E7566" w:rsidRPr="0042063C" w:rsidRDefault="005E7566" w:rsidP="005F516F">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15" w14:textId="77777777" w:rsidR="005E7566" w:rsidRPr="0042063C" w:rsidRDefault="005E7566" w:rsidP="005F516F">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F16" w14:textId="77777777" w:rsidR="005E7566" w:rsidRPr="0042063C" w:rsidRDefault="005E7566" w:rsidP="005F516F">
            <w:pPr>
              <w:pStyle w:val="INDICATORTEXT"/>
              <w:jc w:val="center"/>
              <w:cnfStyle w:val="000000100000" w:firstRow="0" w:lastRow="0" w:firstColumn="0" w:lastColumn="0" w:oddVBand="0" w:evenVBand="0" w:oddHBand="1" w:evenHBand="0" w:firstRowFirstColumn="0" w:firstRowLastColumn="0" w:lastRowFirstColumn="0" w:lastRowLastColumn="0"/>
            </w:pPr>
            <w:r w:rsidRPr="0042063C">
              <w:t>n/a</w:t>
            </w:r>
          </w:p>
        </w:tc>
      </w:tr>
      <w:tr w:rsidR="005E7566" w14:paraId="773CBF1A" w14:textId="77777777" w:rsidTr="005E7566">
        <w:trPr>
          <w:trHeight w:val="390"/>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18" w14:textId="77777777" w:rsidR="005E7566" w:rsidRPr="00664536" w:rsidRDefault="005E7566" w:rsidP="005E7566">
            <w:pPr>
              <w:pStyle w:val="INDICATORNUMBER"/>
              <w:spacing w:before="0" w:after="0"/>
              <w:rPr>
                <w:rStyle w:val="IntenseEmphasis"/>
                <w:b/>
                <w:bCs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73CBF19" w14:textId="77777777" w:rsidR="005E7566" w:rsidRPr="00664536" w:rsidRDefault="005E7566" w:rsidP="005E7566">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sidRPr="00664536">
              <w:rPr>
                <w:b/>
                <w:i/>
              </w:rPr>
              <w:t>(Proxy) voting</w:t>
            </w:r>
          </w:p>
        </w:tc>
      </w:tr>
      <w:tr w:rsidR="005E7566" w14:paraId="773CBF21" w14:textId="77777777" w:rsidTr="0028227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1B"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1C" w14:textId="77777777" w:rsidR="005E7566" w:rsidRPr="0042063C" w:rsidRDefault="005E7566" w:rsidP="00B74465">
            <w:pPr>
              <w:pStyle w:val="INDICATORTEXT"/>
              <w:cnfStyle w:val="000000100000" w:firstRow="0" w:lastRow="0" w:firstColumn="0" w:lastColumn="0" w:oddVBand="0" w:evenVBand="0" w:oddHBand="1" w:evenHBand="0" w:firstRowFirstColumn="0" w:firstRowLastColumn="0" w:lastRowFirstColumn="0" w:lastRowLastColumn="0"/>
            </w:pPr>
            <w:r w:rsidRPr="00596BF1">
              <w:t xml:space="preserve">Specific requirements relating to </w:t>
            </w:r>
            <w:r>
              <w:t xml:space="preserve">(proxy) </w:t>
            </w:r>
            <w:r w:rsidRPr="00596BF1">
              <w:t>voting</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1D" w14:textId="77777777" w:rsidR="005E7566" w:rsidRPr="00112413" w:rsidRDefault="005E7566"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1E" w14:textId="77777777" w:rsidR="005E7566" w:rsidRPr="0042063C" w:rsidRDefault="005E7566"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1F" w14:textId="77777777" w:rsidR="005E7566" w:rsidRPr="0042063C" w:rsidRDefault="005E7566"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F20" w14:textId="77777777" w:rsidR="005E7566" w:rsidRPr="0042063C" w:rsidRDefault="005E7566"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tc>
      </w:tr>
      <w:tr w:rsidR="005E7566" w14:paraId="773CBF28" w14:textId="77777777" w:rsidTr="0028227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22"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23" w14:textId="77777777" w:rsidR="005E7566" w:rsidRPr="00596BF1" w:rsidRDefault="005E7566" w:rsidP="005E7566">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Other </w:t>
            </w:r>
            <w:r>
              <w:t>RI</w:t>
            </w:r>
            <w:r w:rsidRPr="0042063C">
              <w:t xml:space="preserve"> considerations</w:t>
            </w:r>
            <w:r>
              <w:t xml:space="preserve"> relating to (proxy) voting</w:t>
            </w:r>
            <w:r w:rsidRPr="0042063C">
              <w:t xml:space="preserve"> in investment management agreements</w:t>
            </w:r>
            <w:r>
              <w:t xml:space="preserve">, </w:t>
            </w:r>
            <w:r w:rsidRPr="0042063C">
              <w:t>specify______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24" w14:textId="77777777" w:rsidR="005E7566" w:rsidRPr="00112413" w:rsidRDefault="005E7566" w:rsidP="005F516F">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25" w14:textId="77777777" w:rsidR="005E7566" w:rsidRPr="0042063C" w:rsidRDefault="005E7566" w:rsidP="005F516F">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26" w14:textId="77777777" w:rsidR="005E7566" w:rsidRPr="0042063C" w:rsidRDefault="005E7566" w:rsidP="005F516F">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F27" w14:textId="77777777" w:rsidR="005E7566" w:rsidRPr="0042063C" w:rsidRDefault="005E7566" w:rsidP="005F516F">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p>
        </w:tc>
      </w:tr>
      <w:tr w:rsidR="005E7566" w14:paraId="773CBF2B" w14:textId="77777777" w:rsidTr="005E7566">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29" w14:textId="77777777" w:rsidR="005E7566" w:rsidRDefault="005E7566" w:rsidP="005E7566">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73CBF2A" w14:textId="77777777" w:rsidR="005E7566" w:rsidRPr="00596BF1" w:rsidRDefault="005E7566" w:rsidP="005E7566">
            <w:pPr>
              <w:pStyle w:val="INDICATORTEXT"/>
              <w:spacing w:before="0" w:after="0"/>
              <w:cnfStyle w:val="000000100000" w:firstRow="0" w:lastRow="0" w:firstColumn="0" w:lastColumn="0" w:oddVBand="0" w:evenVBand="0" w:oddHBand="1" w:evenHBand="0" w:firstRowFirstColumn="0" w:firstRowLastColumn="0" w:lastRowFirstColumn="0" w:lastRowLastColumn="0"/>
              <w:rPr>
                <w:b/>
                <w:i/>
              </w:rPr>
            </w:pPr>
            <w:r w:rsidRPr="00596BF1">
              <w:rPr>
                <w:b/>
                <w:i/>
              </w:rPr>
              <w:t>Reporting</w:t>
            </w:r>
          </w:p>
        </w:tc>
      </w:tr>
      <w:tr w:rsidR="005E7566" w14:paraId="773CBF32" w14:textId="77777777" w:rsidTr="0028227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2C"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2D" w14:textId="77777777" w:rsidR="005E7566" w:rsidRPr="006051C4" w:rsidRDefault="005E7566" w:rsidP="00596BF1">
            <w:pPr>
              <w:pStyle w:val="INDICATORTEXT"/>
              <w:cnfStyle w:val="000000000000" w:firstRow="0" w:lastRow="0" w:firstColumn="0" w:lastColumn="0" w:oddVBand="0" w:evenVBand="0" w:oddHBand="0" w:evenHBand="0" w:firstRowFirstColumn="0" w:firstRowLastColumn="0" w:lastRowFirstColumn="0" w:lastRowLastColumn="0"/>
            </w:pPr>
            <w:r w:rsidRPr="00017574">
              <w:t xml:space="preserve">Reporting on </w:t>
            </w:r>
            <w:r>
              <w:t>the agreed responsible investment activities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2E" w14:textId="77777777" w:rsidR="005E7566" w:rsidRPr="00112413"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2F" w14:textId="77777777" w:rsidR="005E7566" w:rsidRPr="00112413"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30" w14:textId="77777777" w:rsidR="005E7566" w:rsidRPr="00112413"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F31" w14:textId="77777777" w:rsidR="005E7566" w:rsidRPr="0042063C"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5E7566" w14:paraId="773CBF39" w14:textId="77777777" w:rsidTr="0028227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33"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34" w14:textId="77777777" w:rsidR="005E7566" w:rsidRPr="0042063C" w:rsidRDefault="005E7566" w:rsidP="00596BF1">
            <w:pPr>
              <w:pStyle w:val="INDICATORTEXT"/>
              <w:cnfStyle w:val="000000100000" w:firstRow="0" w:lastRow="0" w:firstColumn="0" w:lastColumn="0" w:oddVBand="0" w:evenVBand="0" w:oddHBand="1" w:evenHBand="0" w:firstRowFirstColumn="0" w:firstRowLastColumn="0" w:lastRowFirstColumn="0" w:lastRowLastColumn="0"/>
            </w:pPr>
            <w:r>
              <w:t>Reporting on the ESG characteristics of the portfolio</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35" w14:textId="77777777" w:rsidR="005E7566" w:rsidRPr="00112413" w:rsidRDefault="005E7566" w:rsidP="00596BF1">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36" w14:textId="77777777" w:rsidR="005E7566" w:rsidRPr="00112413" w:rsidRDefault="005E7566" w:rsidP="00596BF1">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37" w14:textId="77777777" w:rsidR="005E7566" w:rsidRPr="00112413" w:rsidRDefault="005E7566" w:rsidP="00596BF1">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F38" w14:textId="77777777" w:rsidR="005E7566" w:rsidRPr="00112413" w:rsidRDefault="005E7566" w:rsidP="00596BF1">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5E7566" w14:paraId="773CBF40" w14:textId="77777777" w:rsidTr="0028227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3A"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3B" w14:textId="77777777" w:rsidR="005E7566" w:rsidRPr="0042063C" w:rsidRDefault="005E7566" w:rsidP="00596BF1">
            <w:pPr>
              <w:pStyle w:val="INDICATORTEXT"/>
              <w:cnfStyle w:val="000000000000" w:firstRow="0" w:lastRow="0" w:firstColumn="0" w:lastColumn="0" w:oddVBand="0" w:evenVBand="0" w:oddHBand="0" w:evenHBand="0" w:firstRowFirstColumn="0" w:firstRowLastColumn="0" w:lastRowFirstColumn="0" w:lastRowLastColumn="0"/>
            </w:pPr>
            <w:r w:rsidRPr="00117EF7">
              <w:t>Reporting on the impact of ESG issues on financial performance</w:t>
            </w:r>
            <w:r>
              <w:t xml:space="preserv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3C" w14:textId="77777777" w:rsidR="005E7566" w:rsidRPr="00112413"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3D" w14:textId="77777777" w:rsidR="005E7566" w:rsidRPr="00112413"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3E" w14:textId="77777777" w:rsidR="005E7566" w:rsidRPr="0042063C"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F3F" w14:textId="77777777" w:rsidR="005E7566" w:rsidRPr="0042063C"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5E7566" w14:paraId="773CBF47" w14:textId="77777777" w:rsidTr="0028227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BF41"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42" w14:textId="77777777" w:rsidR="005E7566" w:rsidRPr="0042063C" w:rsidRDefault="005E7566" w:rsidP="005E7566">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Other </w:t>
            </w:r>
            <w:r>
              <w:t>RI</w:t>
            </w:r>
            <w:r w:rsidRPr="0042063C">
              <w:t xml:space="preserve"> considerations </w:t>
            </w:r>
            <w:r>
              <w:t xml:space="preserve">relating to reporting </w:t>
            </w:r>
            <w:r w:rsidRPr="0042063C">
              <w:t>in investment management agreements, specify______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43" w14:textId="77777777" w:rsidR="005E7566" w:rsidRPr="00112413" w:rsidRDefault="005E7566" w:rsidP="00596BF1">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44" w14:textId="77777777" w:rsidR="005E7566" w:rsidRPr="00112413" w:rsidRDefault="005E7566" w:rsidP="00596BF1">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45" w14:textId="77777777" w:rsidR="005E7566" w:rsidRPr="00112413" w:rsidRDefault="005E7566" w:rsidP="00596BF1">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BF46" w14:textId="77777777" w:rsidR="005E7566" w:rsidRPr="00112413" w:rsidRDefault="005E7566" w:rsidP="00596BF1">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5E7566" w14:paraId="773CBF4E" w14:textId="77777777" w:rsidTr="00694990">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5A5A5A"/>
            </w:tcBorders>
            <w:vAlign w:val="top"/>
          </w:tcPr>
          <w:p w14:paraId="773CBF48" w14:textId="77777777" w:rsidR="005E7566" w:rsidRDefault="005E7566"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773CBF49" w14:textId="77777777" w:rsidR="005E7566" w:rsidRPr="00167354" w:rsidRDefault="005E7566" w:rsidP="00596BF1">
            <w:pPr>
              <w:pStyle w:val="INDICATORTEXT"/>
              <w:cnfStyle w:val="000000000000" w:firstRow="0" w:lastRow="0" w:firstColumn="0" w:lastColumn="0" w:oddVBand="0" w:evenVBand="0" w:oddHBand="0" w:evenHBand="0" w:firstRowFirstColumn="0" w:firstRowLastColumn="0" w:lastRowFirstColumn="0" w:lastRowLastColumn="0"/>
            </w:pPr>
            <w:r w:rsidRPr="00167354">
              <w:t>None of the above</w:t>
            </w:r>
          </w:p>
        </w:tc>
        <w:tc>
          <w:tcPr>
            <w:tcW w:w="851"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73CBF4A" w14:textId="77777777" w:rsidR="005E7566" w:rsidRPr="00112413"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73CBF4B" w14:textId="77777777" w:rsidR="005E7566" w:rsidRPr="00112413"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73CBF4C" w14:textId="77777777" w:rsidR="005E7566" w:rsidRPr="00112413"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5A5A5A"/>
              <w:right w:val="single" w:sz="4" w:space="0" w:color="7F7F7F" w:themeColor="text1" w:themeTint="80"/>
            </w:tcBorders>
            <w:shd w:val="clear" w:color="auto" w:fill="auto"/>
          </w:tcPr>
          <w:p w14:paraId="773CBF4D" w14:textId="77777777" w:rsidR="005E7566" w:rsidRPr="00112413" w:rsidRDefault="005E7566" w:rsidP="00596BF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5E7566" w14:paraId="773CBF51" w14:textId="77777777" w:rsidTr="006949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5A5A5A"/>
              <w:left w:val="single" w:sz="4" w:space="0" w:color="7F7F7F" w:themeColor="text1" w:themeTint="80"/>
            </w:tcBorders>
            <w:vAlign w:val="top"/>
          </w:tcPr>
          <w:p w14:paraId="773CBF4F" w14:textId="77777777" w:rsidR="005E7566" w:rsidRPr="00AE100E" w:rsidRDefault="005E7566" w:rsidP="002A7124">
            <w:pPr>
              <w:pStyle w:val="INDICATORNUMBER"/>
              <w:rPr>
                <w:rStyle w:val="IntenseEmphasis"/>
                <w:b/>
                <w:bCs w:val="0"/>
                <w:i w:val="0"/>
                <w:iCs w:val="0"/>
                <w:color w:val="595959"/>
              </w:rPr>
            </w:pPr>
            <w:r>
              <w:rPr>
                <w:rStyle w:val="IntenseEmphasis"/>
                <w:b/>
                <w:bCs w:val="0"/>
                <w:i w:val="0"/>
                <w:iCs w:val="0"/>
                <w:color w:val="595959"/>
              </w:rPr>
              <w:lastRenderedPageBreak/>
              <w:t>SAM 07.2</w:t>
            </w:r>
          </w:p>
        </w:tc>
        <w:tc>
          <w:tcPr>
            <w:tcW w:w="8129" w:type="dxa"/>
            <w:gridSpan w:val="5"/>
            <w:tcBorders>
              <w:top w:val="single" w:sz="4" w:space="0" w:color="5A5A5A"/>
              <w:right w:val="single" w:sz="4" w:space="0" w:color="7F7F7F" w:themeColor="text1" w:themeTint="80"/>
            </w:tcBorders>
            <w:shd w:val="clear" w:color="auto" w:fill="F2F2F2" w:themeFill="background1" w:themeFillShade="F2"/>
          </w:tcPr>
          <w:p w14:paraId="773CBF50" w14:textId="77777777" w:rsidR="005E7566" w:rsidRPr="005B4C52" w:rsidRDefault="005E7566" w:rsidP="00275262">
            <w:pPr>
              <w:pStyle w:val="INDICATORTEXT"/>
              <w:cnfStyle w:val="000000100000" w:firstRow="0" w:lastRow="0" w:firstColumn="0" w:lastColumn="0" w:oddVBand="0" w:evenVBand="0" w:oddHBand="1" w:evenHBand="0" w:firstRowFirstColumn="0" w:firstRowLastColumn="0" w:lastRowFirstColumn="0" w:lastRowLastColumn="0"/>
            </w:pPr>
            <w:r w:rsidRPr="002A7124">
              <w:t xml:space="preserve">Provide additional </w:t>
            </w:r>
            <w:r w:rsidR="005F516F">
              <w:t>information</w:t>
            </w:r>
            <w:r w:rsidR="005F516F" w:rsidRPr="002D7D69">
              <w:t xml:space="preserve"> </w:t>
            </w:r>
            <w:r w:rsidRPr="002A7124">
              <w:t>relevant to your organisation's manager appointment process and considerations included in contractual agreements</w:t>
            </w:r>
            <w:r>
              <w:t xml:space="preserve"> for listed assets</w:t>
            </w:r>
            <w:r w:rsidRPr="002A7124">
              <w:t>.</w:t>
            </w:r>
            <w:r w:rsidRPr="002A7124" w:rsidDel="00E56712">
              <w:t xml:space="preserve"> </w:t>
            </w:r>
          </w:p>
        </w:tc>
      </w:tr>
      <w:tr w:rsidR="005E7566" w14:paraId="773CBF54" w14:textId="77777777" w:rsidTr="00282271">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7F7F7F" w:themeColor="text1" w:themeTint="80"/>
              <w:bottom w:val="single" w:sz="4" w:space="0" w:color="7F7F7F" w:themeColor="text1" w:themeTint="80"/>
            </w:tcBorders>
            <w:vAlign w:val="top"/>
          </w:tcPr>
          <w:p w14:paraId="773CBF52" w14:textId="77777777" w:rsidR="005E7566" w:rsidRDefault="005E7566" w:rsidP="00B74465">
            <w:pPr>
              <w:pStyle w:val="INDICATORNUMBER"/>
              <w:rPr>
                <w:rStyle w:val="IntenseEmphasis"/>
                <w:b/>
                <w:bCs w:val="0"/>
                <w:i w:val="0"/>
                <w:iCs w:val="0"/>
                <w:color w:val="595959"/>
              </w:rPr>
            </w:pPr>
          </w:p>
        </w:tc>
        <w:tc>
          <w:tcPr>
            <w:tcW w:w="8129" w:type="dxa"/>
            <w:gridSpan w:val="5"/>
            <w:tcBorders>
              <w:top w:val="nil"/>
              <w:bottom w:val="single" w:sz="4" w:space="0" w:color="7F7F7F" w:themeColor="text1" w:themeTint="80"/>
              <w:right w:val="single" w:sz="4" w:space="0" w:color="7F7F7F" w:themeColor="text1" w:themeTint="80"/>
            </w:tcBorders>
            <w:shd w:val="clear" w:color="auto" w:fill="auto"/>
          </w:tcPr>
          <w:p w14:paraId="773CBF53" w14:textId="77777777" w:rsidR="005E7566" w:rsidRDefault="005E7566"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773CBF55" w14:textId="77777777" w:rsidR="00127E68" w:rsidRDefault="00127E68" w:rsidP="00127E68">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127E68" w14:paraId="773CBF58" w14:textId="77777777" w:rsidTr="00983A4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tcBorders>
            <w:shd w:val="clear" w:color="auto" w:fill="606060"/>
          </w:tcPr>
          <w:p w14:paraId="773CBF56" w14:textId="77777777" w:rsidR="00127E68" w:rsidRPr="00191BC1" w:rsidRDefault="00127E68"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07</w:t>
            </w:r>
          </w:p>
        </w:tc>
        <w:tc>
          <w:tcPr>
            <w:tcW w:w="8080" w:type="dxa"/>
            <w:tcBorders>
              <w:top w:val="single" w:sz="4" w:space="0" w:color="A6A6A6" w:themeColor="background1" w:themeShade="A6"/>
            </w:tcBorders>
          </w:tcPr>
          <w:p w14:paraId="773CBF57" w14:textId="77777777" w:rsidR="00127E68" w:rsidRPr="00191BC1" w:rsidRDefault="00127E68"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27E68" w:rsidRPr="00CF025D" w14:paraId="773CBF5B" w14:textId="77777777" w:rsidTr="00983A4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808080" w:themeColor="background1" w:themeShade="80"/>
            </w:tcBorders>
          </w:tcPr>
          <w:p w14:paraId="773CBF59" w14:textId="77777777" w:rsidR="00127E68" w:rsidRPr="000D72DF" w:rsidRDefault="00127E68" w:rsidP="00B74465">
            <w:pPr>
              <w:pStyle w:val="INDICATORNUMBER"/>
              <w:rPr>
                <w:rStyle w:val="IntenseEmphasis"/>
                <w:b/>
                <w:bCs w:val="0"/>
                <w:i w:val="0"/>
                <w:iCs w:val="0"/>
              </w:rPr>
            </w:pPr>
            <w:r>
              <w:rPr>
                <w:rStyle w:val="IntenseEmphasis"/>
                <w:b/>
                <w:bCs w:val="0"/>
                <w:i w:val="0"/>
                <w:iCs w:val="0"/>
                <w:color w:val="595959"/>
              </w:rPr>
              <w:t>SAM 07.1</w:t>
            </w:r>
          </w:p>
        </w:tc>
        <w:tc>
          <w:tcPr>
            <w:tcW w:w="8080" w:type="dxa"/>
            <w:tcBorders>
              <w:top w:val="single" w:sz="4" w:space="0" w:color="595959"/>
              <w:bottom w:val="single" w:sz="4" w:space="0" w:color="A6A6A6" w:themeColor="background1" w:themeShade="A6"/>
            </w:tcBorders>
          </w:tcPr>
          <w:p w14:paraId="773CBF5A" w14:textId="77777777" w:rsidR="00127E68" w:rsidRPr="00694AFA" w:rsidRDefault="00127E68" w:rsidP="00127E6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127E68">
              <w:rPr>
                <w:rFonts w:cs="Calibri"/>
                <w:szCs w:val="18"/>
              </w:rPr>
              <w:t xml:space="preserve">See </w:t>
            </w:r>
            <w:hyperlink r:id="rId42" w:history="1">
              <w:r w:rsidRPr="00127E68">
                <w:rPr>
                  <w:rStyle w:val="Hyperlink"/>
                  <w:rFonts w:cs="Calibri"/>
                  <w:i/>
                  <w:szCs w:val="18"/>
                </w:rPr>
                <w:t>Aligning Expectations: Guidance for asset owners on incorporating ESG factors into manager selection, appointment and monitoring</w:t>
              </w:r>
            </w:hyperlink>
            <w:r w:rsidRPr="00127E68">
              <w:rPr>
                <w:rFonts w:cs="Calibri"/>
                <w:szCs w:val="18"/>
              </w:rPr>
              <w:t xml:space="preserve"> for further examples of how asset owner signatories are incorporating ESG considerations into their selection, appointment and monitoring of external managers.</w:t>
            </w:r>
          </w:p>
        </w:tc>
      </w:tr>
      <w:tr w:rsidR="00127E68" w:rsidRPr="00CF025D" w14:paraId="773CBF62" w14:textId="77777777" w:rsidTr="00983A4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808080" w:themeColor="background1" w:themeShade="80"/>
              <w:bottom w:val="single" w:sz="4" w:space="0" w:color="A6A6A6" w:themeColor="background1" w:themeShade="A6"/>
            </w:tcBorders>
          </w:tcPr>
          <w:p w14:paraId="773CBF5C" w14:textId="77777777" w:rsidR="00127E68" w:rsidRDefault="00127E68" w:rsidP="00B74465">
            <w:pPr>
              <w:pStyle w:val="INDICATORNUMBER"/>
              <w:rPr>
                <w:rStyle w:val="IntenseEmphasis"/>
                <w:b/>
                <w:bCs w:val="0"/>
                <w:i w:val="0"/>
                <w:iCs w:val="0"/>
                <w:color w:val="595959"/>
              </w:rPr>
            </w:pPr>
            <w:r>
              <w:rPr>
                <w:rStyle w:val="IntenseEmphasis"/>
                <w:b/>
                <w:bCs w:val="0"/>
                <w:i w:val="0"/>
                <w:iCs w:val="0"/>
                <w:color w:val="595959"/>
              </w:rPr>
              <w:t>SAM 07.2</w:t>
            </w:r>
          </w:p>
        </w:tc>
        <w:tc>
          <w:tcPr>
            <w:tcW w:w="8080" w:type="dxa"/>
            <w:tcBorders>
              <w:top w:val="single" w:sz="4" w:space="0" w:color="A6A6A6" w:themeColor="background1" w:themeShade="A6"/>
              <w:bottom w:val="single" w:sz="4" w:space="0" w:color="A6A6A6" w:themeColor="background1" w:themeShade="A6"/>
            </w:tcBorders>
          </w:tcPr>
          <w:p w14:paraId="773CBF5D" w14:textId="77777777" w:rsidR="00127E68" w:rsidRPr="00127E68" w:rsidRDefault="00127E68" w:rsidP="00127E68">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127E68">
              <w:rPr>
                <w:rFonts w:cs="Calibri"/>
                <w:szCs w:val="18"/>
              </w:rPr>
              <w:t xml:space="preserve">This may include a discussion of, for example: </w:t>
            </w:r>
          </w:p>
          <w:p w14:paraId="773CBF5E" w14:textId="77777777" w:rsidR="00127E68" w:rsidRPr="00127E68" w:rsidRDefault="00127E68" w:rsidP="002901A7">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rFonts w:cs="Calibri"/>
                <w:szCs w:val="18"/>
              </w:rPr>
            </w:pPr>
            <w:r w:rsidRPr="00127E68">
              <w:rPr>
                <w:rFonts w:cs="Calibri"/>
                <w:szCs w:val="18"/>
              </w:rPr>
              <w:t>Whether your contract requirements relate to exclusion, norm-based screening or the financial implications of ESG issues</w:t>
            </w:r>
          </w:p>
          <w:p w14:paraId="773CBF5F" w14:textId="77777777" w:rsidR="00127E68" w:rsidRPr="00127E68" w:rsidRDefault="00127E68" w:rsidP="002901A7">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rFonts w:cs="Calibri"/>
                <w:szCs w:val="18"/>
              </w:rPr>
            </w:pPr>
            <w:r w:rsidRPr="00127E68">
              <w:rPr>
                <w:rFonts w:cs="Calibri"/>
                <w:szCs w:val="18"/>
              </w:rPr>
              <w:t>Whether you link investment management fees to ESG issues or have break/renegotiation clauses linked to ESG issues</w:t>
            </w:r>
          </w:p>
          <w:p w14:paraId="773CBF60" w14:textId="77777777" w:rsidR="00127E68" w:rsidRPr="00127E68" w:rsidRDefault="00127E68" w:rsidP="002901A7">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rFonts w:cs="Calibri"/>
                <w:szCs w:val="18"/>
              </w:rPr>
            </w:pPr>
            <w:r w:rsidRPr="00127E68">
              <w:rPr>
                <w:rFonts w:cs="Calibri"/>
                <w:szCs w:val="18"/>
              </w:rPr>
              <w:t xml:space="preserve">The percentage of contracts where ESG issues are included </w:t>
            </w:r>
          </w:p>
          <w:p w14:paraId="773CBF61" w14:textId="77777777" w:rsidR="00127E68" w:rsidRPr="00127E68" w:rsidRDefault="00127E68" w:rsidP="002901A7">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rFonts w:cs="Calibri"/>
                <w:szCs w:val="18"/>
              </w:rPr>
            </w:pPr>
            <w:r w:rsidRPr="00127E68">
              <w:rPr>
                <w:rFonts w:cs="Calibri"/>
                <w:szCs w:val="18"/>
              </w:rPr>
              <w:t>The challenges you have encountered in addressing ESG issues in contracts/investment mandates.</w:t>
            </w:r>
          </w:p>
        </w:tc>
      </w:tr>
      <w:tr w:rsidR="00B51085" w:rsidRPr="00CF025D" w14:paraId="773CBF64" w14:textId="77777777" w:rsidTr="00C659E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808080" w:themeColor="background1" w:themeShade="80"/>
              <w:bottom w:val="single" w:sz="4" w:space="0" w:color="A6A6A6" w:themeColor="background1" w:themeShade="A6"/>
            </w:tcBorders>
          </w:tcPr>
          <w:p w14:paraId="773CBF63" w14:textId="77777777" w:rsidR="00B51085" w:rsidRPr="00802299" w:rsidRDefault="00B51085" w:rsidP="00127E68">
            <w:pPr>
              <w:pStyle w:val="INDICATORTEXT"/>
              <w:rPr>
                <w:rFonts w:cs="Calibri"/>
                <w:b/>
                <w:szCs w:val="18"/>
              </w:rPr>
            </w:pPr>
            <w:r w:rsidRPr="00802299">
              <w:rPr>
                <w:rFonts w:cs="Calibri"/>
                <w:b/>
                <w:szCs w:val="18"/>
              </w:rPr>
              <w:t>LOGIC</w:t>
            </w:r>
          </w:p>
        </w:tc>
      </w:tr>
      <w:tr w:rsidR="00B51085" w:rsidRPr="00CF025D" w14:paraId="773CBF6A" w14:textId="77777777" w:rsidTr="00983A4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808080" w:themeColor="background1" w:themeShade="80"/>
              <w:bottom w:val="single" w:sz="4" w:space="0" w:color="A6A6A6" w:themeColor="background1" w:themeShade="A6"/>
            </w:tcBorders>
          </w:tcPr>
          <w:p w14:paraId="773CBF65" w14:textId="77777777" w:rsidR="00B51085" w:rsidRDefault="00B51085" w:rsidP="00B74465">
            <w:pPr>
              <w:pStyle w:val="INDICATORNUMBER"/>
              <w:rPr>
                <w:rStyle w:val="IntenseEmphasis"/>
                <w:b/>
                <w:bCs w:val="0"/>
                <w:i w:val="0"/>
                <w:iCs w:val="0"/>
                <w:color w:val="595959"/>
              </w:rPr>
            </w:pPr>
            <w:r>
              <w:rPr>
                <w:rStyle w:val="IntenseEmphasis"/>
                <w:b/>
                <w:bCs w:val="0"/>
                <w:i w:val="0"/>
                <w:iCs w:val="0"/>
                <w:color w:val="595959"/>
              </w:rPr>
              <w:t>SAM 07</w:t>
            </w:r>
          </w:p>
        </w:tc>
        <w:tc>
          <w:tcPr>
            <w:tcW w:w="8080" w:type="dxa"/>
            <w:tcBorders>
              <w:top w:val="single" w:sz="4" w:space="0" w:color="A6A6A6" w:themeColor="background1" w:themeShade="A6"/>
              <w:bottom w:val="single" w:sz="4" w:space="0" w:color="A6A6A6" w:themeColor="background1" w:themeShade="A6"/>
            </w:tcBorders>
          </w:tcPr>
          <w:p w14:paraId="773CBF66" w14:textId="77777777" w:rsidR="00B51085" w:rsidRPr="009C4EDF" w:rsidRDefault="008175F1">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will be applicable if you report ‘Appointment’ for the relevant asset class in [03]. </w:t>
            </w:r>
            <w:r w:rsidR="00B51085" w:rsidRPr="00DA62C4">
              <w:t xml:space="preserve">The </w:t>
            </w:r>
            <w:r w:rsidR="00B51085" w:rsidRPr="00DA62C4">
              <w:rPr>
                <w:b/>
              </w:rPr>
              <w:t>General</w:t>
            </w:r>
            <w:r w:rsidR="00B51085" w:rsidRPr="00DA62C4">
              <w:t xml:space="preserve"> </w:t>
            </w:r>
            <w:r w:rsidR="00A43404">
              <w:t xml:space="preserve">and </w:t>
            </w:r>
            <w:r w:rsidR="00A43404" w:rsidRPr="00802299">
              <w:rPr>
                <w:b/>
              </w:rPr>
              <w:t>Reporting</w:t>
            </w:r>
            <w:r w:rsidR="00A43404">
              <w:t xml:space="preserve"> </w:t>
            </w:r>
            <w:r w:rsidR="00B51085" w:rsidRPr="00DA62C4">
              <w:t>part</w:t>
            </w:r>
            <w:r w:rsidR="00A43404">
              <w:t>s</w:t>
            </w:r>
            <w:r w:rsidR="00B51085" w:rsidRPr="00DA62C4">
              <w:t xml:space="preserve"> of this indicator will</w:t>
            </w:r>
            <w:r>
              <w:t xml:space="preserve"> always be applicable. </w:t>
            </w:r>
          </w:p>
          <w:p w14:paraId="773CBF67" w14:textId="77777777" w:rsidR="00B51085" w:rsidRPr="00DA62C4" w:rsidRDefault="00B51085" w:rsidP="00B51085">
            <w:pPr>
              <w:pStyle w:val="INDICATORTEXT"/>
              <w:jc w:val="both"/>
              <w:cnfStyle w:val="000000000000" w:firstRow="0" w:lastRow="0" w:firstColumn="0" w:lastColumn="0" w:oddVBand="0" w:evenVBand="0" w:oddHBand="0" w:evenHBand="0" w:firstRowFirstColumn="0" w:firstRowLastColumn="0" w:lastRowFirstColumn="0" w:lastRowLastColumn="0"/>
            </w:pPr>
            <w:r w:rsidRPr="00DA62C4">
              <w:t xml:space="preserve">The </w:t>
            </w:r>
            <w:r w:rsidRPr="00DA62C4">
              <w:rPr>
                <w:b/>
              </w:rPr>
              <w:t>ESG incorporation</w:t>
            </w:r>
            <w:r w:rsidRPr="00DA62C4">
              <w:t xml:space="preserve"> part of this indicator is applicable if you report that you require your external managers to </w:t>
            </w:r>
            <w:r>
              <w:t xml:space="preserve">implement ESG incorporation strategies </w:t>
            </w:r>
            <w:r w:rsidRPr="00DA62C4">
              <w:t>on your behalf in [05.</w:t>
            </w:r>
            <w:r>
              <w:t>1</w:t>
            </w:r>
            <w:r w:rsidRPr="00DA62C4">
              <w:t>]</w:t>
            </w:r>
            <w:r w:rsidR="00B0520F">
              <w:t>.</w:t>
            </w:r>
            <w:r w:rsidRPr="00DA62C4">
              <w:t xml:space="preserve"> </w:t>
            </w:r>
          </w:p>
          <w:p w14:paraId="773CBF68" w14:textId="77777777" w:rsidR="00B51085" w:rsidRDefault="00B51085" w:rsidP="00B51085">
            <w:pPr>
              <w:pStyle w:val="INDICATORTEXT"/>
              <w:jc w:val="both"/>
              <w:cnfStyle w:val="000000000000" w:firstRow="0" w:lastRow="0" w:firstColumn="0" w:lastColumn="0" w:oddVBand="0" w:evenVBand="0" w:oddHBand="0" w:evenHBand="0" w:firstRowFirstColumn="0" w:firstRowLastColumn="0" w:lastRowFirstColumn="0" w:lastRowLastColumn="0"/>
            </w:pPr>
            <w:r w:rsidRPr="00DA62C4">
              <w:t xml:space="preserve">The </w:t>
            </w:r>
            <w:r w:rsidRPr="009C4EDF">
              <w:rPr>
                <w:b/>
              </w:rPr>
              <w:t>Engagements</w:t>
            </w:r>
            <w:r>
              <w:rPr>
                <w:b/>
              </w:rPr>
              <w:t xml:space="preserve"> </w:t>
            </w:r>
            <w:r w:rsidRPr="00DA62C4">
              <w:t>part of this indicator is applicable if you report that you require your external managers to engage on your behalf in [05.2</w:t>
            </w:r>
            <w:r w:rsidR="00B0520F">
              <w:t>].</w:t>
            </w:r>
            <w:r>
              <w:t xml:space="preserve"> </w:t>
            </w:r>
          </w:p>
          <w:p w14:paraId="773CBF69" w14:textId="77777777" w:rsidR="00B0520F" w:rsidRPr="00802299" w:rsidRDefault="00B51085" w:rsidP="00802299">
            <w:pPr>
              <w:pStyle w:val="INDICATORTEXT"/>
              <w:jc w:val="both"/>
              <w:cnfStyle w:val="000000000000" w:firstRow="0" w:lastRow="0" w:firstColumn="0" w:lastColumn="0" w:oddVBand="0" w:evenVBand="0" w:oddHBand="0" w:evenHBand="0" w:firstRowFirstColumn="0" w:firstRowLastColumn="0" w:lastRowFirstColumn="0" w:lastRowLastColumn="0"/>
            </w:pPr>
            <w:r w:rsidRPr="00DA62C4">
              <w:t>The</w:t>
            </w:r>
            <w:r>
              <w:rPr>
                <w:b/>
              </w:rPr>
              <w:t xml:space="preserve"> </w:t>
            </w:r>
            <w:r w:rsidRPr="009C4EDF">
              <w:rPr>
                <w:b/>
              </w:rPr>
              <w:t>(Proxy) voting</w:t>
            </w:r>
            <w:r>
              <w:rPr>
                <w:b/>
              </w:rPr>
              <w:t xml:space="preserve"> </w:t>
            </w:r>
            <w:r w:rsidRPr="00DA62C4">
              <w:t>part of this indicator is only applicable if you report that your organisation requires external managers to cast (proxy) votes on your behalf</w:t>
            </w:r>
            <w:r>
              <w:t xml:space="preserve"> in [05.3]. </w:t>
            </w:r>
          </w:p>
        </w:tc>
      </w:tr>
      <w:tr w:rsidR="00CB01B4" w:rsidRPr="00CF025D" w14:paraId="773CBF6C" w14:textId="77777777" w:rsidTr="00EC039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73CBF6B" w14:textId="77777777" w:rsidR="00CB01B4" w:rsidRPr="00CB01B4" w:rsidRDefault="00CB01B4" w:rsidP="00127E68">
            <w:pPr>
              <w:pStyle w:val="INDICATORTEXT"/>
              <w:rPr>
                <w:rFonts w:cs="Calibri"/>
                <w:b/>
                <w:szCs w:val="18"/>
              </w:rPr>
            </w:pPr>
            <w:r w:rsidRPr="00CB01B4">
              <w:rPr>
                <w:rFonts w:cs="Calibri"/>
                <w:b/>
                <w:szCs w:val="18"/>
              </w:rPr>
              <w:t>ASSESSMENT</w:t>
            </w:r>
          </w:p>
        </w:tc>
      </w:tr>
      <w:tr w:rsidR="00CB01B4" w:rsidRPr="00CF025D" w14:paraId="773CBF70" w14:textId="77777777" w:rsidTr="00EC039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73CBF6D" w14:textId="77777777" w:rsidR="00CB01B4" w:rsidRDefault="00CB01B4" w:rsidP="00B74465">
            <w:pPr>
              <w:pStyle w:val="INDICATORNUMBER"/>
              <w:rPr>
                <w:rStyle w:val="IntenseEmphasis"/>
                <w:b/>
                <w:bCs w:val="0"/>
                <w:i w:val="0"/>
                <w:iCs w:val="0"/>
                <w:color w:val="595959"/>
              </w:rPr>
            </w:pPr>
            <w:r>
              <w:rPr>
                <w:rStyle w:val="IntenseEmphasis"/>
                <w:b/>
                <w:bCs w:val="0"/>
                <w:i w:val="0"/>
                <w:iCs w:val="0"/>
                <w:color w:val="595959"/>
              </w:rPr>
              <w:t>SAM 07</w:t>
            </w:r>
          </w:p>
        </w:tc>
        <w:tc>
          <w:tcPr>
            <w:tcW w:w="8080" w:type="dxa"/>
            <w:tcBorders>
              <w:top w:val="single" w:sz="4" w:space="0" w:color="A6A6A6" w:themeColor="background1" w:themeShade="A6"/>
              <w:bottom w:val="single" w:sz="4" w:space="0" w:color="5A5A5A"/>
            </w:tcBorders>
          </w:tcPr>
          <w:p w14:paraId="773CBF6E" w14:textId="77777777" w:rsidR="00CB01B4" w:rsidRPr="00CB01B4" w:rsidRDefault="00CB01B4" w:rsidP="00CB01B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CB01B4">
              <w:rPr>
                <w:szCs w:val="18"/>
              </w:rPr>
              <w:sym w:font="Wingdings" w:char="F0AB"/>
            </w:r>
            <w:r w:rsidRPr="00CB01B4">
              <w:rPr>
                <w:szCs w:val="18"/>
              </w:rPr>
              <w:t xml:space="preserve"> per asset class</w:t>
            </w:r>
          </w:p>
          <w:p w14:paraId="4EEA8FFE" w14:textId="77777777" w:rsidR="00CB01B4" w:rsidRDefault="00CB01B4" w:rsidP="00983A4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D45FA">
              <w:rPr>
                <w:szCs w:val="18"/>
              </w:rPr>
              <w:t xml:space="preserve">The assessment of this indicator is based on your responses to </w:t>
            </w:r>
            <w:r w:rsidR="00983A4B">
              <w:rPr>
                <w:szCs w:val="18"/>
              </w:rPr>
              <w:t>[</w:t>
            </w:r>
            <w:r>
              <w:rPr>
                <w:szCs w:val="18"/>
              </w:rPr>
              <w:t>07.1</w:t>
            </w:r>
            <w:r w:rsidR="00983A4B">
              <w:rPr>
                <w:szCs w:val="18"/>
              </w:rPr>
              <w:t>]</w:t>
            </w:r>
            <w:r>
              <w:rPr>
                <w:szCs w:val="18"/>
              </w:rPr>
              <w:t>.</w:t>
            </w:r>
          </w:p>
          <w:p w14:paraId="773CBF6F" w14:textId="17A2ECDA" w:rsidR="000B142C" w:rsidRPr="00127E68" w:rsidRDefault="000B142C" w:rsidP="00983A4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t xml:space="preserve">‘Other, specify’ options will be included in the score as long as an explanation has been provided in the appropriate text field. If the explanation is left blank, no points will be awarded.  </w:t>
            </w:r>
          </w:p>
        </w:tc>
      </w:tr>
    </w:tbl>
    <w:p w14:paraId="773CBF71" w14:textId="77777777" w:rsidR="00741241" w:rsidRDefault="00741241">
      <w:pPr>
        <w:widowControl/>
        <w:autoSpaceDE/>
        <w:autoSpaceDN/>
        <w:adjustRightInd/>
        <w:spacing w:before="0" w:after="0" w:line="240" w:lineRule="auto"/>
        <w:sectPr w:rsidR="00741241" w:rsidSect="009B2978">
          <w:headerReference w:type="default" r:id="rId43"/>
          <w:headerReference w:type="first" r:id="rId44"/>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41241" w:rsidRPr="00F44B1D" w14:paraId="773CBF74" w14:textId="77777777" w:rsidTr="00B74465">
        <w:trPr>
          <w:trHeight w:val="412"/>
        </w:trPr>
        <w:tc>
          <w:tcPr>
            <w:tcW w:w="709" w:type="dxa"/>
          </w:tcPr>
          <w:p w14:paraId="773CBF72" w14:textId="77777777" w:rsidR="00741241" w:rsidRPr="00ED1D5A" w:rsidRDefault="00741241" w:rsidP="00B74465">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773CC3EC" wp14:editId="773CC3ED">
                  <wp:extent cx="330200" cy="330200"/>
                  <wp:effectExtent l="0" t="0" r="0" b="0"/>
                  <wp:docPr id="1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73CBF73" w14:textId="77777777" w:rsidR="00741241" w:rsidRPr="009B54F3" w:rsidRDefault="00741241" w:rsidP="00B74465">
            <w:pPr>
              <w:pStyle w:val="Heading3"/>
              <w:outlineLvl w:val="2"/>
              <w:rPr>
                <w:rStyle w:val="IntenseEmphasis"/>
                <w:b/>
                <w:bCs/>
                <w:i w:val="0"/>
                <w:iCs w:val="0"/>
                <w:color w:val="FFFFFF" w:themeColor="background1"/>
              </w:rPr>
            </w:pPr>
            <w:bookmarkStart w:id="13" w:name="_Toc399945140"/>
            <w:r>
              <w:rPr>
                <w:rStyle w:val="IntenseEmphasis"/>
                <w:b/>
                <w:bCs/>
                <w:i w:val="0"/>
                <w:iCs w:val="0"/>
                <w:color w:val="FFFFFF" w:themeColor="background1"/>
              </w:rPr>
              <w:t>MONITORING</w:t>
            </w:r>
            <w:bookmarkEnd w:id="13"/>
          </w:p>
        </w:tc>
      </w:tr>
    </w:tbl>
    <w:p w14:paraId="773CBF75" w14:textId="77777777" w:rsidR="00741241" w:rsidRDefault="00741241" w:rsidP="00741241">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41241" w14:paraId="773CBF7A"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BF76" w14:textId="77777777" w:rsidR="00741241" w:rsidRPr="00356CDA" w:rsidRDefault="00741241"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773CBF77" w14:textId="77777777" w:rsidR="00741241" w:rsidRPr="00356CDA" w:rsidRDefault="00741241"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73CBF78" w14:textId="77777777" w:rsidR="00741241" w:rsidRPr="00356CDA" w:rsidRDefault="00741241"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BF79" w14:textId="77777777" w:rsidR="00741241" w:rsidRPr="00356CDA" w:rsidRDefault="00741241"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741241" w14:paraId="773CBF7F"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BF7B" w14:textId="77777777" w:rsidR="00741241" w:rsidRPr="00356CDA" w:rsidRDefault="00741241" w:rsidP="00B74465">
            <w:pPr>
              <w:pStyle w:val="SectionIndicatorHeaderText"/>
              <w:rPr>
                <w:rStyle w:val="IntenseEmphasis"/>
                <w:bCs w:val="0"/>
                <w:i w:val="0"/>
                <w:iCs w:val="0"/>
                <w:color w:val="FFFFFF" w:themeColor="background1"/>
              </w:rPr>
            </w:pPr>
            <w:r>
              <w:rPr>
                <w:rStyle w:val="IntenseEmphasis"/>
                <w:i w:val="0"/>
                <w:color w:val="FFFFFF" w:themeColor="background1"/>
              </w:rPr>
              <w:t>SAM 08</w:t>
            </w:r>
          </w:p>
        </w:tc>
        <w:tc>
          <w:tcPr>
            <w:tcW w:w="3402" w:type="dxa"/>
          </w:tcPr>
          <w:p w14:paraId="773CBF7C" w14:textId="77777777" w:rsidR="00741241" w:rsidRPr="00356CDA" w:rsidRDefault="00741241"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73CBF7D" w14:textId="77777777" w:rsidR="00741241" w:rsidRPr="00356CDA" w:rsidRDefault="00741241"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73CBF7E" w14:textId="77777777" w:rsidR="00741241" w:rsidRPr="00356CDA" w:rsidRDefault="00741241" w:rsidP="00B7446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773CBF80" w14:textId="77777777" w:rsidR="00741241" w:rsidRDefault="00741241" w:rsidP="00741241">
      <w:pPr>
        <w:pStyle w:val="INDICATORNUMBER"/>
      </w:pPr>
    </w:p>
    <w:tbl>
      <w:tblPr>
        <w:tblStyle w:val="SubSectionIndicatorTableVOLUNTARY"/>
        <w:tblW w:w="9214" w:type="dxa"/>
        <w:tblInd w:w="5" w:type="dxa"/>
        <w:tblLook w:val="04A0" w:firstRow="1" w:lastRow="0" w:firstColumn="1" w:lastColumn="0" w:noHBand="0" w:noVBand="1"/>
      </w:tblPr>
      <w:tblGrid>
        <w:gridCol w:w="1085"/>
        <w:gridCol w:w="4585"/>
        <w:gridCol w:w="851"/>
        <w:gridCol w:w="850"/>
        <w:gridCol w:w="851"/>
        <w:gridCol w:w="992"/>
      </w:tblGrid>
      <w:tr w:rsidR="00741241" w14:paraId="773CBF83"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773CBF81" w14:textId="77777777" w:rsidR="00741241" w:rsidRPr="00903B63" w:rsidRDefault="00741241"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08</w:t>
            </w:r>
          </w:p>
        </w:tc>
        <w:tc>
          <w:tcPr>
            <w:tcW w:w="8129" w:type="dxa"/>
            <w:gridSpan w:val="5"/>
            <w:tcBorders>
              <w:top w:val="single" w:sz="4" w:space="0" w:color="0070C0"/>
              <w:bottom w:val="single" w:sz="4" w:space="0" w:color="0070C0"/>
              <w:right w:val="single" w:sz="4" w:space="0" w:color="0070C0"/>
            </w:tcBorders>
            <w:shd w:val="clear" w:color="auto" w:fill="0070C0"/>
          </w:tcPr>
          <w:p w14:paraId="773CBF82" w14:textId="77777777" w:rsidR="00741241" w:rsidRPr="00903B63" w:rsidRDefault="00741241"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41241" w14:paraId="773CBF86" w14:textId="77777777" w:rsidTr="00B744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773CBF84" w14:textId="77777777" w:rsidR="00741241" w:rsidRPr="000D72DF" w:rsidRDefault="00741241" w:rsidP="00B74465">
            <w:pPr>
              <w:pStyle w:val="INDICATORNUMBER"/>
              <w:rPr>
                <w:rStyle w:val="IntenseEmphasis"/>
                <w:b/>
                <w:bCs w:val="0"/>
                <w:i w:val="0"/>
                <w:iCs w:val="0"/>
              </w:rPr>
            </w:pPr>
            <w:r>
              <w:rPr>
                <w:rStyle w:val="IntenseEmphasis"/>
                <w:b/>
                <w:bCs w:val="0"/>
                <w:i w:val="0"/>
                <w:iCs w:val="0"/>
                <w:color w:val="595959"/>
              </w:rPr>
              <w:t>SAM 08.1</w:t>
            </w:r>
          </w:p>
        </w:tc>
        <w:tc>
          <w:tcPr>
            <w:tcW w:w="8129" w:type="dxa"/>
            <w:gridSpan w:val="5"/>
            <w:tcBorders>
              <w:top w:val="single" w:sz="4" w:space="0" w:color="0070C0"/>
              <w:right w:val="single" w:sz="4" w:space="0" w:color="0070C0"/>
            </w:tcBorders>
            <w:shd w:val="clear" w:color="auto" w:fill="DAEEF3" w:themeFill="accent5" w:themeFillTint="33"/>
          </w:tcPr>
          <w:p w14:paraId="773CBF85" w14:textId="77777777" w:rsidR="00741241" w:rsidRPr="00741241" w:rsidRDefault="00741241"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741241">
              <w:t>Indicate whether your organisation, and/or your investment consultant, in the dialogue and monitoring of your external manager typically do any of the following:</w:t>
            </w:r>
          </w:p>
        </w:tc>
      </w:tr>
      <w:tr w:rsidR="00741241" w14:paraId="773CBF8D" w14:textId="77777777" w:rsidTr="00983A4B">
        <w:trPr>
          <w:trHeight w:val="399"/>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vAlign w:val="top"/>
          </w:tcPr>
          <w:p w14:paraId="773CBF87" w14:textId="77777777" w:rsidR="00741241" w:rsidRDefault="00741241" w:rsidP="00983A4B">
            <w:pPr>
              <w:pStyle w:val="INDICATORNUMBER"/>
              <w:spacing w:before="0"/>
              <w:rPr>
                <w:rStyle w:val="IntenseEmphasis"/>
                <w:b/>
                <w:bCs w:val="0"/>
                <w:i w:val="0"/>
                <w:iCs w:val="0"/>
                <w:color w:val="595959"/>
              </w:rPr>
            </w:pPr>
          </w:p>
        </w:tc>
        <w:tc>
          <w:tcPr>
            <w:tcW w:w="4585"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BF88" w14:textId="77777777" w:rsidR="00741241" w:rsidRPr="00542DFB" w:rsidRDefault="00741241" w:rsidP="00983A4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F89" w14:textId="77777777" w:rsidR="00741241" w:rsidRPr="00DF2AB6" w:rsidRDefault="00741241" w:rsidP="00983A4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All</w:t>
            </w:r>
            <w:r w:rsidR="003A521E">
              <w:rPr>
                <w:b/>
                <w:color w:val="FFFFFF" w:themeColor="background1"/>
                <w:sz w:val="18"/>
              </w:rPr>
              <w:t xml:space="preserve"> assets</w:t>
            </w: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F8A" w14:textId="77777777" w:rsidR="00741241" w:rsidRPr="00DF2AB6" w:rsidRDefault="00741241" w:rsidP="00983A4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LE</w:t>
            </w: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BF8B" w14:textId="77777777" w:rsidR="00741241" w:rsidRPr="00DF2AB6" w:rsidRDefault="00741241" w:rsidP="00983A4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FIC</w:t>
            </w:r>
          </w:p>
        </w:tc>
        <w:tc>
          <w:tcPr>
            <w:tcW w:w="99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73CBF8C" w14:textId="77777777" w:rsidR="00741241" w:rsidRPr="00DF2AB6" w:rsidRDefault="00741241" w:rsidP="00983A4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FIG</w:t>
            </w:r>
          </w:p>
        </w:tc>
      </w:tr>
      <w:tr w:rsidR="00741241" w14:paraId="773CBF90" w14:textId="77777777" w:rsidTr="00983A4B">
        <w:trPr>
          <w:cnfStyle w:val="000000100000" w:firstRow="0" w:lastRow="0" w:firstColumn="0" w:lastColumn="0" w:oddVBand="0" w:evenVBand="0" w:oddHBand="1" w:evenHBand="0" w:firstRowFirstColumn="0" w:firstRowLastColumn="0" w:lastRowFirstColumn="0" w:lastRowLastColumn="0"/>
          <w:trHeight w:val="389"/>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F8E" w14:textId="77777777" w:rsidR="00741241" w:rsidRDefault="00741241"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BF8F" w14:textId="77777777" w:rsidR="00741241" w:rsidRPr="00FC1F8D" w:rsidRDefault="00741241" w:rsidP="00B7446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AA7744" w14:paraId="773CBF97"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F91" w14:textId="77777777" w:rsidR="00AA7744" w:rsidRDefault="00AA7744"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92" w14:textId="77777777" w:rsidR="00AA7744" w:rsidRPr="00C7679A" w:rsidRDefault="00AA7744" w:rsidP="00AA7744">
            <w:pPr>
              <w:pStyle w:val="INDICATORTEXT"/>
              <w:cnfStyle w:val="000000000000" w:firstRow="0" w:lastRow="0" w:firstColumn="0" w:lastColumn="0" w:oddVBand="0" w:evenVBand="0" w:oddHBand="0" w:evenHBand="0" w:firstRowFirstColumn="0" w:firstRowLastColumn="0" w:lastRowFirstColumn="0" w:lastRowLastColumn="0"/>
            </w:pPr>
            <w:r w:rsidRPr="00C7679A">
              <w:t>Include responsible investment as a standard agenda item at performance review meetings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93" w14:textId="77777777" w:rsidR="00AA7744" w:rsidRPr="00112413"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94"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95"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96"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AA7744" w14:paraId="773CBF9E"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F98" w14:textId="77777777" w:rsidR="00AA7744" w:rsidRDefault="00AA7744"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99" w14:textId="77777777" w:rsidR="00AA7744" w:rsidRPr="00C7679A" w:rsidRDefault="00AA7744" w:rsidP="00AA7744">
            <w:pPr>
              <w:pStyle w:val="INDICATORTEXT"/>
              <w:cnfStyle w:val="000000100000" w:firstRow="0" w:lastRow="0" w:firstColumn="0" w:lastColumn="0" w:oddVBand="0" w:evenVBand="0" w:oddHBand="1" w:evenHBand="0" w:firstRowFirstColumn="0" w:firstRowLastColumn="0" w:lastRowFirstColumn="0" w:lastRowLastColumn="0"/>
            </w:pPr>
            <w:r w:rsidRPr="00C7679A">
              <w:t>Highlight examples of good responsible investment practice by other managers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9A" w14:textId="77777777" w:rsidR="00AA7744" w:rsidRPr="00112413" w:rsidRDefault="00AA7744"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9B" w14:textId="77777777" w:rsidR="00AA7744" w:rsidRPr="0042063C" w:rsidRDefault="00AA7744"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9C" w14:textId="77777777" w:rsidR="00AA7744" w:rsidRPr="0042063C" w:rsidRDefault="00AA7744"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9D" w14:textId="77777777" w:rsidR="00AA7744" w:rsidRPr="0042063C" w:rsidRDefault="00AA7744"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AA7744" w14:paraId="773CBFA5"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F9F" w14:textId="77777777" w:rsidR="00AA7744" w:rsidRDefault="00AA7744"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A0" w14:textId="77777777" w:rsidR="00AA7744" w:rsidRPr="00C7679A" w:rsidRDefault="00AA7744" w:rsidP="00AA7744">
            <w:pPr>
              <w:pStyle w:val="INDICATORTEXT"/>
              <w:cnfStyle w:val="000000000000" w:firstRow="0" w:lastRow="0" w:firstColumn="0" w:lastColumn="0" w:oddVBand="0" w:evenVBand="0" w:oddHBand="0" w:evenHBand="0" w:firstRowFirstColumn="0" w:firstRowLastColumn="0" w:lastRowFirstColumn="0" w:lastRowLastColumn="0"/>
            </w:pPr>
            <w:r w:rsidRPr="00C7679A">
              <w:t xml:space="preserve">Review </w:t>
            </w:r>
            <w:r>
              <w:t xml:space="preserve">the </w:t>
            </w:r>
            <w:r w:rsidRPr="00C7679A">
              <w:t xml:space="preserve">manager’s </w:t>
            </w:r>
            <w:r>
              <w:t>responsible investment</w:t>
            </w:r>
            <w:r w:rsidRPr="00C7679A">
              <w:t xml:space="preserve"> reporting, for example PRI-generated responsible investment reports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A1" w14:textId="77777777" w:rsidR="00AA7744" w:rsidRPr="00112413"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A2"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A3"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A4"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AA7744" w14:paraId="773CBFAC"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FA6" w14:textId="77777777" w:rsidR="00AA7744" w:rsidRDefault="00AA7744"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A7" w14:textId="77777777" w:rsidR="00AA7744" w:rsidRPr="00C7679A" w:rsidRDefault="00AA7744" w:rsidP="00AA7744">
            <w:pPr>
              <w:pStyle w:val="INDICATORTEXT"/>
              <w:cnfStyle w:val="000000100000" w:firstRow="0" w:lastRow="0" w:firstColumn="0" w:lastColumn="0" w:oddVBand="0" w:evenVBand="0" w:oddHBand="1" w:evenHBand="0" w:firstRowFirstColumn="0" w:firstRowLastColumn="0" w:lastRowFirstColumn="0" w:lastRowLastColumn="0"/>
            </w:pPr>
            <w:r w:rsidRPr="00C7679A">
              <w:t xml:space="preserve">Encourage your managers to consider joining </w:t>
            </w:r>
            <w:r>
              <w:t>responsible investment</w:t>
            </w:r>
            <w:r w:rsidRPr="00C7679A">
              <w:t xml:space="preserve"> initiatives/organisations or participate in collaborative projects  with other investors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A8" w14:textId="77777777" w:rsidR="00AA7744" w:rsidRPr="00112413" w:rsidRDefault="00AA7744"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A9" w14:textId="77777777" w:rsidR="00AA7744" w:rsidRPr="0042063C" w:rsidRDefault="00AA7744"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AA" w14:textId="77777777" w:rsidR="00AA7744" w:rsidRPr="0042063C" w:rsidRDefault="00AA7744"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AB" w14:textId="77777777" w:rsidR="00AA7744" w:rsidRPr="0042063C" w:rsidRDefault="00AA7744"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AA7744" w14:paraId="773CBFB3"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FAD" w14:textId="77777777" w:rsidR="00AA7744" w:rsidRDefault="00AA7744"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AE" w14:textId="77777777" w:rsidR="00AA7744" w:rsidRPr="00AA7744" w:rsidRDefault="00AA7744" w:rsidP="00AA7744">
            <w:pPr>
              <w:pStyle w:val="INDICATORTEXT"/>
              <w:cnfStyle w:val="000000000000" w:firstRow="0" w:lastRow="0" w:firstColumn="0" w:lastColumn="0" w:oddVBand="0" w:evenVBand="0" w:oddHBand="0" w:evenHBand="0" w:firstRowFirstColumn="0" w:firstRowLastColumn="0" w:lastRowFirstColumn="0" w:lastRowLastColumn="0"/>
            </w:pPr>
            <w:r>
              <w:t>Include r</w:t>
            </w:r>
            <w:r w:rsidRPr="001F0E91">
              <w:t xml:space="preserve">esponsible investment </w:t>
            </w:r>
            <w:r>
              <w:t xml:space="preserve">criteria </w:t>
            </w:r>
            <w:r w:rsidRPr="001F0E91">
              <w:t>a</w:t>
            </w:r>
            <w:r>
              <w:t>s a</w:t>
            </w:r>
            <w:r w:rsidRPr="001F0E91">
              <w:t xml:space="preserve"> formal component </w:t>
            </w:r>
            <w:r>
              <w:t xml:space="preserve">of overall </w:t>
            </w:r>
            <w:r w:rsidRPr="001F0E91">
              <w:t>manager performance evaluation</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AF" w14:textId="77777777" w:rsidR="00AA7744" w:rsidRPr="00112413"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B0"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B1"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B2"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563FBF" w14:paraId="54DBA83E" w14:textId="77777777" w:rsidTr="002901A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16955DB4" w14:textId="77777777" w:rsidR="002901A7" w:rsidRDefault="002901A7" w:rsidP="002901A7">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B388646" w14:textId="5762ACEC" w:rsidR="002901A7" w:rsidRDefault="000972CB">
            <w:pPr>
              <w:pStyle w:val="INDICATORTEXT"/>
              <w:cnfStyle w:val="000000100000" w:firstRow="0" w:lastRow="0" w:firstColumn="0" w:lastColumn="0" w:oddVBand="0" w:evenVBand="0" w:oddHBand="1" w:evenHBand="0" w:firstRowFirstColumn="0" w:firstRowLastColumn="0" w:lastRowFirstColumn="0" w:lastRowLastColumn="0"/>
            </w:pPr>
            <w:r>
              <w:t>Request</w:t>
            </w:r>
            <w:r w:rsidR="002901A7">
              <w:t xml:space="preserve"> information on</w:t>
            </w:r>
            <w:r w:rsidR="002901A7" w:rsidRPr="00811910">
              <w:t xml:space="preserve"> whether </w:t>
            </w:r>
            <w:r w:rsidR="002901A7">
              <w:t>your manager’s</w:t>
            </w:r>
            <w:r w:rsidR="002901A7" w:rsidRPr="00811910">
              <w:t xml:space="preserve"> approach to ESG issues has impacted financial performance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841B00" w14:textId="7DA2357C" w:rsidR="002901A7" w:rsidRPr="00112413" w:rsidRDefault="002901A7" w:rsidP="002901A7">
            <w:pPr>
              <w:pStyle w:val="INDICATORTEXT"/>
              <w:jc w:val="center"/>
              <w:cnfStyle w:val="000000100000" w:firstRow="0" w:lastRow="0" w:firstColumn="0" w:lastColumn="0" w:oddVBand="0" w:evenVBand="0" w:oddHBand="1" w:evenHBand="0" w:firstRowFirstColumn="0" w:firstRowLastColumn="0" w:lastRowFirstColumn="0" w:lastRowLastColumn="0"/>
            </w:pPr>
            <w:r w:rsidRPr="00B30CCA">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0C944F" w14:textId="3F3465C2" w:rsidR="002901A7" w:rsidRPr="0042063C" w:rsidRDefault="002901A7">
            <w:pPr>
              <w:pStyle w:val="INDICATORTEXT"/>
              <w:jc w:val="center"/>
              <w:cnfStyle w:val="000000100000" w:firstRow="0" w:lastRow="0" w:firstColumn="0" w:lastColumn="0" w:oddVBand="0" w:evenVBand="0" w:oddHBand="1" w:evenHBand="0" w:firstRowFirstColumn="0" w:firstRowLastColumn="0" w:lastRowFirstColumn="0" w:lastRowLastColumn="0"/>
            </w:pPr>
            <w:r w:rsidRPr="00B30CCA">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A27537" w14:textId="6AEB349E" w:rsidR="002901A7" w:rsidRPr="0042063C" w:rsidRDefault="002901A7">
            <w:pPr>
              <w:pStyle w:val="INDICATORTEXT"/>
              <w:jc w:val="center"/>
              <w:cnfStyle w:val="000000100000" w:firstRow="0" w:lastRow="0" w:firstColumn="0" w:lastColumn="0" w:oddVBand="0" w:evenVBand="0" w:oddHBand="1" w:evenHBand="0" w:firstRowFirstColumn="0" w:firstRowLastColumn="0" w:lastRowFirstColumn="0" w:lastRowLastColumn="0"/>
            </w:pPr>
            <w:r w:rsidRPr="00B30CC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57782A5" w14:textId="723CEF10" w:rsidR="002901A7" w:rsidRPr="0042063C" w:rsidRDefault="002901A7">
            <w:pPr>
              <w:pStyle w:val="INDICATORTEXT"/>
              <w:jc w:val="center"/>
              <w:cnfStyle w:val="000000100000" w:firstRow="0" w:lastRow="0" w:firstColumn="0" w:lastColumn="0" w:oddVBand="0" w:evenVBand="0" w:oddHBand="1" w:evenHBand="0" w:firstRowFirstColumn="0" w:firstRowLastColumn="0" w:lastRowFirstColumn="0" w:lastRowLastColumn="0"/>
            </w:pPr>
            <w:r w:rsidRPr="00B30CCA">
              <w:sym w:font="Wingdings" w:char="F071"/>
            </w:r>
          </w:p>
        </w:tc>
      </w:tr>
      <w:tr w:rsidR="00563FBF" w14:paraId="2E709D4A" w14:textId="77777777" w:rsidTr="002901A7">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28144506" w14:textId="77777777" w:rsidR="002901A7" w:rsidRDefault="002901A7" w:rsidP="002901A7">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CA8C3AF" w14:textId="4F8E1595" w:rsidR="002901A7" w:rsidRDefault="000972CB">
            <w:pPr>
              <w:pStyle w:val="INDICATORTEXT"/>
              <w:cnfStyle w:val="000000000000" w:firstRow="0" w:lastRow="0" w:firstColumn="0" w:lastColumn="0" w:oddVBand="0" w:evenVBand="0" w:oddHBand="0" w:evenHBand="0" w:firstRowFirstColumn="0" w:firstRowLastColumn="0" w:lastRowFirstColumn="0" w:lastRowLastColumn="0"/>
            </w:pPr>
            <w:r>
              <w:t>Request</w:t>
            </w:r>
            <w:r w:rsidR="002901A7">
              <w:t xml:space="preserve"> information on</w:t>
            </w:r>
            <w:r w:rsidR="002901A7" w:rsidRPr="00811910">
              <w:t xml:space="preserve"> whether </w:t>
            </w:r>
            <w:r w:rsidR="002901A7">
              <w:t>your manager’s</w:t>
            </w:r>
            <w:r w:rsidR="002901A7" w:rsidRPr="00811910">
              <w:t xml:space="preserve"> approach to ESG issues </w:t>
            </w:r>
            <w:r w:rsidR="002901A7">
              <w:t xml:space="preserve">has </w:t>
            </w:r>
            <w:r w:rsidR="002901A7" w:rsidRPr="00811910">
              <w:t>impact</w:t>
            </w:r>
            <w:r w:rsidR="002901A7">
              <w:t>ed</w:t>
            </w:r>
            <w:r w:rsidR="002901A7" w:rsidRPr="00811910">
              <w:t xml:space="preserve"> risk or volatility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67D582" w14:textId="52EAC6BD" w:rsidR="002901A7" w:rsidRPr="00112413" w:rsidRDefault="002901A7" w:rsidP="002901A7">
            <w:pPr>
              <w:pStyle w:val="INDICATORTEXT"/>
              <w:jc w:val="center"/>
              <w:cnfStyle w:val="000000000000" w:firstRow="0" w:lastRow="0" w:firstColumn="0" w:lastColumn="0" w:oddVBand="0" w:evenVBand="0" w:oddHBand="0" w:evenHBand="0" w:firstRowFirstColumn="0" w:firstRowLastColumn="0" w:lastRowFirstColumn="0" w:lastRowLastColumn="0"/>
            </w:pPr>
            <w:r w:rsidRPr="00B30CCA">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76BA42" w14:textId="583090E0" w:rsidR="002901A7" w:rsidRPr="0042063C" w:rsidRDefault="002901A7">
            <w:pPr>
              <w:pStyle w:val="INDICATORTEXT"/>
              <w:jc w:val="center"/>
              <w:cnfStyle w:val="000000000000" w:firstRow="0" w:lastRow="0" w:firstColumn="0" w:lastColumn="0" w:oddVBand="0" w:evenVBand="0" w:oddHBand="0" w:evenHBand="0" w:firstRowFirstColumn="0" w:firstRowLastColumn="0" w:lastRowFirstColumn="0" w:lastRowLastColumn="0"/>
            </w:pPr>
            <w:r w:rsidRPr="00B30CCA">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D4749B" w14:textId="5C4E9486" w:rsidR="002901A7" w:rsidRPr="0042063C" w:rsidRDefault="002901A7">
            <w:pPr>
              <w:pStyle w:val="INDICATORTEXT"/>
              <w:jc w:val="center"/>
              <w:cnfStyle w:val="000000000000" w:firstRow="0" w:lastRow="0" w:firstColumn="0" w:lastColumn="0" w:oddVBand="0" w:evenVBand="0" w:oddHBand="0" w:evenHBand="0" w:firstRowFirstColumn="0" w:firstRowLastColumn="0" w:lastRowFirstColumn="0" w:lastRowLastColumn="0"/>
            </w:pPr>
            <w:r w:rsidRPr="00B30CC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18A371A" w14:textId="66E205CC" w:rsidR="002901A7" w:rsidRDefault="002901A7">
            <w:pPr>
              <w:pStyle w:val="INDICATORTEXT"/>
              <w:jc w:val="center"/>
              <w:cnfStyle w:val="000000000000" w:firstRow="0" w:lastRow="0" w:firstColumn="0" w:lastColumn="0" w:oddVBand="0" w:evenVBand="0" w:oddHBand="0" w:evenHBand="0" w:firstRowFirstColumn="0" w:firstRowLastColumn="0" w:lastRowFirstColumn="0" w:lastRowLastColumn="0"/>
            </w:pPr>
            <w:r w:rsidRPr="00B30CCA">
              <w:sym w:font="Wingdings" w:char="F071"/>
            </w:r>
          </w:p>
        </w:tc>
      </w:tr>
      <w:tr w:rsidR="00563FBF" w14:paraId="5C904187" w14:textId="77777777" w:rsidTr="002901A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37AD7A2" w14:textId="77777777" w:rsidR="002901A7" w:rsidRDefault="002901A7" w:rsidP="002901A7">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AAF5A30" w14:textId="4C66D2D6" w:rsidR="002901A7" w:rsidRDefault="000972CB">
            <w:pPr>
              <w:pStyle w:val="INDICATORTEXT"/>
              <w:cnfStyle w:val="000000100000" w:firstRow="0" w:lastRow="0" w:firstColumn="0" w:lastColumn="0" w:oddVBand="0" w:evenVBand="0" w:oddHBand="1" w:evenHBand="0" w:firstRowFirstColumn="0" w:firstRowLastColumn="0" w:lastRowFirstColumn="0" w:lastRowLastColumn="0"/>
            </w:pPr>
            <w:r>
              <w:t>Request</w:t>
            </w:r>
            <w:r w:rsidR="002901A7">
              <w:t xml:space="preserve"> information on</w:t>
            </w:r>
            <w:r w:rsidR="002901A7" w:rsidRPr="00811910">
              <w:t xml:space="preserve"> whether </w:t>
            </w:r>
            <w:r w:rsidR="002901A7">
              <w:t>your manager’s</w:t>
            </w:r>
            <w:r w:rsidR="002901A7" w:rsidRPr="00811910">
              <w:t xml:space="preserve"> approach to ESG issues </w:t>
            </w:r>
            <w:r w:rsidR="002901A7">
              <w:t xml:space="preserve">has </w:t>
            </w:r>
            <w:r w:rsidR="002901A7" w:rsidRPr="00811910">
              <w:t>impact</w:t>
            </w:r>
            <w:r w:rsidR="002901A7">
              <w:t>ed</w:t>
            </w:r>
            <w:r w:rsidR="002901A7" w:rsidRPr="00811910">
              <w:t xml:space="preserve"> ESG performance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23B27D" w14:textId="13D721B2" w:rsidR="002901A7" w:rsidRPr="00112413" w:rsidRDefault="002901A7" w:rsidP="002901A7">
            <w:pPr>
              <w:pStyle w:val="INDICATORTEXT"/>
              <w:jc w:val="center"/>
              <w:cnfStyle w:val="000000100000" w:firstRow="0" w:lastRow="0" w:firstColumn="0" w:lastColumn="0" w:oddVBand="0" w:evenVBand="0" w:oddHBand="1" w:evenHBand="0" w:firstRowFirstColumn="0" w:firstRowLastColumn="0" w:lastRowFirstColumn="0" w:lastRowLastColumn="0"/>
            </w:pPr>
            <w:r w:rsidRPr="00B30CCA">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833117" w14:textId="5A32D390" w:rsidR="002901A7" w:rsidRPr="0042063C" w:rsidRDefault="002901A7">
            <w:pPr>
              <w:pStyle w:val="INDICATORTEXT"/>
              <w:jc w:val="center"/>
              <w:cnfStyle w:val="000000100000" w:firstRow="0" w:lastRow="0" w:firstColumn="0" w:lastColumn="0" w:oddVBand="0" w:evenVBand="0" w:oddHBand="1" w:evenHBand="0" w:firstRowFirstColumn="0" w:firstRowLastColumn="0" w:lastRowFirstColumn="0" w:lastRowLastColumn="0"/>
            </w:pPr>
            <w:r w:rsidRPr="00B30CCA">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FF045D" w14:textId="4DA4ADB9" w:rsidR="002901A7" w:rsidRPr="0042063C" w:rsidRDefault="002901A7">
            <w:pPr>
              <w:pStyle w:val="INDICATORTEXT"/>
              <w:jc w:val="center"/>
              <w:cnfStyle w:val="000000100000" w:firstRow="0" w:lastRow="0" w:firstColumn="0" w:lastColumn="0" w:oddVBand="0" w:evenVBand="0" w:oddHBand="1" w:evenHBand="0" w:firstRowFirstColumn="0" w:firstRowLastColumn="0" w:lastRowFirstColumn="0" w:lastRowLastColumn="0"/>
            </w:pPr>
            <w:r w:rsidRPr="00B30CC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15748CB" w14:textId="14A32ADD" w:rsidR="002901A7" w:rsidRDefault="002901A7">
            <w:pPr>
              <w:pStyle w:val="INDICATORTEXT"/>
              <w:jc w:val="center"/>
              <w:cnfStyle w:val="000000100000" w:firstRow="0" w:lastRow="0" w:firstColumn="0" w:lastColumn="0" w:oddVBand="0" w:evenVBand="0" w:oddHBand="1" w:evenHBand="0" w:firstRowFirstColumn="0" w:firstRowLastColumn="0" w:lastRowFirstColumn="0" w:lastRowLastColumn="0"/>
            </w:pPr>
            <w:r w:rsidRPr="00B30CCA">
              <w:sym w:font="Wingdings" w:char="F071"/>
            </w:r>
          </w:p>
        </w:tc>
      </w:tr>
      <w:tr w:rsidR="00AA7744" w14:paraId="773CBFBA"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FB4" w14:textId="77777777" w:rsidR="00AA7744" w:rsidRDefault="00AA7744"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B5" w14:textId="77777777" w:rsidR="00AA7744" w:rsidRPr="0042063C" w:rsidRDefault="00AA7744" w:rsidP="00AA7744">
            <w:pPr>
              <w:pStyle w:val="INDICATORTEXT"/>
              <w:cnfStyle w:val="000000000000" w:firstRow="0" w:lastRow="0" w:firstColumn="0" w:lastColumn="0" w:oddVBand="0" w:evenVBand="0" w:oddHBand="0" w:evenHBand="0" w:firstRowFirstColumn="0" w:firstRowLastColumn="0" w:lastRowFirstColumn="0" w:lastRowLastColumn="0"/>
            </w:pPr>
            <w:r w:rsidRPr="0042063C">
              <w:t>Other</w:t>
            </w:r>
            <w:r>
              <w:t xml:space="preserve"> general aspects of your monitoring, specify_______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B6" w14:textId="77777777" w:rsidR="00AA7744" w:rsidRPr="00112413"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B7"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B8"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B9"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741241" w14:paraId="773CBFBD" w14:textId="77777777" w:rsidTr="00983A4B">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FBB" w14:textId="77777777" w:rsidR="00741241" w:rsidRDefault="00741241"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BFBC" w14:textId="77777777" w:rsidR="00741241" w:rsidRPr="00FC1F8D" w:rsidRDefault="00741241" w:rsidP="00B74465">
            <w:pPr>
              <w:pStyle w:val="INDICATORTEXT"/>
              <w:cnfStyle w:val="000000100000" w:firstRow="0" w:lastRow="0" w:firstColumn="0" w:lastColumn="0" w:oddVBand="0" w:evenVBand="0" w:oddHBand="1" w:evenHBand="0" w:firstRowFirstColumn="0" w:firstRowLastColumn="0" w:lastRowFirstColumn="0" w:lastRowLastColumn="0"/>
              <w:rPr>
                <w:i/>
              </w:rPr>
            </w:pPr>
            <w:r>
              <w:rPr>
                <w:b/>
                <w:i/>
              </w:rPr>
              <w:t>ESG incorporation</w:t>
            </w:r>
          </w:p>
        </w:tc>
      </w:tr>
      <w:tr w:rsidR="00AA7744" w14:paraId="773CBFC4"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FBE" w14:textId="77777777" w:rsidR="00AA7744" w:rsidRDefault="00AA7744"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BF" w14:textId="77777777" w:rsidR="00AA7744" w:rsidRPr="00AA7744" w:rsidRDefault="00AA7744" w:rsidP="00AA7744">
            <w:pPr>
              <w:pStyle w:val="INDICATORTEXT"/>
              <w:cnfStyle w:val="000000000000" w:firstRow="0" w:lastRow="0" w:firstColumn="0" w:lastColumn="0" w:oddVBand="0" w:evenVBand="0" w:oddHBand="0" w:evenHBand="0" w:firstRowFirstColumn="0" w:firstRowLastColumn="0" w:lastRowFirstColumn="0" w:lastRowLastColumn="0"/>
            </w:pPr>
            <w:r>
              <w:t xml:space="preserve">Request information on ESG incorporation in specific investment decisions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C0" w14:textId="77777777" w:rsidR="00AA7744" w:rsidRPr="00112413"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C1"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C2"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C3" w14:textId="77777777" w:rsidR="00AA7744" w:rsidRPr="0042063C" w:rsidRDefault="00AA774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AA7744" w14:paraId="773CBFCB" w14:textId="77777777" w:rsidTr="00AA77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BFC5" w14:textId="77777777" w:rsidR="00AA7744" w:rsidRDefault="00AA7744"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C6" w14:textId="77777777" w:rsidR="00AA7744" w:rsidRPr="0042063C" w:rsidRDefault="00AA7744" w:rsidP="00AA7744">
            <w:pPr>
              <w:pStyle w:val="INDICATORTEXT"/>
              <w:cnfStyle w:val="000000100000" w:firstRow="0" w:lastRow="0" w:firstColumn="0" w:lastColumn="0" w:oddVBand="0" w:evenVBand="0" w:oddHBand="1" w:evenHBand="0" w:firstRowFirstColumn="0" w:firstRowLastColumn="0" w:lastRowFirstColumn="0" w:lastRowLastColumn="0"/>
            </w:pPr>
            <w:r w:rsidRPr="0042063C">
              <w:t>Other</w:t>
            </w:r>
            <w:r>
              <w:t xml:space="preserve"> ways you monitor</w:t>
            </w:r>
            <w:r w:rsidRPr="00523E9D">
              <w:t xml:space="preserve"> </w:t>
            </w:r>
            <w:r>
              <w:t>ESG incorporation, specify_______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C7" w14:textId="77777777" w:rsidR="00AA7744" w:rsidRPr="00112413" w:rsidRDefault="00AA7744"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C8" w14:textId="77777777" w:rsidR="00AA7744" w:rsidRPr="0042063C" w:rsidRDefault="00AA7744"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C9" w14:textId="77777777" w:rsidR="00AA7744" w:rsidRDefault="00AA7744" w:rsidP="00AA7744">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CA" w14:textId="77777777" w:rsidR="00AA7744" w:rsidRDefault="00AA7744" w:rsidP="00AA7744">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741241" w14:paraId="773CBFCE" w14:textId="77777777" w:rsidTr="00983A4B">
        <w:trPr>
          <w:trHeight w:val="301"/>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FCC" w14:textId="77777777" w:rsidR="00741241" w:rsidRDefault="00741241"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BFCD" w14:textId="77777777" w:rsidR="00741241" w:rsidRPr="002D3AD9" w:rsidRDefault="00741241" w:rsidP="00B74465">
            <w:pPr>
              <w:pStyle w:val="INDICATORTEXT"/>
              <w:cnfStyle w:val="000000000000" w:firstRow="0" w:lastRow="0" w:firstColumn="0" w:lastColumn="0" w:oddVBand="0" w:evenVBand="0" w:oddHBand="0" w:evenHBand="0" w:firstRowFirstColumn="0" w:firstRowLastColumn="0" w:lastRowFirstColumn="0" w:lastRowLastColumn="0"/>
              <w:rPr>
                <w:i/>
              </w:rPr>
            </w:pPr>
            <w:r w:rsidRPr="002D3AD9">
              <w:rPr>
                <w:b/>
                <w:i/>
              </w:rPr>
              <w:t>Engagements</w:t>
            </w:r>
          </w:p>
        </w:tc>
      </w:tr>
      <w:tr w:rsidR="003442EE" w14:paraId="773CBFD5"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FCF" w14:textId="77777777" w:rsidR="003442EE" w:rsidRDefault="003442E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D0" w14:textId="77777777" w:rsidR="003442EE" w:rsidRPr="00AF77F9" w:rsidRDefault="003442EE" w:rsidP="003442EE">
            <w:pPr>
              <w:pStyle w:val="INDICATORTEXT"/>
              <w:cnfStyle w:val="000000100000" w:firstRow="0" w:lastRow="0" w:firstColumn="0" w:lastColumn="0" w:oddVBand="0" w:evenVBand="0" w:oddHBand="1" w:evenHBand="0" w:firstRowFirstColumn="0" w:firstRowLastColumn="0" w:lastRowFirstColumn="0" w:lastRowLastColumn="0"/>
            </w:pPr>
            <w:r>
              <w:t>Review the ESG in</w:t>
            </w:r>
            <w:r w:rsidRPr="00AF77F9">
              <w:t xml:space="preserve">formation </w:t>
            </w:r>
            <w:r>
              <w:t>relevant to the engagements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D1" w14:textId="77777777" w:rsidR="003442EE" w:rsidRPr="00112413"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D2"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D3"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D4"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t>n/a</w:t>
            </w:r>
          </w:p>
        </w:tc>
      </w:tr>
      <w:tr w:rsidR="003442EE" w14:paraId="773CBFDC"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FD6" w14:textId="77777777" w:rsidR="003442EE" w:rsidRDefault="003442E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D7" w14:textId="77777777" w:rsidR="003442EE" w:rsidRPr="00AF77F9" w:rsidRDefault="003442EE" w:rsidP="003442EE">
            <w:pPr>
              <w:pStyle w:val="INDICATORTEXT"/>
              <w:cnfStyle w:val="000000000000" w:firstRow="0" w:lastRow="0" w:firstColumn="0" w:lastColumn="0" w:oddVBand="0" w:evenVBand="0" w:oddHBand="0" w:evenHBand="0" w:firstRowFirstColumn="0" w:firstRowLastColumn="0" w:lastRowFirstColumn="0" w:lastRowLastColumn="0"/>
            </w:pPr>
            <w:r>
              <w:t>Discuss the number of engagements and their comprehensiveness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D8" w14:textId="77777777" w:rsidR="003442EE" w:rsidRPr="00112413" w:rsidRDefault="003442E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D9" w14:textId="77777777" w:rsidR="003442EE" w:rsidRPr="0042063C" w:rsidRDefault="003442E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DA" w14:textId="77777777" w:rsidR="003442EE" w:rsidRPr="0042063C" w:rsidRDefault="003442E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DB" w14:textId="77777777" w:rsidR="003442EE" w:rsidRPr="0042063C" w:rsidRDefault="003442E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t>n/a</w:t>
            </w:r>
          </w:p>
        </w:tc>
      </w:tr>
      <w:tr w:rsidR="003442EE" w14:paraId="773CBFE3"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FDD" w14:textId="77777777" w:rsidR="003442EE" w:rsidRDefault="003442E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DE" w14:textId="77777777" w:rsidR="003442EE" w:rsidRPr="00AF77F9" w:rsidRDefault="003442EE" w:rsidP="003442EE">
            <w:pPr>
              <w:pStyle w:val="INDICATORTEXT"/>
              <w:cnfStyle w:val="000000100000" w:firstRow="0" w:lastRow="0" w:firstColumn="0" w:lastColumn="0" w:oddVBand="0" w:evenVBand="0" w:oddHBand="1" w:evenHBand="0" w:firstRowFirstColumn="0" w:firstRowLastColumn="0" w:lastRowFirstColumn="0" w:lastRowLastColumn="0"/>
            </w:pPr>
            <w:r>
              <w:t>Discuss the type of role played (i.e. l</w:t>
            </w:r>
            <w:r w:rsidRPr="00AF77F9">
              <w:t>ead</w:t>
            </w:r>
            <w:r>
              <w:t>ing</w:t>
            </w:r>
            <w:r w:rsidRPr="00AF77F9">
              <w:t xml:space="preserve"> or supporti</w:t>
            </w:r>
            <w:r>
              <w:t>ng)</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DF" w14:textId="77777777" w:rsidR="003442EE" w:rsidRPr="00112413"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E0"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E1"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E2"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t>n/a</w:t>
            </w:r>
          </w:p>
        </w:tc>
      </w:tr>
      <w:tr w:rsidR="00BA3B28" w14:paraId="773CBFEA" w14:textId="77777777" w:rsidTr="00BA3B2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FE4" w14:textId="77777777" w:rsidR="00BA3B28" w:rsidRDefault="00BA3B28"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E5" w14:textId="77777777" w:rsidR="00BA3B28" w:rsidRPr="00543FC2" w:rsidRDefault="00BA3B28" w:rsidP="003442EE">
            <w:pPr>
              <w:pStyle w:val="INDICATORTEXT"/>
              <w:cnfStyle w:val="000000000000" w:firstRow="0" w:lastRow="0" w:firstColumn="0" w:lastColumn="0" w:oddVBand="0" w:evenVBand="0" w:oddHBand="0" w:evenHBand="0" w:firstRowFirstColumn="0" w:firstRowLastColumn="0" w:lastRowFirstColumn="0" w:lastRowLastColumn="0"/>
            </w:pPr>
            <w:r>
              <w:t xml:space="preserve">Review </w:t>
            </w:r>
            <w:r w:rsidRPr="00543FC2">
              <w:t xml:space="preserve">the progress </w:t>
            </w:r>
            <w:r>
              <w:t>of</w:t>
            </w:r>
            <w:r w:rsidRPr="00543FC2">
              <w:t xml:space="preserve"> ongoing engagements and/or outcomes of </w:t>
            </w:r>
            <w:r>
              <w:t>completed</w:t>
            </w:r>
            <w:r w:rsidRPr="00543FC2">
              <w:t xml:space="preserve"> engagements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E6"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E7"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E8"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E9" w14:textId="77777777" w:rsidR="00BA3B28" w:rsidRDefault="00BA3B28" w:rsidP="00BA3B28">
            <w:pPr>
              <w:pStyle w:val="INDICATORTEXT"/>
              <w:jc w:val="center"/>
              <w:cnfStyle w:val="000000000000" w:firstRow="0" w:lastRow="0" w:firstColumn="0" w:lastColumn="0" w:oddVBand="0" w:evenVBand="0" w:oddHBand="0" w:evenHBand="0" w:firstRowFirstColumn="0" w:firstRowLastColumn="0" w:lastRowFirstColumn="0" w:lastRowLastColumn="0"/>
            </w:pPr>
            <w:r w:rsidRPr="00D467C6">
              <w:t>n/a</w:t>
            </w:r>
          </w:p>
        </w:tc>
      </w:tr>
      <w:tr w:rsidR="00BA3B28" w14:paraId="773CBFF1" w14:textId="77777777" w:rsidTr="00BA3B2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FEB" w14:textId="77777777" w:rsidR="00BA3B28" w:rsidRDefault="00BA3B28"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EC" w14:textId="77777777" w:rsidR="00BA3B28" w:rsidRPr="0042063C" w:rsidRDefault="00BA3B28" w:rsidP="003442EE">
            <w:pPr>
              <w:pStyle w:val="INDICATORTEXT"/>
              <w:cnfStyle w:val="000000100000" w:firstRow="0" w:lastRow="0" w:firstColumn="0" w:lastColumn="0" w:oddVBand="0" w:evenVBand="0" w:oddHBand="1" w:evenHBand="0" w:firstRowFirstColumn="0" w:firstRowLastColumn="0" w:lastRowFirstColumn="0" w:lastRowLastColumn="0"/>
            </w:pPr>
            <w:r w:rsidRPr="0042063C">
              <w:t>Other</w:t>
            </w:r>
            <w:r>
              <w:t xml:space="preserve"> ways you monitor engagement </w:t>
            </w:r>
            <w:r w:rsidRPr="00523E9D">
              <w:t>activities</w:t>
            </w:r>
            <w:r>
              <w:t>, specify_______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ED"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EE"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EF"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F0" w14:textId="77777777" w:rsidR="00BA3B28" w:rsidRDefault="00BA3B28" w:rsidP="00BA3B28">
            <w:pPr>
              <w:pStyle w:val="INDICATORTEXT"/>
              <w:jc w:val="center"/>
              <w:cnfStyle w:val="000000100000" w:firstRow="0" w:lastRow="0" w:firstColumn="0" w:lastColumn="0" w:oddVBand="0" w:evenVBand="0" w:oddHBand="1" w:evenHBand="0" w:firstRowFirstColumn="0" w:firstRowLastColumn="0" w:lastRowFirstColumn="0" w:lastRowLastColumn="0"/>
            </w:pPr>
            <w:r w:rsidRPr="00D467C6">
              <w:t>n/a</w:t>
            </w:r>
          </w:p>
        </w:tc>
      </w:tr>
      <w:tr w:rsidR="003442EE" w14:paraId="773CBFF4" w14:textId="77777777" w:rsidTr="00C514B4">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top w:val="single" w:sz="4" w:space="0" w:color="A6A6A6" w:themeColor="background1" w:themeShade="A6"/>
              <w:left w:val="single" w:sz="4" w:space="0" w:color="0070C0"/>
              <w:bottom w:val="single" w:sz="4" w:space="0" w:color="0070C0"/>
            </w:tcBorders>
            <w:vAlign w:val="top"/>
          </w:tcPr>
          <w:p w14:paraId="773CBFF2" w14:textId="77777777" w:rsidR="003442EE" w:rsidRPr="00664536" w:rsidRDefault="003442EE" w:rsidP="00B74465">
            <w:pPr>
              <w:pStyle w:val="INDICATORNUMBER"/>
              <w:rPr>
                <w:rStyle w:val="IntenseEmphasis"/>
                <w:b/>
                <w:bCs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BFF3" w14:textId="77777777" w:rsidR="003442EE" w:rsidRPr="00664536" w:rsidRDefault="003442EE" w:rsidP="00B74465">
            <w:pPr>
              <w:pStyle w:val="INDICATORTEXT"/>
              <w:cnfStyle w:val="000000000000" w:firstRow="0" w:lastRow="0" w:firstColumn="0" w:lastColumn="0" w:oddVBand="0" w:evenVBand="0" w:oddHBand="0" w:evenHBand="0" w:firstRowFirstColumn="0" w:firstRowLastColumn="0" w:lastRowFirstColumn="0" w:lastRowLastColumn="0"/>
              <w:rPr>
                <w:i/>
              </w:rPr>
            </w:pPr>
            <w:r w:rsidRPr="00664536">
              <w:rPr>
                <w:b/>
                <w:i/>
              </w:rPr>
              <w:t>(Proxy) voting</w:t>
            </w:r>
          </w:p>
        </w:tc>
      </w:tr>
      <w:tr w:rsidR="003442EE" w14:paraId="773CBFFB"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FF5" w14:textId="77777777" w:rsidR="003442EE" w:rsidRDefault="003442E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F6" w14:textId="77777777" w:rsidR="003442EE" w:rsidRPr="0042063C" w:rsidRDefault="003442EE" w:rsidP="003442EE">
            <w:pPr>
              <w:pStyle w:val="INDICATORTEXT"/>
              <w:cnfStyle w:val="000000100000" w:firstRow="0" w:lastRow="0" w:firstColumn="0" w:lastColumn="0" w:oddVBand="0" w:evenVBand="0" w:oddHBand="1" w:evenHBand="0" w:firstRowFirstColumn="0" w:firstRowLastColumn="0" w:lastRowFirstColumn="0" w:lastRowLastColumn="0"/>
            </w:pPr>
            <w:r>
              <w:t xml:space="preserve">Review the number or percentage of votes cast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F7" w14:textId="77777777" w:rsidR="003442EE" w:rsidRPr="00112413"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F8"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F9"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BFFA"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tc>
      </w:tr>
      <w:tr w:rsidR="003442EE" w14:paraId="773CC002"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BFFC" w14:textId="77777777" w:rsidR="003442EE" w:rsidRDefault="003442E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FD" w14:textId="77777777" w:rsidR="003442EE" w:rsidRPr="0042063C" w:rsidRDefault="003442EE" w:rsidP="003442EE">
            <w:pPr>
              <w:pStyle w:val="INDICATORTEXT"/>
              <w:cnfStyle w:val="000000000000" w:firstRow="0" w:lastRow="0" w:firstColumn="0" w:lastColumn="0" w:oddVBand="0" w:evenVBand="0" w:oddHBand="0" w:evenHBand="0" w:firstRowFirstColumn="0" w:firstRowLastColumn="0" w:lastRowFirstColumn="0" w:lastRowLastColumn="0"/>
            </w:pPr>
            <w:r>
              <w:t>Request an e</w:t>
            </w:r>
            <w:r w:rsidRPr="0042063C">
              <w:t xml:space="preserve">xplanation of </w:t>
            </w:r>
            <w:r>
              <w:t xml:space="preserve">reasons for </w:t>
            </w:r>
            <w:r w:rsidRPr="0042063C">
              <w:t>votes</w:t>
            </w:r>
            <w:r>
              <w:t xml:space="preserve"> cast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FE" w14:textId="77777777" w:rsidR="003442EE" w:rsidRPr="00112413" w:rsidRDefault="003442E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BFFF" w14:textId="77777777" w:rsidR="003442EE" w:rsidRPr="0042063C" w:rsidRDefault="003442E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00" w14:textId="77777777" w:rsidR="003442EE" w:rsidRPr="0042063C" w:rsidRDefault="003442E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01" w14:textId="77777777" w:rsidR="003442EE" w:rsidRPr="0042063C" w:rsidRDefault="003442E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p>
        </w:tc>
      </w:tr>
      <w:tr w:rsidR="003442EE" w14:paraId="773CC009"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003" w14:textId="77777777" w:rsidR="003442EE" w:rsidRDefault="003442E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04" w14:textId="77777777" w:rsidR="003442EE" w:rsidRPr="0042063C" w:rsidRDefault="003442EE" w:rsidP="003442EE">
            <w:pPr>
              <w:pStyle w:val="INDICATORTEXT"/>
              <w:cnfStyle w:val="000000100000" w:firstRow="0" w:lastRow="0" w:firstColumn="0" w:lastColumn="0" w:oddVBand="0" w:evenVBand="0" w:oddHBand="1" w:evenHBand="0" w:firstRowFirstColumn="0" w:firstRowLastColumn="0" w:lastRowFirstColumn="0" w:lastRowLastColumn="0"/>
            </w:pPr>
            <w:r>
              <w:t>Discuss w</w:t>
            </w:r>
            <w:r w:rsidRPr="0042063C">
              <w:t xml:space="preserve">hether companies were informed of the </w:t>
            </w:r>
            <w:r>
              <w:t>reasons</w:t>
            </w:r>
            <w:r w:rsidRPr="0042063C">
              <w:t xml:space="preserve"> </w:t>
            </w:r>
            <w:r>
              <w:t xml:space="preserve">for votes </w:t>
            </w:r>
            <w:r w:rsidRPr="0042063C">
              <w:t>against management recommendations</w:t>
            </w:r>
            <w:r>
              <w:t xml:space="preserve"> </w:t>
            </w:r>
            <w:r w:rsidRPr="003B1017">
              <w:t>or abstentions/withh</w:t>
            </w:r>
            <w:r>
              <w:t>e</w:t>
            </w:r>
            <w:r w:rsidRPr="003B1017">
              <w:t>ld votes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05"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06"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07"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08" w14:textId="77777777" w:rsidR="003442EE" w:rsidRPr="0042063C" w:rsidRDefault="003442EE" w:rsidP="00B74465">
            <w:pPr>
              <w:pStyle w:val="INDICATORTEXT"/>
              <w:jc w:val="center"/>
              <w:cnfStyle w:val="000000100000" w:firstRow="0" w:lastRow="0" w:firstColumn="0" w:lastColumn="0" w:oddVBand="0" w:evenVBand="0" w:oddHBand="1" w:evenHBand="0" w:firstRowFirstColumn="0" w:firstRowLastColumn="0" w:lastRowFirstColumn="0" w:lastRowLastColumn="0"/>
            </w:pPr>
            <w:r>
              <w:t>n/a</w:t>
            </w:r>
          </w:p>
        </w:tc>
      </w:tr>
      <w:tr w:rsidR="00BA3B28" w14:paraId="773CC010" w14:textId="77777777" w:rsidTr="003442EE">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vAlign w:val="top"/>
          </w:tcPr>
          <w:p w14:paraId="773CC00A" w14:textId="77777777" w:rsidR="00BA3B28" w:rsidRDefault="00BA3B28"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0B" w14:textId="77777777" w:rsidR="00BA3B28" w:rsidRPr="0042063C" w:rsidRDefault="00BA3B28" w:rsidP="003442EE">
            <w:pPr>
              <w:pStyle w:val="INDICATORTEXT"/>
              <w:cnfStyle w:val="000000000000" w:firstRow="0" w:lastRow="0" w:firstColumn="0" w:lastColumn="0" w:oddVBand="0" w:evenVBand="0" w:oddHBand="0" w:evenHBand="0" w:firstRowFirstColumn="0" w:firstRowLastColumn="0" w:lastRowFirstColumn="0" w:lastRowLastColumn="0"/>
            </w:pPr>
            <w:r>
              <w:t>Review the number of r</w:t>
            </w:r>
            <w:r w:rsidRPr="0042063C">
              <w:t>esolutions</w:t>
            </w:r>
            <w:r>
              <w:t xml:space="preserve"> on ESG issues f</w:t>
            </w:r>
            <w:r w:rsidRPr="0042063C">
              <w:t xml:space="preserve">iled or co-filed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0C"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0D"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0E"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0F"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t>n/a</w:t>
            </w:r>
          </w:p>
        </w:tc>
      </w:tr>
      <w:tr w:rsidR="00BA3B28" w14:paraId="773CC017" w14:textId="77777777" w:rsidTr="003442E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0070C0"/>
            </w:tcBorders>
            <w:vAlign w:val="top"/>
          </w:tcPr>
          <w:p w14:paraId="773CC011" w14:textId="77777777" w:rsidR="00BA3B28" w:rsidRDefault="00BA3B28"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12" w14:textId="77777777" w:rsidR="00BA3B28" w:rsidRPr="0042063C" w:rsidRDefault="00BA3B28" w:rsidP="003442EE">
            <w:pPr>
              <w:pStyle w:val="INDICATORTEXT"/>
              <w:cnfStyle w:val="000000100000" w:firstRow="0" w:lastRow="0" w:firstColumn="0" w:lastColumn="0" w:oddVBand="0" w:evenVBand="0" w:oddHBand="1" w:evenHBand="0" w:firstRowFirstColumn="0" w:firstRowLastColumn="0" w:lastRowFirstColumn="0" w:lastRowLastColumn="0"/>
            </w:pPr>
            <w:r>
              <w:t>Discuss the c</w:t>
            </w:r>
            <w:r w:rsidRPr="003B1017">
              <w:t xml:space="preserve">hanges in company practice </w:t>
            </w:r>
            <w:r>
              <w:t>(ou</w:t>
            </w:r>
            <w:r w:rsidRPr="0042063C">
              <w:t>tcomes</w:t>
            </w:r>
            <w:r>
              <w:t>)</w:t>
            </w:r>
            <w:r w:rsidRPr="0042063C">
              <w:t xml:space="preserve"> that have been achieved from voting activities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13"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14"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15"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16"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t>n/a</w:t>
            </w:r>
          </w:p>
        </w:tc>
      </w:tr>
      <w:tr w:rsidR="00BA3B28" w14:paraId="773CC01E" w14:textId="77777777" w:rsidTr="003442EE">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018" w14:textId="77777777" w:rsidR="00BA3B28" w:rsidRDefault="00BA3B28"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19" w14:textId="77777777" w:rsidR="00BA3B28" w:rsidRPr="0042063C" w:rsidRDefault="00BA3B28" w:rsidP="003442EE">
            <w:pPr>
              <w:pStyle w:val="INDICATORTEXT"/>
              <w:cnfStyle w:val="000000000000" w:firstRow="0" w:lastRow="0" w:firstColumn="0" w:lastColumn="0" w:oddVBand="0" w:evenVBand="0" w:oddHBand="0" w:evenHBand="0" w:firstRowFirstColumn="0" w:firstRowLastColumn="0" w:lastRowFirstColumn="0" w:lastRowLastColumn="0"/>
            </w:pPr>
            <w:r w:rsidRPr="0042063C">
              <w:t>Other</w:t>
            </w:r>
            <w:r>
              <w:t xml:space="preserve"> ways you monitor</w:t>
            </w:r>
            <w:r w:rsidRPr="00523E9D">
              <w:t xml:space="preserve"> </w:t>
            </w:r>
            <w:r>
              <w:t>(proxy) voting</w:t>
            </w:r>
            <w:r w:rsidRPr="00523E9D">
              <w:t xml:space="preserve"> activities</w:t>
            </w:r>
            <w:r>
              <w:t>, specify_______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1A"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1B"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1C"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1D" w14:textId="77777777" w:rsidR="00BA3B28" w:rsidRPr="0042063C" w:rsidRDefault="00BA3B28" w:rsidP="00B74465">
            <w:pPr>
              <w:pStyle w:val="INDICATORTEXT"/>
              <w:jc w:val="center"/>
              <w:cnfStyle w:val="000000000000" w:firstRow="0" w:lastRow="0" w:firstColumn="0" w:lastColumn="0" w:oddVBand="0" w:evenVBand="0" w:oddHBand="0" w:evenHBand="0" w:firstRowFirstColumn="0" w:firstRowLastColumn="0" w:lastRowFirstColumn="0" w:lastRowLastColumn="0"/>
            </w:pPr>
            <w:r>
              <w:t>n/a</w:t>
            </w:r>
          </w:p>
        </w:tc>
      </w:tr>
      <w:tr w:rsidR="00BA3B28" w14:paraId="773CC025"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01F" w14:textId="77777777" w:rsidR="00BA3B28" w:rsidRDefault="00BA3B28"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20" w14:textId="77777777" w:rsidR="00BA3B28" w:rsidRPr="003442EE" w:rsidRDefault="00BA3B28" w:rsidP="003442EE">
            <w:pPr>
              <w:pStyle w:val="INDICATORTEXT"/>
              <w:cnfStyle w:val="000000100000" w:firstRow="0" w:lastRow="0" w:firstColumn="0" w:lastColumn="0" w:oddVBand="0" w:evenVBand="0" w:oddHBand="1" w:evenHBand="0" w:firstRowFirstColumn="0" w:firstRowLastColumn="0" w:lastRowFirstColumn="0" w:lastRowLastColumn="0"/>
            </w:pPr>
            <w:r w:rsidRPr="003442EE">
              <w:t>None of the above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21"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22"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23"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24" w14:textId="77777777" w:rsidR="00BA3B28" w:rsidRPr="0042063C" w:rsidRDefault="00BA3B28" w:rsidP="00B74465">
            <w:pPr>
              <w:pStyle w:val="INDICATORTEXT"/>
              <w:jc w:val="center"/>
              <w:cnfStyle w:val="000000100000" w:firstRow="0" w:lastRow="0" w:firstColumn="0" w:lastColumn="0" w:oddVBand="0" w:evenVBand="0" w:oddHBand="1" w:evenHBand="0" w:firstRowFirstColumn="0" w:firstRowLastColumn="0" w:lastRowFirstColumn="0" w:lastRowLastColumn="0"/>
            </w:pPr>
            <w:r>
              <w:t>n/a</w:t>
            </w:r>
          </w:p>
        </w:tc>
      </w:tr>
      <w:tr w:rsidR="002B5F54" w14:paraId="773CC029" w14:textId="77777777" w:rsidTr="00AB451F">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vAlign w:val="top"/>
          </w:tcPr>
          <w:p w14:paraId="773CC026" w14:textId="77777777" w:rsidR="002B5F54" w:rsidRPr="00AE100E" w:rsidRDefault="002B5F54" w:rsidP="00AB451F">
            <w:pPr>
              <w:pStyle w:val="INDICATORNUMBER"/>
              <w:rPr>
                <w:rStyle w:val="IntenseEmphasis"/>
                <w:b/>
                <w:bCs w:val="0"/>
                <w:i w:val="0"/>
                <w:iCs w:val="0"/>
                <w:color w:val="595959"/>
              </w:rPr>
            </w:pPr>
            <w:r>
              <w:rPr>
                <w:rStyle w:val="IntenseEmphasis"/>
                <w:b/>
                <w:bCs w:val="0"/>
                <w:i w:val="0"/>
                <w:iCs w:val="0"/>
                <w:color w:val="595959"/>
              </w:rPr>
              <w:t>SAM 08.2</w:t>
            </w:r>
          </w:p>
        </w:tc>
        <w:tc>
          <w:tcPr>
            <w:tcW w:w="8129" w:type="dxa"/>
            <w:gridSpan w:val="5"/>
            <w:tcBorders>
              <w:top w:val="single" w:sz="4" w:space="0" w:color="0070C0"/>
              <w:right w:val="single" w:sz="4" w:space="0" w:color="0070C0"/>
            </w:tcBorders>
            <w:shd w:val="clear" w:color="auto" w:fill="DAEEF3" w:themeFill="accent5" w:themeFillTint="33"/>
          </w:tcPr>
          <w:p w14:paraId="773CC027" w14:textId="77777777" w:rsidR="002B5F54" w:rsidRPr="00247346" w:rsidRDefault="002B5F54" w:rsidP="002B5F54">
            <w:pPr>
              <w:pStyle w:val="INDICATORTEXT"/>
              <w:cnfStyle w:val="000000000000" w:firstRow="0" w:lastRow="0" w:firstColumn="0" w:lastColumn="0" w:oddVBand="0" w:evenVBand="0" w:oddHBand="0" w:evenHBand="0" w:firstRowFirstColumn="0" w:firstRowLastColumn="0" w:lastRowFirstColumn="0" w:lastRowLastColumn="0"/>
            </w:pPr>
            <w:r w:rsidRPr="002D7D69">
              <w:t xml:space="preserve">Provide additional </w:t>
            </w:r>
            <w:r w:rsidR="005F516F">
              <w:t>information</w:t>
            </w:r>
            <w:r w:rsidR="005F516F" w:rsidRPr="002D7D69">
              <w:t xml:space="preserve"> </w:t>
            </w:r>
            <w:r w:rsidRPr="002D7D69">
              <w:t xml:space="preserve">relevant to your organisation's </w:t>
            </w:r>
            <w:r w:rsidR="00A451E5" w:rsidRPr="00A451E5">
              <w:t xml:space="preserve">dialogue and monitoring </w:t>
            </w:r>
            <w:r w:rsidR="00A451E5">
              <w:t>of</w:t>
            </w:r>
            <w:r w:rsidR="00A451E5" w:rsidRPr="00A451E5">
              <w:t xml:space="preserve"> external manager</w:t>
            </w:r>
            <w:r w:rsidR="00A451E5">
              <w:t>s</w:t>
            </w:r>
            <w:r w:rsidRPr="002D7D69">
              <w:t>.</w:t>
            </w:r>
            <w:r w:rsidRPr="002D7D69" w:rsidDel="00E56712">
              <w:t xml:space="preserve"> </w:t>
            </w:r>
          </w:p>
          <w:p w14:paraId="773CC028" w14:textId="77777777" w:rsidR="002B5F54" w:rsidRPr="005B4C52" w:rsidRDefault="002B5F54" w:rsidP="00AB451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2B5F54" w14:paraId="773CC02C" w14:textId="77777777" w:rsidTr="00AB451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vAlign w:val="top"/>
          </w:tcPr>
          <w:p w14:paraId="773CC02A" w14:textId="77777777" w:rsidR="002B5F54" w:rsidRDefault="002B5F54" w:rsidP="00AB451F">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773CC02B" w14:textId="77777777" w:rsidR="002B5F54" w:rsidRDefault="002B5F54" w:rsidP="00AB451F">
            <w:pPr>
              <w:pStyle w:val="INDICATORTEXT"/>
              <w:cnfStyle w:val="000000100000" w:firstRow="0" w:lastRow="0" w:firstColumn="0" w:lastColumn="0" w:oddVBand="0" w:evenVBand="0" w:oddHBand="1" w:evenHBand="0" w:firstRowFirstColumn="0" w:firstRowLastColumn="0" w:lastRowFirstColumn="0" w:lastRowLastColumn="0"/>
            </w:pPr>
          </w:p>
        </w:tc>
      </w:tr>
    </w:tbl>
    <w:p w14:paraId="773CC02D" w14:textId="77777777" w:rsidR="00F22CED" w:rsidRDefault="00F22CED" w:rsidP="005E1C29">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5E1C29" w14:paraId="773CC030" w14:textId="77777777" w:rsidTr="00B7446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C02E" w14:textId="77777777" w:rsidR="005E1C29" w:rsidRPr="00DC20FA" w:rsidRDefault="005E1C29"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08</w:t>
            </w:r>
          </w:p>
        </w:tc>
        <w:tc>
          <w:tcPr>
            <w:tcW w:w="8075" w:type="dxa"/>
          </w:tcPr>
          <w:p w14:paraId="773CC02F" w14:textId="77777777" w:rsidR="005E1C29" w:rsidRPr="00DC20FA" w:rsidRDefault="005E1C29"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E1C29" w:rsidRPr="00D5451C" w14:paraId="773CC033"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031" w14:textId="77777777" w:rsidR="005E1C29" w:rsidRPr="000D72DF" w:rsidRDefault="005E1C29" w:rsidP="00B74465">
            <w:pPr>
              <w:pStyle w:val="INDICATORNUMBER"/>
              <w:rPr>
                <w:rStyle w:val="IntenseEmphasis"/>
                <w:b/>
                <w:bCs w:val="0"/>
                <w:i w:val="0"/>
                <w:iCs w:val="0"/>
              </w:rPr>
            </w:pPr>
            <w:r>
              <w:rPr>
                <w:rStyle w:val="IntenseEmphasis"/>
                <w:b/>
                <w:bCs w:val="0"/>
                <w:i w:val="0"/>
                <w:iCs w:val="0"/>
                <w:color w:val="595959"/>
              </w:rPr>
              <w:t>SAM 08</w:t>
            </w:r>
          </w:p>
        </w:tc>
        <w:tc>
          <w:tcPr>
            <w:tcW w:w="8075" w:type="dxa"/>
          </w:tcPr>
          <w:p w14:paraId="596E410C" w14:textId="77777777" w:rsidR="005E1C29" w:rsidRDefault="005E1C29"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E1C29">
              <w:rPr>
                <w:szCs w:val="18"/>
              </w:rPr>
              <w:t>You may wish to comment on variations in the reporting provided by your managers and on the reasons for these variations (e.g. does it reflect their contractual obligations, is it a function of asset class or the types of investment being made).</w:t>
            </w:r>
          </w:p>
          <w:p w14:paraId="75C25B53" w14:textId="77777777" w:rsidR="002901A7" w:rsidRPr="005E51F7" w:rsidRDefault="002901A7" w:rsidP="002901A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5E51F7">
              <w:rPr>
                <w:i/>
              </w:rPr>
              <w:t xml:space="preserve">Reporting on ESG impacts on financial performance, risk/volatility or ESG performance </w:t>
            </w:r>
          </w:p>
          <w:p w14:paraId="02C1710F" w14:textId="77777777" w:rsidR="002901A7" w:rsidRDefault="002901A7" w:rsidP="005E51F7">
            <w:pPr>
              <w:cnfStyle w:val="000000000000" w:firstRow="0" w:lastRow="0" w:firstColumn="0" w:lastColumn="0" w:oddVBand="0" w:evenVBand="0" w:oddHBand="0" w:evenHBand="0" w:firstRowFirstColumn="0" w:firstRowLastColumn="0" w:lastRowFirstColumn="0" w:lastRowLastColumn="0"/>
            </w:pPr>
            <w:r w:rsidRPr="00010B2F">
              <w:rPr>
                <w:color w:val="595959"/>
                <w:sz w:val="18"/>
              </w:rPr>
              <w:t>These options aim to capture whether you require your external manager to measure impact, positive or negative, of incorporating ESG issues into investment decision making.</w:t>
            </w:r>
            <w:r w:rsidR="002547A2">
              <w:rPr>
                <w:color w:val="595959"/>
                <w:sz w:val="18"/>
              </w:rPr>
              <w:t xml:space="preserve"> Use the ‘additional information’ field to provide further details, such as the outcomes of these discussions, if appropriate. </w:t>
            </w:r>
          </w:p>
          <w:p w14:paraId="773CC032" w14:textId="2975A71A" w:rsidR="002547A2" w:rsidRPr="005E51F7" w:rsidRDefault="002547A2" w:rsidP="005E51F7">
            <w:p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color w:val="595959"/>
                <w:sz w:val="18"/>
              </w:rPr>
              <w:t>If you require your external managers to undertake carbon portfolio monitoring, you are strongly encouraged to report this using the ‘additional information’ field.</w:t>
            </w:r>
          </w:p>
        </w:tc>
      </w:tr>
    </w:tbl>
    <w:p w14:paraId="0101E9DF" w14:textId="521B0518" w:rsidR="002901A7" w:rsidRDefault="002901A7"/>
    <w:p w14:paraId="5BA5FD6E" w14:textId="77777777" w:rsidR="002901A7" w:rsidRDefault="002901A7">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8175F1" w:rsidRPr="00D5451C" w14:paraId="773CC035" w14:textId="77777777" w:rsidTr="005E51F7">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shd w:val="clear" w:color="auto" w:fill="E7E7E7"/>
          </w:tcPr>
          <w:p w14:paraId="773CC034" w14:textId="77777777" w:rsidR="008175F1" w:rsidRPr="00802299" w:rsidRDefault="008175F1" w:rsidP="00B74465">
            <w:pPr>
              <w:pStyle w:val="INDICATORTEXT"/>
              <w:jc w:val="both"/>
              <w:rPr>
                <w:b/>
              </w:rPr>
            </w:pPr>
            <w:r w:rsidRPr="00802299">
              <w:rPr>
                <w:b/>
              </w:rPr>
              <w:lastRenderedPageBreak/>
              <w:t>LOGIC</w:t>
            </w:r>
          </w:p>
        </w:tc>
      </w:tr>
      <w:tr w:rsidR="008175F1" w:rsidRPr="00D5451C" w14:paraId="773CC03C"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036" w14:textId="77777777" w:rsidR="008175F1" w:rsidRDefault="008175F1" w:rsidP="00B74465">
            <w:pPr>
              <w:pStyle w:val="INDICATORNUMBER"/>
              <w:rPr>
                <w:rStyle w:val="IntenseEmphasis"/>
                <w:b/>
                <w:bCs w:val="0"/>
                <w:i w:val="0"/>
                <w:iCs w:val="0"/>
                <w:color w:val="595959"/>
              </w:rPr>
            </w:pPr>
            <w:r>
              <w:rPr>
                <w:rStyle w:val="IntenseEmphasis"/>
                <w:b/>
                <w:i w:val="0"/>
                <w:color w:val="595959"/>
              </w:rPr>
              <w:t>SAM 08</w:t>
            </w:r>
          </w:p>
        </w:tc>
        <w:tc>
          <w:tcPr>
            <w:tcW w:w="8075" w:type="dxa"/>
          </w:tcPr>
          <w:p w14:paraId="773CC037" w14:textId="77777777" w:rsidR="00D27E9F" w:rsidRPr="009C4EDF" w:rsidRDefault="00D27E9F" w:rsidP="00D27E9F">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will be applicable if you report ‘Monitoring’ for the relevant asset class in [03]. </w:t>
            </w:r>
            <w:r w:rsidRPr="00DA62C4">
              <w:t xml:space="preserve">The </w:t>
            </w:r>
            <w:r w:rsidRPr="00DA62C4">
              <w:rPr>
                <w:b/>
              </w:rPr>
              <w:t>General</w:t>
            </w:r>
            <w:r w:rsidRPr="00DA62C4">
              <w:t xml:space="preserve"> part of this indicator will</w:t>
            </w:r>
            <w:r>
              <w:t xml:space="preserve"> always be applicable. </w:t>
            </w:r>
          </w:p>
          <w:p w14:paraId="773CC038" w14:textId="77777777" w:rsidR="00D27E9F" w:rsidRPr="00DA62C4" w:rsidRDefault="00D27E9F" w:rsidP="00D27E9F">
            <w:pPr>
              <w:pStyle w:val="INDICATORTEXT"/>
              <w:jc w:val="both"/>
              <w:cnfStyle w:val="000000000000" w:firstRow="0" w:lastRow="0" w:firstColumn="0" w:lastColumn="0" w:oddVBand="0" w:evenVBand="0" w:oddHBand="0" w:evenHBand="0" w:firstRowFirstColumn="0" w:firstRowLastColumn="0" w:lastRowFirstColumn="0" w:lastRowLastColumn="0"/>
            </w:pPr>
            <w:r w:rsidRPr="00DA62C4">
              <w:t xml:space="preserve">The </w:t>
            </w:r>
            <w:r w:rsidRPr="00DA62C4">
              <w:rPr>
                <w:b/>
              </w:rPr>
              <w:t>ESG incorporation</w:t>
            </w:r>
            <w:r w:rsidRPr="00DA62C4">
              <w:t xml:space="preserve"> part of this indicator is applicable if you report that you require your external managers to </w:t>
            </w:r>
            <w:r>
              <w:t xml:space="preserve">implement ESG incorporation strategies </w:t>
            </w:r>
            <w:r w:rsidRPr="00DA62C4">
              <w:t>on your behalf in [05.</w:t>
            </w:r>
            <w:r>
              <w:t>1</w:t>
            </w:r>
            <w:r w:rsidRPr="00DA62C4">
              <w:t>]</w:t>
            </w:r>
            <w:r>
              <w:t>.</w:t>
            </w:r>
            <w:r w:rsidRPr="00DA62C4">
              <w:t xml:space="preserve"> </w:t>
            </w:r>
          </w:p>
          <w:p w14:paraId="773CC039" w14:textId="77777777" w:rsidR="00D27E9F" w:rsidRDefault="00D27E9F" w:rsidP="00D27E9F">
            <w:pPr>
              <w:pStyle w:val="INDICATORTEXT"/>
              <w:jc w:val="both"/>
              <w:cnfStyle w:val="000000000000" w:firstRow="0" w:lastRow="0" w:firstColumn="0" w:lastColumn="0" w:oddVBand="0" w:evenVBand="0" w:oddHBand="0" w:evenHBand="0" w:firstRowFirstColumn="0" w:firstRowLastColumn="0" w:lastRowFirstColumn="0" w:lastRowLastColumn="0"/>
            </w:pPr>
            <w:r w:rsidRPr="00DA62C4">
              <w:t xml:space="preserve">The </w:t>
            </w:r>
            <w:r w:rsidRPr="009C4EDF">
              <w:rPr>
                <w:b/>
              </w:rPr>
              <w:t>Engagements</w:t>
            </w:r>
            <w:r>
              <w:rPr>
                <w:b/>
              </w:rPr>
              <w:t xml:space="preserve"> </w:t>
            </w:r>
            <w:r w:rsidRPr="00DA62C4">
              <w:t>part of this indicator is applicable if you report that you require your external managers to engage on your behalf in [05.2</w:t>
            </w:r>
            <w:r>
              <w:t xml:space="preserve">]. </w:t>
            </w:r>
          </w:p>
          <w:p w14:paraId="773CC03A" w14:textId="77777777" w:rsidR="008175F1" w:rsidRDefault="00D27E9F" w:rsidP="00D27E9F">
            <w:pPr>
              <w:pStyle w:val="INDICATORTEXT"/>
              <w:jc w:val="both"/>
              <w:cnfStyle w:val="000000000000" w:firstRow="0" w:lastRow="0" w:firstColumn="0" w:lastColumn="0" w:oddVBand="0" w:evenVBand="0" w:oddHBand="0" w:evenHBand="0" w:firstRowFirstColumn="0" w:firstRowLastColumn="0" w:lastRowFirstColumn="0" w:lastRowLastColumn="0"/>
            </w:pPr>
            <w:r w:rsidRPr="00DA62C4">
              <w:t>The</w:t>
            </w:r>
            <w:r>
              <w:rPr>
                <w:b/>
              </w:rPr>
              <w:t xml:space="preserve"> </w:t>
            </w:r>
            <w:r w:rsidRPr="009C4EDF">
              <w:rPr>
                <w:b/>
              </w:rPr>
              <w:t>(Proxy) voting</w:t>
            </w:r>
            <w:r>
              <w:rPr>
                <w:b/>
              </w:rPr>
              <w:t xml:space="preserve"> </w:t>
            </w:r>
            <w:r w:rsidRPr="00DA62C4">
              <w:t>part of this indicator is only applicable if you report that your organisation requires external managers to cast (proxy) votes on your behalf</w:t>
            </w:r>
            <w:r>
              <w:t xml:space="preserve"> in [05.3].</w:t>
            </w:r>
          </w:p>
          <w:p w14:paraId="773CC03B" w14:textId="77777777" w:rsidR="0051112B" w:rsidRPr="00802299" w:rsidRDefault="0051112B">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t xml:space="preserve">If you report ‘Review the number or percentage of votes cast’ in the (proxy) voting part of this indicator, [09] will be applicable. </w:t>
            </w:r>
          </w:p>
        </w:tc>
      </w:tr>
      <w:tr w:rsidR="005E1C29" w:rsidRPr="00D5451C" w14:paraId="773CC03E"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73CC03D" w14:textId="77777777" w:rsidR="005E1C29" w:rsidRPr="00A62DF0" w:rsidRDefault="005E1C29" w:rsidP="00B74465">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5E1C29" w:rsidRPr="00D5451C" w14:paraId="773CC042"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773CC03F" w14:textId="77777777" w:rsidR="005E1C29" w:rsidRPr="00A62DF0" w:rsidRDefault="005E1C29" w:rsidP="00B74465">
            <w:pPr>
              <w:pStyle w:val="INDICATORNUMBER"/>
              <w:rPr>
                <w:rStyle w:val="IntenseEmphasis"/>
                <w:b/>
                <w:i w:val="0"/>
                <w:color w:val="595959"/>
              </w:rPr>
            </w:pPr>
            <w:r>
              <w:rPr>
                <w:rStyle w:val="IntenseEmphasis"/>
                <w:b/>
                <w:i w:val="0"/>
                <w:color w:val="595959"/>
              </w:rPr>
              <w:t>SAM 08</w:t>
            </w:r>
          </w:p>
        </w:tc>
        <w:tc>
          <w:tcPr>
            <w:tcW w:w="8075" w:type="dxa"/>
            <w:tcBorders>
              <w:top w:val="single" w:sz="4" w:space="0" w:color="A6A6A6" w:themeColor="background1" w:themeShade="A6"/>
              <w:bottom w:val="single" w:sz="4" w:space="0" w:color="0082C8"/>
            </w:tcBorders>
          </w:tcPr>
          <w:p w14:paraId="773CC040" w14:textId="77777777" w:rsidR="005E1C29" w:rsidRPr="005E1C29" w:rsidRDefault="005E1C29" w:rsidP="005E1C2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Maximum score: 12</w:t>
            </w:r>
            <w:r w:rsidRPr="005E1C29">
              <w:rPr>
                <w:szCs w:val="18"/>
              </w:rPr>
              <w:sym w:font="Wingdings" w:char="F0AB"/>
            </w:r>
            <w:r w:rsidRPr="005E01A1">
              <w:rPr>
                <w:szCs w:val="18"/>
              </w:rPr>
              <w:t xml:space="preserve"> for listed equity, 9</w:t>
            </w:r>
            <w:r w:rsidRPr="005E1C29">
              <w:rPr>
                <w:szCs w:val="18"/>
              </w:rPr>
              <w:sym w:font="Wingdings" w:char="F0AB"/>
            </w:r>
            <w:r w:rsidR="002B5F54">
              <w:rPr>
                <w:szCs w:val="18"/>
              </w:rPr>
              <w:t xml:space="preserve"> </w:t>
            </w:r>
            <w:r w:rsidR="002B5F54" w:rsidRPr="005E01A1">
              <w:rPr>
                <w:szCs w:val="18"/>
              </w:rPr>
              <w:t xml:space="preserve">corporate </w:t>
            </w:r>
            <w:r w:rsidRPr="005E01A1">
              <w:rPr>
                <w:szCs w:val="18"/>
              </w:rPr>
              <w:t>fixed income and 6</w:t>
            </w:r>
            <w:r w:rsidRPr="005E1C29">
              <w:rPr>
                <w:szCs w:val="18"/>
              </w:rPr>
              <w:sym w:font="Wingdings" w:char="F0AB"/>
            </w:r>
            <w:r w:rsidRPr="005E01A1">
              <w:rPr>
                <w:szCs w:val="18"/>
              </w:rPr>
              <w:t xml:space="preserve"> for </w:t>
            </w:r>
            <w:r w:rsidR="002B5F54" w:rsidRPr="005E01A1">
              <w:rPr>
                <w:szCs w:val="18"/>
              </w:rPr>
              <w:t xml:space="preserve">government </w:t>
            </w:r>
            <w:r w:rsidRPr="005E01A1">
              <w:rPr>
                <w:szCs w:val="18"/>
              </w:rPr>
              <w:t xml:space="preserve">fixed income </w:t>
            </w:r>
          </w:p>
          <w:p w14:paraId="589AFFBF" w14:textId="77777777" w:rsidR="005E1C29" w:rsidRDefault="005E1C29" w:rsidP="002B5F54">
            <w:pPr>
              <w:pStyle w:val="INDICATORTEXT"/>
              <w:jc w:val="both"/>
              <w:cnfStyle w:val="000000000000" w:firstRow="0" w:lastRow="0" w:firstColumn="0" w:lastColumn="0" w:oddVBand="0" w:evenVBand="0" w:oddHBand="0" w:evenHBand="0" w:firstRowFirstColumn="0" w:firstRowLastColumn="0" w:lastRowFirstColumn="0" w:lastRowLastColumn="0"/>
            </w:pPr>
            <w:r w:rsidRPr="005E1C29">
              <w:rPr>
                <w:szCs w:val="18"/>
              </w:rPr>
              <w:t xml:space="preserve">The assessment of this indicator is based on your responses to </w:t>
            </w:r>
            <w:r w:rsidR="002B5F54">
              <w:rPr>
                <w:szCs w:val="18"/>
              </w:rPr>
              <w:t>[</w:t>
            </w:r>
            <w:r w:rsidRPr="005E1C29">
              <w:rPr>
                <w:szCs w:val="18"/>
              </w:rPr>
              <w:t>08.1</w:t>
            </w:r>
            <w:r w:rsidR="002B5F54">
              <w:rPr>
                <w:szCs w:val="18"/>
              </w:rPr>
              <w:t>]</w:t>
            </w:r>
            <w:r w:rsidRPr="005E1C29">
              <w:rPr>
                <w:szCs w:val="18"/>
              </w:rPr>
              <w:t>.</w:t>
            </w:r>
            <w:r w:rsidR="00D10809">
              <w:rPr>
                <w:szCs w:val="18"/>
              </w:rPr>
              <w:t xml:space="preserve"> The ‘general section’ is applicable to everyone and is worth 3</w:t>
            </w:r>
            <w:r w:rsidR="00D10809" w:rsidRPr="009C4EDF">
              <w:sym w:font="Wingdings" w:char="F0AB"/>
            </w:r>
            <w:r w:rsidR="00D10809">
              <w:t xml:space="preserve"> as part of your ‘core’ assessment. The ‘ESG incorporation, Engagements and (proxy) voting’ sections (where applicable – see logic above) will each be worth </w:t>
            </w:r>
            <w:r w:rsidR="00D10809">
              <w:rPr>
                <w:szCs w:val="18"/>
              </w:rPr>
              <w:t>3</w:t>
            </w:r>
            <w:r w:rsidR="00D10809" w:rsidRPr="009C4EDF">
              <w:sym w:font="Wingdings" w:char="F0AB"/>
            </w:r>
            <w:r w:rsidR="00D10809">
              <w:t xml:space="preserve"> as part of your ‘additional’ </w:t>
            </w:r>
            <w:r w:rsidR="00F8158A">
              <w:t>assessed indicators</w:t>
            </w:r>
            <w:r w:rsidR="00D10809">
              <w:t>.</w:t>
            </w:r>
          </w:p>
          <w:p w14:paraId="773CC041" w14:textId="4D5229DD" w:rsidR="000B142C" w:rsidRPr="00A62DF0" w:rsidRDefault="000B142C" w:rsidP="002B5F5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 xml:space="preserve">‘Other, specify’ options will be included in the score as long as an explanation has been provided in the appropriate text field. If the explanation is left blank, no points will be awarded.  </w:t>
            </w:r>
          </w:p>
        </w:tc>
      </w:tr>
    </w:tbl>
    <w:p w14:paraId="773CC043" w14:textId="77777777" w:rsidR="00D10809" w:rsidRDefault="00D10809">
      <w:pPr>
        <w:widowControl/>
        <w:autoSpaceDE/>
        <w:autoSpaceDN/>
        <w:adjustRightInd/>
        <w:spacing w:before="0" w:after="0" w:line="240" w:lineRule="auto"/>
      </w:pPr>
    </w:p>
    <w:p w14:paraId="773CC044" w14:textId="77777777" w:rsidR="00D10809" w:rsidRDefault="00D10809" w:rsidP="00F8158A">
      <w:r>
        <w:br w:type="page"/>
      </w:r>
    </w:p>
    <w:p w14:paraId="773CC045" w14:textId="77777777" w:rsidR="008175F1" w:rsidRDefault="008175F1">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61BEF" w14:paraId="773CC04A"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C046" w14:textId="77777777" w:rsidR="00061BEF" w:rsidRPr="00356CDA" w:rsidRDefault="00061BEF"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773CC047" w14:textId="77777777" w:rsidR="00061BEF" w:rsidRPr="00356CDA" w:rsidRDefault="00061BEF"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73CC048" w14:textId="77777777" w:rsidR="00061BEF" w:rsidRPr="00356CDA" w:rsidRDefault="00061BEF"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C049" w14:textId="77777777" w:rsidR="00061BEF" w:rsidRPr="00356CDA" w:rsidRDefault="00061BEF"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061BEF" w14:paraId="773CC04F"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C04B" w14:textId="77777777" w:rsidR="00061BEF" w:rsidRPr="00356CDA" w:rsidRDefault="00061BEF" w:rsidP="00B74465">
            <w:pPr>
              <w:pStyle w:val="SectionIndicatorHeaderText"/>
              <w:rPr>
                <w:rStyle w:val="IntenseEmphasis"/>
                <w:bCs w:val="0"/>
                <w:i w:val="0"/>
                <w:iCs w:val="0"/>
                <w:color w:val="FFFFFF" w:themeColor="background1"/>
              </w:rPr>
            </w:pPr>
            <w:r>
              <w:rPr>
                <w:rStyle w:val="IntenseEmphasis"/>
                <w:i w:val="0"/>
                <w:color w:val="FFFFFF" w:themeColor="background1"/>
              </w:rPr>
              <w:t>SAM 09</w:t>
            </w:r>
          </w:p>
        </w:tc>
        <w:tc>
          <w:tcPr>
            <w:tcW w:w="3402" w:type="dxa"/>
          </w:tcPr>
          <w:p w14:paraId="773CC04C" w14:textId="77777777" w:rsidR="00061BEF" w:rsidRPr="00356CDA" w:rsidRDefault="00061BEF"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73CC04D" w14:textId="77777777" w:rsidR="00061BEF" w:rsidRPr="00356CDA" w:rsidRDefault="00061BEF"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73CC04E" w14:textId="77777777" w:rsidR="00061BEF" w:rsidRPr="00356CDA" w:rsidRDefault="00061BEF" w:rsidP="00B7446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73CC050" w14:textId="77777777" w:rsidR="00061BEF" w:rsidRDefault="00061BEF" w:rsidP="00061BEF">
      <w:pPr>
        <w:pStyle w:val="INDICATORNUMBER"/>
      </w:pPr>
    </w:p>
    <w:tbl>
      <w:tblPr>
        <w:tblStyle w:val="SubSectionIndicatorTableVOLUNTARY"/>
        <w:tblW w:w="9214" w:type="dxa"/>
        <w:tblInd w:w="5" w:type="dxa"/>
        <w:tblLook w:val="04A0" w:firstRow="1" w:lastRow="0" w:firstColumn="1" w:lastColumn="0" w:noHBand="0" w:noVBand="1"/>
      </w:tblPr>
      <w:tblGrid>
        <w:gridCol w:w="1085"/>
        <w:gridCol w:w="3451"/>
        <w:gridCol w:w="4678"/>
      </w:tblGrid>
      <w:tr w:rsidR="00FE538B" w14:paraId="773CC053"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773CC051" w14:textId="77777777" w:rsidR="00FE538B" w:rsidRPr="00903B63" w:rsidRDefault="00FE538B"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09</w:t>
            </w:r>
          </w:p>
        </w:tc>
        <w:tc>
          <w:tcPr>
            <w:tcW w:w="8129" w:type="dxa"/>
            <w:gridSpan w:val="2"/>
            <w:tcBorders>
              <w:top w:val="single" w:sz="4" w:space="0" w:color="0070C0"/>
              <w:bottom w:val="single" w:sz="4" w:space="0" w:color="0070C0"/>
              <w:right w:val="single" w:sz="4" w:space="0" w:color="0070C0"/>
            </w:tcBorders>
            <w:shd w:val="clear" w:color="auto" w:fill="0070C0"/>
          </w:tcPr>
          <w:p w14:paraId="773CC052" w14:textId="77777777" w:rsidR="00FE538B" w:rsidRPr="00903B63" w:rsidRDefault="00FE538B"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E538B" w14:paraId="773CC056" w14:textId="77777777" w:rsidTr="00B744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773CC054" w14:textId="77777777" w:rsidR="00FE538B" w:rsidRPr="000D72DF" w:rsidRDefault="00FE538B" w:rsidP="00B74465">
            <w:pPr>
              <w:pStyle w:val="INDICATORNUMBER"/>
              <w:rPr>
                <w:rStyle w:val="IntenseEmphasis"/>
                <w:b/>
                <w:bCs w:val="0"/>
                <w:i w:val="0"/>
                <w:iCs w:val="0"/>
              </w:rPr>
            </w:pPr>
            <w:r>
              <w:rPr>
                <w:rStyle w:val="IntenseEmphasis"/>
                <w:b/>
                <w:bCs w:val="0"/>
                <w:i w:val="0"/>
                <w:iCs w:val="0"/>
                <w:color w:val="595959"/>
              </w:rPr>
              <w:t>SAM 09.1</w:t>
            </w:r>
          </w:p>
        </w:tc>
        <w:tc>
          <w:tcPr>
            <w:tcW w:w="8129" w:type="dxa"/>
            <w:gridSpan w:val="2"/>
            <w:tcBorders>
              <w:top w:val="single" w:sz="4" w:space="0" w:color="0070C0"/>
              <w:right w:val="single" w:sz="4" w:space="0" w:color="0070C0"/>
            </w:tcBorders>
            <w:shd w:val="clear" w:color="auto" w:fill="DAEEF3" w:themeFill="accent5" w:themeFillTint="33"/>
          </w:tcPr>
          <w:p w14:paraId="773CC055" w14:textId="77777777" w:rsidR="00FE538B" w:rsidRPr="00FE538B" w:rsidRDefault="00FE538B" w:rsidP="000B076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E538B">
              <w:t xml:space="preserve">For the listed equities where </w:t>
            </w:r>
            <w:r w:rsidR="000B0768">
              <w:t xml:space="preserve">you have given </w:t>
            </w:r>
            <w:r w:rsidRPr="00FE538B">
              <w:t xml:space="preserve">your external managers </w:t>
            </w:r>
            <w:r w:rsidR="000B0768">
              <w:t>a</w:t>
            </w:r>
            <w:r w:rsidR="000B0768" w:rsidRPr="00FE538B">
              <w:t xml:space="preserve"> </w:t>
            </w:r>
            <w:r w:rsidRPr="00FE538B">
              <w:t xml:space="preserve">(proxy) voting </w:t>
            </w:r>
            <w:r w:rsidR="000B0768">
              <w:t>mandate</w:t>
            </w:r>
            <w:r w:rsidRPr="00FE538B">
              <w:t>, indicate the approximate percentage (+/- 5%) of votes that were cast during the reporting year.</w:t>
            </w:r>
          </w:p>
        </w:tc>
      </w:tr>
      <w:tr w:rsidR="00634507" w14:paraId="773CC05A" w14:textId="77777777" w:rsidTr="00A451E5">
        <w:trPr>
          <w:trHeight w:val="513"/>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vAlign w:val="top"/>
          </w:tcPr>
          <w:p w14:paraId="773CC057" w14:textId="77777777" w:rsidR="00634507" w:rsidRDefault="00634507" w:rsidP="007324A8">
            <w:pPr>
              <w:pStyle w:val="INDICATORNUMBER"/>
              <w:spacing w:before="0"/>
              <w:rPr>
                <w:rStyle w:val="IntenseEmphasis"/>
                <w:b/>
                <w:bCs w:val="0"/>
                <w:i w:val="0"/>
                <w:iCs w:val="0"/>
                <w:color w:val="595959"/>
              </w:rPr>
            </w:pPr>
          </w:p>
        </w:tc>
        <w:tc>
          <w:tcPr>
            <w:tcW w:w="345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C058" w14:textId="77777777" w:rsidR="00634507" w:rsidRPr="00EC039D" w:rsidRDefault="00634507" w:rsidP="007324A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noProof/>
                <w:color w:val="FFFFFF" w:themeColor="background1"/>
                <w:sz w:val="18"/>
              </w:rPr>
              <w:t>Votes cast (to the nearest 5%)</w:t>
            </w:r>
          </w:p>
        </w:tc>
        <w:tc>
          <w:tcPr>
            <w:tcW w:w="467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73CC059" w14:textId="77777777" w:rsidR="00634507" w:rsidRPr="00EC039D" w:rsidRDefault="00634507" w:rsidP="007324A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noProof/>
                <w:color w:val="FFFFFF" w:themeColor="background1"/>
                <w:sz w:val="18"/>
              </w:rPr>
              <w:t>Specify the basis on which this percentage is calculated</w:t>
            </w:r>
          </w:p>
        </w:tc>
      </w:tr>
      <w:tr w:rsidR="0084304D" w14:paraId="773CC060" w14:textId="77777777" w:rsidTr="0084304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5B" w14:textId="77777777" w:rsidR="0084304D" w:rsidRDefault="0084304D"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5C" w14:textId="77777777" w:rsidR="0084304D" w:rsidRPr="0084304D" w:rsidRDefault="0084304D" w:rsidP="0084304D">
            <w:pPr>
              <w:pStyle w:val="INDICATORTEXT"/>
              <w:jc w:val="center"/>
              <w:cnfStyle w:val="000000100000" w:firstRow="0" w:lastRow="0" w:firstColumn="0" w:lastColumn="0" w:oddVBand="0" w:evenVBand="0" w:oddHBand="1" w:evenHBand="0" w:firstRowFirstColumn="0" w:firstRowLastColumn="0" w:lastRowFirstColumn="0" w:lastRowLastColumn="0"/>
            </w:pPr>
            <w:r w:rsidRPr="0084304D">
              <w:rPr>
                <w:noProof/>
              </w:rPr>
              <w:drawing>
                <wp:inline distT="0" distB="0" distL="0" distR="0" wp14:anchorId="773CC3EE" wp14:editId="773CC3EF">
                  <wp:extent cx="905510" cy="203835"/>
                  <wp:effectExtent l="19050" t="0" r="8890" b="5715"/>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rsidRPr="00112413">
              <w:t>%</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5D" w14:textId="77777777" w:rsidR="0084304D" w:rsidRPr="007D1A51" w:rsidRDefault="0084304D" w:rsidP="0084304D">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sidR="00EA32C8">
              <w:t xml:space="preserve"> O</w:t>
            </w:r>
            <w:r w:rsidRPr="007D1A51">
              <w:t xml:space="preserve">f the total number of ballot items on which </w:t>
            </w:r>
            <w:r w:rsidR="000B0768">
              <w:t>they</w:t>
            </w:r>
            <w:r w:rsidR="000B0768" w:rsidRPr="007D1A51">
              <w:t xml:space="preserve"> </w:t>
            </w:r>
            <w:r w:rsidRPr="007D1A51">
              <w:t>could have issued instructions</w:t>
            </w:r>
          </w:p>
          <w:p w14:paraId="773CC05E" w14:textId="77777777" w:rsidR="0084304D" w:rsidRPr="007D1A51" w:rsidRDefault="0084304D" w:rsidP="0084304D">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sidR="00EA32C8">
              <w:t xml:space="preserve"> O</w:t>
            </w:r>
            <w:r w:rsidRPr="007D1A51">
              <w:t xml:space="preserve">f the total number of company meetings at which </w:t>
            </w:r>
            <w:r w:rsidR="000B0768">
              <w:t>they</w:t>
            </w:r>
            <w:r w:rsidR="000B0768" w:rsidRPr="007D1A51">
              <w:t xml:space="preserve"> </w:t>
            </w:r>
            <w:r w:rsidRPr="007D1A51">
              <w:t>could have voted</w:t>
            </w:r>
          </w:p>
          <w:p w14:paraId="773CC05F" w14:textId="77777777" w:rsidR="0084304D" w:rsidRPr="0084304D" w:rsidRDefault="0084304D" w:rsidP="000B0768">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sidR="00EA32C8">
              <w:t xml:space="preserve"> O</w:t>
            </w:r>
            <w:r w:rsidRPr="007D1A51">
              <w:t xml:space="preserve">f the total value of your listed equity holdings on which </w:t>
            </w:r>
            <w:r w:rsidR="000B0768">
              <w:t>they</w:t>
            </w:r>
            <w:r w:rsidR="000B0768" w:rsidRPr="007D1A51">
              <w:t xml:space="preserve"> </w:t>
            </w:r>
            <w:r w:rsidRPr="007D1A51">
              <w:t>could have voted</w:t>
            </w:r>
          </w:p>
        </w:tc>
      </w:tr>
      <w:tr w:rsidR="0084304D" w14:paraId="773CC063"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61" w14:textId="77777777" w:rsidR="0084304D" w:rsidRDefault="0084304D" w:rsidP="00B74465">
            <w:pPr>
              <w:pStyle w:val="INDICATORNUMBER"/>
              <w:rPr>
                <w:rStyle w:val="IntenseEmphasis"/>
                <w:b/>
                <w:bCs w:val="0"/>
                <w:i w:val="0"/>
                <w:iCs w:val="0"/>
                <w:color w:val="595959"/>
              </w:rPr>
            </w:pPr>
          </w:p>
        </w:tc>
        <w:tc>
          <w:tcPr>
            <w:tcW w:w="8129"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73CC062" w14:textId="77777777" w:rsidR="0084304D" w:rsidRPr="0042063C" w:rsidRDefault="0084304D" w:rsidP="0084304D">
            <w:pPr>
              <w:pStyle w:val="INDICATORTEXT"/>
              <w:cnfStyle w:val="000000000000" w:firstRow="0" w:lastRow="0" w:firstColumn="0" w:lastColumn="0" w:oddVBand="0" w:evenVBand="0" w:oddHBand="0" w:evenHBand="0" w:firstRowFirstColumn="0" w:firstRowLastColumn="0" w:lastRowFirstColumn="0" w:lastRowLastColumn="0"/>
            </w:pPr>
            <w:r w:rsidRPr="0084304D">
              <w:sym w:font="Wingdings" w:char="F071"/>
            </w:r>
            <w:r w:rsidRPr="0084304D">
              <w:t xml:space="preserve"> We do not collect this information</w:t>
            </w:r>
          </w:p>
        </w:tc>
      </w:tr>
      <w:tr w:rsidR="00634507" w14:paraId="773CC067" w14:textId="77777777" w:rsidTr="00B7446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vAlign w:val="top"/>
          </w:tcPr>
          <w:p w14:paraId="773CC064" w14:textId="77777777" w:rsidR="00634507" w:rsidRPr="00AE100E" w:rsidRDefault="00634507" w:rsidP="00B74465">
            <w:pPr>
              <w:pStyle w:val="INDICATORNUMBER"/>
              <w:rPr>
                <w:rStyle w:val="IntenseEmphasis"/>
                <w:b/>
                <w:bCs w:val="0"/>
                <w:i w:val="0"/>
                <w:iCs w:val="0"/>
                <w:color w:val="595959"/>
              </w:rPr>
            </w:pPr>
            <w:r>
              <w:rPr>
                <w:rStyle w:val="IntenseEmphasis"/>
                <w:b/>
                <w:bCs w:val="0"/>
                <w:i w:val="0"/>
                <w:iCs w:val="0"/>
                <w:color w:val="595959"/>
              </w:rPr>
              <w:t>SAM 0</w:t>
            </w:r>
            <w:r w:rsidR="00E716DE">
              <w:rPr>
                <w:rStyle w:val="IntenseEmphasis"/>
                <w:b/>
                <w:bCs w:val="0"/>
                <w:i w:val="0"/>
                <w:iCs w:val="0"/>
                <w:color w:val="595959"/>
              </w:rPr>
              <w:t>9</w:t>
            </w:r>
            <w:r>
              <w:rPr>
                <w:rStyle w:val="IntenseEmphasis"/>
                <w:b/>
                <w:bCs w:val="0"/>
                <w:i w:val="0"/>
                <w:iCs w:val="0"/>
                <w:color w:val="595959"/>
              </w:rPr>
              <w:t>.2</w:t>
            </w:r>
          </w:p>
        </w:tc>
        <w:tc>
          <w:tcPr>
            <w:tcW w:w="8129" w:type="dxa"/>
            <w:gridSpan w:val="2"/>
            <w:tcBorders>
              <w:top w:val="single" w:sz="4" w:space="0" w:color="0070C0"/>
              <w:right w:val="single" w:sz="4" w:space="0" w:color="0070C0"/>
            </w:tcBorders>
            <w:shd w:val="clear" w:color="auto" w:fill="DAEEF3" w:themeFill="accent5" w:themeFillTint="33"/>
          </w:tcPr>
          <w:p w14:paraId="773CC065" w14:textId="77777777" w:rsidR="00634507" w:rsidRPr="00247346" w:rsidRDefault="00634507" w:rsidP="00B74465">
            <w:pPr>
              <w:pStyle w:val="INDICATORTEXT"/>
              <w:cnfStyle w:val="000000100000" w:firstRow="0" w:lastRow="0" w:firstColumn="0" w:lastColumn="0" w:oddVBand="0" w:evenVBand="0" w:oddHBand="1" w:evenHBand="0" w:firstRowFirstColumn="0" w:firstRowLastColumn="0" w:lastRowFirstColumn="0" w:lastRowLastColumn="0"/>
            </w:pPr>
            <w:r w:rsidRPr="00247346">
              <w:t xml:space="preserve">Additional information. </w:t>
            </w:r>
          </w:p>
          <w:p w14:paraId="773CC066" w14:textId="77777777" w:rsidR="00634507" w:rsidRPr="005B4C52" w:rsidRDefault="00634507" w:rsidP="00B7446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34507" w14:paraId="773CC06A" w14:textId="77777777" w:rsidTr="00B74465">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vAlign w:val="top"/>
          </w:tcPr>
          <w:p w14:paraId="773CC068" w14:textId="77777777" w:rsidR="00634507" w:rsidRDefault="00634507" w:rsidP="00B74465">
            <w:pPr>
              <w:pStyle w:val="INDICATORNUMBER"/>
              <w:rPr>
                <w:rStyle w:val="IntenseEmphasis"/>
                <w:b/>
                <w:bCs w:val="0"/>
                <w:i w:val="0"/>
                <w:iCs w:val="0"/>
                <w:color w:val="595959"/>
              </w:rPr>
            </w:pPr>
          </w:p>
        </w:tc>
        <w:tc>
          <w:tcPr>
            <w:tcW w:w="8129" w:type="dxa"/>
            <w:gridSpan w:val="2"/>
            <w:tcBorders>
              <w:top w:val="nil"/>
              <w:bottom w:val="single" w:sz="4" w:space="0" w:color="0070C0"/>
              <w:right w:val="single" w:sz="4" w:space="0" w:color="0070C0"/>
            </w:tcBorders>
            <w:shd w:val="clear" w:color="auto" w:fill="auto"/>
          </w:tcPr>
          <w:p w14:paraId="773CC069" w14:textId="77777777" w:rsidR="00634507" w:rsidRDefault="00634507"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773CC06B" w14:textId="77777777" w:rsidR="00061BEF" w:rsidRDefault="00061BEF" w:rsidP="00A86272">
      <w:pPr>
        <w:pStyle w:val="NoSpacing"/>
      </w:pPr>
    </w:p>
    <w:p w14:paraId="773CC06C" w14:textId="77777777" w:rsidR="00EC1FC4" w:rsidRDefault="00EC1FC4" w:rsidP="00A86272">
      <w:pPr>
        <w:pStyle w:val="NoSpacing"/>
      </w:pPr>
    </w:p>
    <w:tbl>
      <w:tblPr>
        <w:tblStyle w:val="SubSubSectionMISCTableMANDATORY"/>
        <w:tblW w:w="9209" w:type="dxa"/>
        <w:tblInd w:w="5" w:type="dxa"/>
        <w:tblLook w:val="06A0" w:firstRow="1" w:lastRow="0" w:firstColumn="1" w:lastColumn="0" w:noHBand="1" w:noVBand="1"/>
      </w:tblPr>
      <w:tblGrid>
        <w:gridCol w:w="1134"/>
        <w:gridCol w:w="8075"/>
      </w:tblGrid>
      <w:tr w:rsidR="003645F2" w14:paraId="773CC06F" w14:textId="77777777" w:rsidTr="00B7446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C06D" w14:textId="77777777" w:rsidR="003645F2" w:rsidRPr="00DC20FA" w:rsidRDefault="003645F2"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09</w:t>
            </w:r>
          </w:p>
        </w:tc>
        <w:tc>
          <w:tcPr>
            <w:tcW w:w="8075" w:type="dxa"/>
          </w:tcPr>
          <w:p w14:paraId="773CC06E" w14:textId="77777777" w:rsidR="003645F2" w:rsidRPr="00DC20FA" w:rsidRDefault="003645F2"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3645F2" w:rsidRPr="00D5451C" w14:paraId="773CC072"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070" w14:textId="77777777" w:rsidR="003645F2" w:rsidRPr="000D72DF" w:rsidRDefault="003645F2" w:rsidP="00B74465">
            <w:pPr>
              <w:pStyle w:val="INDICATORNUMBER"/>
              <w:rPr>
                <w:rStyle w:val="IntenseEmphasis"/>
                <w:b/>
                <w:bCs w:val="0"/>
                <w:i w:val="0"/>
                <w:iCs w:val="0"/>
              </w:rPr>
            </w:pPr>
            <w:r>
              <w:rPr>
                <w:rStyle w:val="IntenseEmphasis"/>
                <w:b/>
                <w:bCs w:val="0"/>
                <w:i w:val="0"/>
                <w:iCs w:val="0"/>
                <w:color w:val="595959"/>
              </w:rPr>
              <w:t>SAM 09.1</w:t>
            </w:r>
          </w:p>
        </w:tc>
        <w:tc>
          <w:tcPr>
            <w:tcW w:w="8075" w:type="dxa"/>
          </w:tcPr>
          <w:p w14:paraId="773CC071" w14:textId="77777777" w:rsidR="003645F2" w:rsidRPr="001C0916" w:rsidRDefault="003645F2" w:rsidP="00B7446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3645F2">
              <w:rPr>
                <w:szCs w:val="18"/>
              </w:rPr>
              <w:t>When calculating the percentage of votes cas</w:t>
            </w:r>
            <w:r w:rsidR="000B0768">
              <w:rPr>
                <w:szCs w:val="18"/>
              </w:rPr>
              <w:t>t</w:t>
            </w:r>
            <w:r w:rsidRPr="003645F2">
              <w:rPr>
                <w:szCs w:val="18"/>
              </w:rPr>
              <w:t>, please include only those holdings for which you have a given external managers the mandate to vote.</w:t>
            </w:r>
          </w:p>
        </w:tc>
      </w:tr>
      <w:tr w:rsidR="003645F2" w:rsidRPr="00D5451C" w14:paraId="773CC081"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073" w14:textId="77777777" w:rsidR="003645F2" w:rsidRDefault="003645F2" w:rsidP="00B74465">
            <w:pPr>
              <w:pStyle w:val="INDICATORNUMBER"/>
              <w:rPr>
                <w:rStyle w:val="IntenseEmphasis"/>
                <w:b/>
                <w:bCs w:val="0"/>
                <w:i w:val="0"/>
                <w:iCs w:val="0"/>
                <w:color w:val="595959"/>
              </w:rPr>
            </w:pPr>
            <w:r>
              <w:rPr>
                <w:rStyle w:val="IntenseEmphasis"/>
                <w:b/>
                <w:bCs w:val="0"/>
                <w:i w:val="0"/>
                <w:iCs w:val="0"/>
                <w:color w:val="595959"/>
              </w:rPr>
              <w:t>SAM 09.2</w:t>
            </w:r>
          </w:p>
        </w:tc>
        <w:tc>
          <w:tcPr>
            <w:tcW w:w="8075" w:type="dxa"/>
          </w:tcPr>
          <w:p w14:paraId="773CC074" w14:textId="77777777" w:rsidR="003645F2" w:rsidRPr="003645F2"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3645F2">
              <w:rPr>
                <w:i/>
                <w:szCs w:val="18"/>
              </w:rPr>
              <w:t>Variations in reporting</w:t>
            </w:r>
          </w:p>
          <w:p w14:paraId="773CC075" w14:textId="77777777" w:rsidR="003645F2" w:rsidRPr="003645F2"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645F2">
              <w:rPr>
                <w:szCs w:val="18"/>
              </w:rPr>
              <w:t>You may wish to comment on variations in the reporting provided by your investment managers and on the reasons for these variations.</w:t>
            </w:r>
          </w:p>
          <w:p w14:paraId="773CC076" w14:textId="77777777" w:rsidR="003645F2" w:rsidRPr="003645F2"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3645F2">
              <w:rPr>
                <w:i/>
                <w:szCs w:val="18"/>
              </w:rPr>
              <w:t>Reasons why managers choose not to vote:</w:t>
            </w:r>
          </w:p>
          <w:p w14:paraId="773CC077" w14:textId="77777777" w:rsidR="003645F2" w:rsidRPr="0042063C"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szCs w:val="18"/>
              </w:rPr>
              <w:t xml:space="preserve">You may wish to comment on a variety of reasons why managers choose not to vote, including: </w:t>
            </w:r>
          </w:p>
          <w:p w14:paraId="773CC078" w14:textId="77777777" w:rsidR="000B0768" w:rsidRPr="00004514" w:rsidRDefault="000B0768"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004514">
              <w:t>Stra</w:t>
            </w:r>
            <w:r w:rsidR="00525A3D">
              <w:t xml:space="preserve">tegic decision not to vote on </w:t>
            </w:r>
            <w:r w:rsidRPr="00004514">
              <w:t>certain type</w:t>
            </w:r>
            <w:r w:rsidR="00525A3D">
              <w:t>s</w:t>
            </w:r>
            <w:r w:rsidRPr="00004514">
              <w:t xml:space="preserve"> of assets or funds</w:t>
            </w:r>
          </w:p>
          <w:p w14:paraId="773CC079" w14:textId="77777777" w:rsidR="000B0768" w:rsidRPr="00004514" w:rsidRDefault="000B0768"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004514">
              <w:t xml:space="preserve">Operational or timing constraints </w:t>
            </w:r>
          </w:p>
          <w:p w14:paraId="773CC07A" w14:textId="77777777" w:rsidR="000B0768" w:rsidRPr="00004514" w:rsidRDefault="000B0768"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004514">
              <w:t xml:space="preserve">Share-blocking </w:t>
            </w:r>
          </w:p>
          <w:p w14:paraId="773CC07B" w14:textId="77777777" w:rsidR="000B0768" w:rsidRPr="00004514" w:rsidRDefault="000B0768"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004514">
              <w:t>Conflicts of interest</w:t>
            </w:r>
            <w:r w:rsidRPr="00004514" w:rsidDel="004F083A">
              <w:t xml:space="preserve"> </w:t>
            </w:r>
          </w:p>
          <w:p w14:paraId="773CC07C" w14:textId="77777777" w:rsidR="000B0768" w:rsidRPr="00004514" w:rsidRDefault="000B0768"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004514">
              <w:t>Administrative impediments (e.g. power of attorney requirements)</w:t>
            </w:r>
          </w:p>
          <w:p w14:paraId="773CC07D" w14:textId="77777777" w:rsidR="000B0768" w:rsidRPr="00004514" w:rsidRDefault="000B0768"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004514">
              <w:t>Voting fees</w:t>
            </w:r>
          </w:p>
          <w:p w14:paraId="773CC07E" w14:textId="77777777" w:rsidR="000B0768" w:rsidRPr="00004514" w:rsidRDefault="000B0768"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004514">
              <w:t>Geographical restrictions (non-home market)</w:t>
            </w:r>
          </w:p>
          <w:p w14:paraId="773CC07F" w14:textId="77777777" w:rsidR="000B0768" w:rsidRDefault="000B0768"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004514">
              <w:t>Insufficient information</w:t>
            </w:r>
          </w:p>
          <w:p w14:paraId="773CC080" w14:textId="77777777" w:rsidR="00A86272" w:rsidRPr="003645F2" w:rsidRDefault="000B0768" w:rsidP="005E51F7">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rPr>
                <w:szCs w:val="18"/>
              </w:rPr>
            </w:pPr>
            <w:r>
              <w:t>Overall cost effectiveness</w:t>
            </w:r>
          </w:p>
        </w:tc>
      </w:tr>
      <w:tr w:rsidR="00835AE2" w:rsidRPr="00D5451C" w14:paraId="773CC083"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773CC082" w14:textId="77777777" w:rsidR="00835AE2" w:rsidRPr="00835AE2" w:rsidRDefault="00835AE2" w:rsidP="00B74465">
            <w:pPr>
              <w:pStyle w:val="INDICATORTEXT"/>
              <w:jc w:val="both"/>
              <w:rPr>
                <w:b/>
                <w:szCs w:val="18"/>
              </w:rPr>
            </w:pPr>
            <w:r w:rsidRPr="00835AE2">
              <w:rPr>
                <w:b/>
                <w:szCs w:val="18"/>
              </w:rPr>
              <w:t>LOGIC</w:t>
            </w:r>
          </w:p>
        </w:tc>
      </w:tr>
      <w:tr w:rsidR="003645F2" w:rsidRPr="00D5451C" w14:paraId="773CC086"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084" w14:textId="77777777" w:rsidR="003645F2" w:rsidRDefault="00835AE2" w:rsidP="00B74465">
            <w:pPr>
              <w:pStyle w:val="INDICATORNUMBER"/>
              <w:rPr>
                <w:rStyle w:val="IntenseEmphasis"/>
                <w:b/>
                <w:bCs w:val="0"/>
                <w:i w:val="0"/>
                <w:iCs w:val="0"/>
                <w:color w:val="595959"/>
              </w:rPr>
            </w:pPr>
            <w:r>
              <w:rPr>
                <w:rStyle w:val="IntenseEmphasis"/>
                <w:b/>
                <w:bCs w:val="0"/>
                <w:i w:val="0"/>
                <w:iCs w:val="0"/>
                <w:color w:val="595959"/>
              </w:rPr>
              <w:t>SAM 09</w:t>
            </w:r>
          </w:p>
        </w:tc>
        <w:tc>
          <w:tcPr>
            <w:tcW w:w="8075" w:type="dxa"/>
          </w:tcPr>
          <w:p w14:paraId="773CC085" w14:textId="77777777" w:rsidR="003645F2" w:rsidRPr="003645F2" w:rsidRDefault="00835AE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324A8">
              <w:t>This indicator will be applicable if you report</w:t>
            </w:r>
            <w:r w:rsidR="00E5128B" w:rsidRPr="007324A8">
              <w:t xml:space="preserve"> </w:t>
            </w:r>
            <w:r w:rsidRPr="007324A8">
              <w:t xml:space="preserve">‘Review the number or percentage of votes cast’ in </w:t>
            </w:r>
            <w:r w:rsidR="007324A8">
              <w:t>[</w:t>
            </w:r>
            <w:r w:rsidRPr="007324A8">
              <w:t>08.1</w:t>
            </w:r>
            <w:r w:rsidR="007324A8">
              <w:t>]</w:t>
            </w:r>
            <w:r w:rsidR="00FE1A50">
              <w:t xml:space="preserve">. </w:t>
            </w:r>
          </w:p>
        </w:tc>
      </w:tr>
      <w:tr w:rsidR="003645F2" w:rsidRPr="00D5451C" w14:paraId="773CC088"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73CC087" w14:textId="77777777" w:rsidR="003645F2" w:rsidRPr="00A62DF0" w:rsidRDefault="003645F2" w:rsidP="00B74465">
            <w:pPr>
              <w:pStyle w:val="INDICATORNUMBER"/>
              <w:rPr>
                <w:b w:val="0"/>
                <w:i/>
              </w:rPr>
            </w:pPr>
            <w:r w:rsidRPr="00A62DF0">
              <w:rPr>
                <w:rStyle w:val="IntenseEmphasis"/>
                <w:b/>
                <w:i w:val="0"/>
                <w:color w:val="595959"/>
              </w:rPr>
              <w:lastRenderedPageBreak/>
              <w:t>A</w:t>
            </w:r>
            <w:r w:rsidRPr="00A62DF0">
              <w:rPr>
                <w:rStyle w:val="IntenseEmphasis"/>
                <w:b/>
                <w:bCs w:val="0"/>
                <w:i w:val="0"/>
                <w:iCs w:val="0"/>
                <w:color w:val="595959"/>
              </w:rPr>
              <w:t>SSESSMENT</w:t>
            </w:r>
          </w:p>
        </w:tc>
      </w:tr>
      <w:tr w:rsidR="003645F2" w:rsidRPr="00D5451C" w14:paraId="773CC08C"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773CC089" w14:textId="77777777" w:rsidR="003645F2" w:rsidRPr="00A62DF0" w:rsidRDefault="003645F2" w:rsidP="00B74465">
            <w:pPr>
              <w:pStyle w:val="INDICATORNUMBER"/>
              <w:rPr>
                <w:rStyle w:val="IntenseEmphasis"/>
                <w:b/>
                <w:i w:val="0"/>
                <w:color w:val="595959"/>
              </w:rPr>
            </w:pPr>
            <w:r>
              <w:rPr>
                <w:rStyle w:val="IntenseEmphasis"/>
                <w:b/>
                <w:i w:val="0"/>
                <w:color w:val="595959"/>
              </w:rPr>
              <w:t>SAM 0</w:t>
            </w:r>
            <w:r w:rsidR="00835AE2">
              <w:rPr>
                <w:rStyle w:val="IntenseEmphasis"/>
                <w:b/>
                <w:i w:val="0"/>
                <w:color w:val="595959"/>
              </w:rPr>
              <w:t>9</w:t>
            </w:r>
          </w:p>
        </w:tc>
        <w:tc>
          <w:tcPr>
            <w:tcW w:w="8075" w:type="dxa"/>
            <w:tcBorders>
              <w:top w:val="single" w:sz="4" w:space="0" w:color="A6A6A6" w:themeColor="background1" w:themeShade="A6"/>
              <w:bottom w:val="single" w:sz="4" w:space="0" w:color="0082C8"/>
            </w:tcBorders>
          </w:tcPr>
          <w:p w14:paraId="773CC08A" w14:textId="77777777" w:rsidR="00835AE2" w:rsidRPr="007324A8" w:rsidRDefault="00835AE2" w:rsidP="00835AE2">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rPr>
            </w:pPr>
            <w:r w:rsidRPr="007324A8">
              <w:rPr>
                <w:szCs w:val="18"/>
              </w:rPr>
              <w:t xml:space="preserve">Maximum score: Three </w:t>
            </w:r>
            <w:r w:rsidRPr="007324A8">
              <w:rPr>
                <w:szCs w:val="18"/>
              </w:rPr>
              <w:sym w:font="Wingdings" w:char="F0AB"/>
            </w:r>
            <w:r w:rsidRPr="007324A8">
              <w:rPr>
                <w:szCs w:val="18"/>
              </w:rPr>
              <w:t xml:space="preserve"> per asset class</w:t>
            </w:r>
          </w:p>
          <w:p w14:paraId="773CC08B" w14:textId="77777777" w:rsidR="003645F2" w:rsidRPr="00A62DF0" w:rsidRDefault="00835AE2" w:rsidP="007324A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7324A8">
              <w:rPr>
                <w:szCs w:val="18"/>
              </w:rPr>
              <w:t xml:space="preserve">The assessment of this indicator is based on your responses to </w:t>
            </w:r>
            <w:r w:rsidR="007324A8">
              <w:rPr>
                <w:szCs w:val="18"/>
              </w:rPr>
              <w:t>[</w:t>
            </w:r>
            <w:r w:rsidRPr="007324A8">
              <w:rPr>
                <w:szCs w:val="18"/>
              </w:rPr>
              <w:t>09.1</w:t>
            </w:r>
            <w:r w:rsidR="007324A8">
              <w:rPr>
                <w:szCs w:val="18"/>
              </w:rPr>
              <w:t>]</w:t>
            </w:r>
            <w:r w:rsidRPr="007324A8">
              <w:rPr>
                <w:szCs w:val="18"/>
              </w:rPr>
              <w:t>.</w:t>
            </w:r>
          </w:p>
        </w:tc>
      </w:tr>
    </w:tbl>
    <w:p w14:paraId="773CC08D" w14:textId="77777777" w:rsidR="003645F2" w:rsidRDefault="003645F2">
      <w:pPr>
        <w:widowControl/>
        <w:autoSpaceDE/>
        <w:autoSpaceDN/>
        <w:adjustRightInd/>
        <w:spacing w:before="0" w:after="0" w:line="240" w:lineRule="auto"/>
      </w:pPr>
    </w:p>
    <w:p w14:paraId="773CC08E" w14:textId="77777777" w:rsidR="00A507BA" w:rsidRDefault="00A507BA">
      <w:pPr>
        <w:widowControl/>
        <w:autoSpaceDE/>
        <w:autoSpaceDN/>
        <w:adjustRightInd/>
        <w:spacing w:before="0" w:after="0" w:line="240" w:lineRule="auto"/>
        <w:sectPr w:rsidR="00A507BA" w:rsidSect="009B2978">
          <w:headerReference w:type="default" r:id="rId46"/>
          <w:headerReference w:type="first" r:id="rId47"/>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551F8C" w14:paraId="773CC090" w14:textId="77777777" w:rsidTr="00B74465">
        <w:trPr>
          <w:cnfStyle w:val="100000000000" w:firstRow="1" w:lastRow="0" w:firstColumn="0" w:lastColumn="0" w:oddVBand="0" w:evenVBand="0" w:oddHBand="0" w:evenHBand="0" w:firstRowFirstColumn="0" w:firstRowLastColumn="0" w:lastRowFirstColumn="0" w:lastRowLastColumn="0"/>
        </w:trPr>
        <w:tc>
          <w:tcPr>
            <w:tcW w:w="9129" w:type="dxa"/>
          </w:tcPr>
          <w:p w14:paraId="773CC08F" w14:textId="77777777" w:rsidR="00551F8C" w:rsidRDefault="00551F8C" w:rsidP="00B74465">
            <w:pPr>
              <w:widowControl/>
              <w:autoSpaceDE/>
              <w:autoSpaceDN/>
              <w:adjustRightInd/>
              <w:spacing w:after="0" w:line="240" w:lineRule="auto"/>
              <w:rPr>
                <w:rStyle w:val="IntenseEmphasis"/>
                <w:b/>
                <w:bCs w:val="0"/>
                <w:i w:val="0"/>
                <w:iCs w:val="0"/>
              </w:rPr>
            </w:pPr>
            <w:r>
              <w:lastRenderedPageBreak/>
              <w:t>SECTION</w:t>
            </w:r>
          </w:p>
        </w:tc>
      </w:tr>
      <w:tr w:rsidR="00551F8C" w14:paraId="773CC092" w14:textId="77777777" w:rsidTr="00B74465">
        <w:trPr>
          <w:cnfStyle w:val="010000000000" w:firstRow="0" w:lastRow="1" w:firstColumn="0" w:lastColumn="0" w:oddVBand="0" w:evenVBand="0" w:oddHBand="0" w:evenHBand="0" w:firstRowFirstColumn="0" w:firstRowLastColumn="0" w:lastRowFirstColumn="0" w:lastRowLastColumn="0"/>
        </w:trPr>
        <w:tc>
          <w:tcPr>
            <w:tcW w:w="9129" w:type="dxa"/>
          </w:tcPr>
          <w:p w14:paraId="773CC091" w14:textId="77777777" w:rsidR="00551F8C" w:rsidRPr="00BF74E2" w:rsidRDefault="004067EF" w:rsidP="00B74465">
            <w:pPr>
              <w:pStyle w:val="Heading2"/>
              <w:outlineLvl w:val="1"/>
              <w:rPr>
                <w:rStyle w:val="IntenseEmphasis"/>
                <w:i w:val="0"/>
                <w:iCs w:val="0"/>
                <w:color w:val="008CD0"/>
              </w:rPr>
            </w:pPr>
            <w:bookmarkStart w:id="14" w:name="_Toc399945141"/>
            <w:r>
              <w:t>Private equity</w:t>
            </w:r>
            <w:r w:rsidR="007226E8">
              <w:t xml:space="preserve"> (PE)</w:t>
            </w:r>
            <w:r>
              <w:t>, Property</w:t>
            </w:r>
            <w:r w:rsidR="007226E8">
              <w:t xml:space="preserve"> (PR)</w:t>
            </w:r>
            <w:r>
              <w:t>, Infrastructure</w:t>
            </w:r>
            <w:r w:rsidR="007324A8">
              <w:t xml:space="preserve"> </w:t>
            </w:r>
            <w:r w:rsidR="007226E8">
              <w:t xml:space="preserve">(INF) </w:t>
            </w:r>
            <w:r w:rsidR="007324A8">
              <w:t>– non-</w:t>
            </w:r>
            <w:r w:rsidR="00551F8C">
              <w:t>listed assets</w:t>
            </w:r>
            <w:bookmarkEnd w:id="14"/>
          </w:p>
        </w:tc>
      </w:tr>
    </w:tbl>
    <w:p w14:paraId="773CC093" w14:textId="77777777" w:rsidR="00551F8C" w:rsidRDefault="00551F8C" w:rsidP="00551F8C">
      <w:pPr>
        <w:pStyle w:val="INDICATORNUMBER"/>
      </w:pPr>
    </w:p>
    <w:tbl>
      <w:tblPr>
        <w:tblStyle w:val="ModuleSub-SectionHeading"/>
        <w:tblW w:w="9206" w:type="dxa"/>
        <w:tblLayout w:type="fixed"/>
        <w:tblLook w:val="0700" w:firstRow="0" w:lastRow="0" w:firstColumn="0" w:lastColumn="1" w:noHBand="1" w:noVBand="1"/>
      </w:tblPr>
      <w:tblGrid>
        <w:gridCol w:w="708"/>
        <w:gridCol w:w="2841"/>
        <w:gridCol w:w="425"/>
        <w:gridCol w:w="5232"/>
      </w:tblGrid>
      <w:tr w:rsidR="00551F8C" w:rsidRPr="00F44B1D" w14:paraId="773CC098" w14:textId="77777777" w:rsidTr="00B74465">
        <w:trPr>
          <w:trHeight w:val="387"/>
        </w:trPr>
        <w:tc>
          <w:tcPr>
            <w:tcW w:w="708" w:type="dxa"/>
          </w:tcPr>
          <w:p w14:paraId="773CC094" w14:textId="77777777" w:rsidR="00551F8C" w:rsidRDefault="00551F8C" w:rsidP="00B74465">
            <w:pPr>
              <w:pStyle w:val="ModuleSubSectionHeading"/>
              <w:ind w:left="0"/>
              <w:rPr>
                <w:b w:val="0"/>
                <w:noProof/>
              </w:rPr>
            </w:pPr>
            <w:r>
              <w:rPr>
                <w:b w:val="0"/>
                <w:noProof/>
              </w:rPr>
              <w:drawing>
                <wp:inline distT="0" distB="0" distL="0" distR="0" wp14:anchorId="773CC3F0" wp14:editId="773CC3F1">
                  <wp:extent cx="330200" cy="330200"/>
                  <wp:effectExtent l="0" t="0" r="0" b="0"/>
                  <wp:docPr id="1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2841" w:type="dxa"/>
          </w:tcPr>
          <w:p w14:paraId="773CC095" w14:textId="77777777" w:rsidR="00551F8C" w:rsidRPr="00507595" w:rsidRDefault="00551F8C" w:rsidP="00B74465">
            <w:pPr>
              <w:pStyle w:val="Heading3"/>
              <w:ind w:left="170"/>
              <w:outlineLvl w:val="2"/>
            </w:pPr>
            <w:bookmarkStart w:id="15" w:name="_Toc399945142"/>
            <w:r>
              <w:rPr>
                <w:bCs w:val="0"/>
                <w:iCs/>
              </w:rPr>
              <w:t>SELECTION</w:t>
            </w:r>
            <w:bookmarkEnd w:id="15"/>
            <w:r>
              <w:t xml:space="preserve"> </w:t>
            </w:r>
          </w:p>
        </w:tc>
        <w:tc>
          <w:tcPr>
            <w:tcW w:w="425" w:type="dxa"/>
          </w:tcPr>
          <w:p w14:paraId="773CC096" w14:textId="77777777" w:rsidR="00551F8C" w:rsidRPr="00ED1D5A" w:rsidRDefault="00551F8C" w:rsidP="00B74465">
            <w:pPr>
              <w:pStyle w:val="ModuleSubSectionHeading"/>
              <w:ind w:left="0"/>
              <w:rPr>
                <w:rStyle w:val="IntenseEmphasis"/>
                <w:b/>
                <w:bCs w:val="0"/>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5232" w:type="dxa"/>
          </w:tcPr>
          <w:p w14:paraId="773CC097" w14:textId="77777777" w:rsidR="00551F8C" w:rsidRPr="00507595" w:rsidRDefault="00551F8C" w:rsidP="00B74465">
            <w:pPr>
              <w:pStyle w:val="Heading4"/>
              <w:outlineLvl w:val="3"/>
              <w:rPr>
                <w:rStyle w:val="IntenseEmphasis"/>
                <w:b w:val="0"/>
                <w:bCs/>
                <w:i/>
                <w:iCs w:val="0"/>
                <w:color w:val="FFFFFF" w:themeColor="background1"/>
              </w:rPr>
            </w:pPr>
          </w:p>
        </w:tc>
      </w:tr>
    </w:tbl>
    <w:p w14:paraId="773CC099" w14:textId="77777777" w:rsidR="00551F8C" w:rsidRDefault="00551F8C" w:rsidP="00551F8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D783D" w14:paraId="773CC09E"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C09A" w14:textId="77777777" w:rsidR="009D783D" w:rsidRPr="00356CDA" w:rsidRDefault="009D783D"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773CC09B" w14:textId="77777777" w:rsidR="009D783D" w:rsidRPr="00356CDA" w:rsidRDefault="009D783D"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73CC09C" w14:textId="77777777" w:rsidR="009D783D" w:rsidRPr="00356CDA" w:rsidRDefault="009D783D"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C09D" w14:textId="77777777" w:rsidR="009D783D" w:rsidRPr="00356CDA" w:rsidRDefault="009D783D"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9D783D" w14:paraId="773CC0A3"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C09F" w14:textId="77777777" w:rsidR="009D783D" w:rsidRPr="00356CDA" w:rsidRDefault="009D783D" w:rsidP="00B74465">
            <w:pPr>
              <w:pStyle w:val="SectionIndicatorHeaderText"/>
              <w:rPr>
                <w:rStyle w:val="IntenseEmphasis"/>
                <w:bCs w:val="0"/>
                <w:i w:val="0"/>
                <w:iCs w:val="0"/>
                <w:color w:val="FFFFFF" w:themeColor="background1"/>
              </w:rPr>
            </w:pPr>
            <w:r>
              <w:rPr>
                <w:rStyle w:val="IntenseEmphasis"/>
                <w:i w:val="0"/>
                <w:color w:val="FFFFFF" w:themeColor="background1"/>
              </w:rPr>
              <w:t>SAM 10</w:t>
            </w:r>
          </w:p>
        </w:tc>
        <w:tc>
          <w:tcPr>
            <w:tcW w:w="3402" w:type="dxa"/>
          </w:tcPr>
          <w:p w14:paraId="773CC0A0" w14:textId="77777777" w:rsidR="009D783D" w:rsidRPr="00356CDA" w:rsidRDefault="009D783D"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73CC0A1" w14:textId="77777777" w:rsidR="009D783D" w:rsidRPr="00356CDA" w:rsidRDefault="009D783D"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73CC0A2" w14:textId="77777777" w:rsidR="009D783D" w:rsidRPr="00356CDA" w:rsidRDefault="009D783D" w:rsidP="00B74465">
            <w:pPr>
              <w:pStyle w:val="SectionIndicatorHeaderText"/>
              <w:rPr>
                <w:rStyle w:val="IntenseEmphasis"/>
                <w:bCs w:val="0"/>
                <w:i w:val="0"/>
                <w:iCs w:val="0"/>
                <w:color w:val="FFFFFF" w:themeColor="background1"/>
              </w:rPr>
            </w:pPr>
            <w:r>
              <w:rPr>
                <w:rStyle w:val="IntenseEmphasis"/>
                <w:i w:val="0"/>
                <w:color w:val="FFFFFF" w:themeColor="background1"/>
              </w:rPr>
              <w:t>PRI 1 - 6</w:t>
            </w:r>
          </w:p>
        </w:tc>
      </w:tr>
    </w:tbl>
    <w:p w14:paraId="773CC0A4" w14:textId="77777777" w:rsidR="009D783D" w:rsidRDefault="009D783D" w:rsidP="009D783D">
      <w:pPr>
        <w:pStyle w:val="INDICATORNUMBER"/>
      </w:pPr>
    </w:p>
    <w:tbl>
      <w:tblPr>
        <w:tblStyle w:val="SubSectionIndicatorTableVOLUNTARY"/>
        <w:tblW w:w="9214" w:type="dxa"/>
        <w:tblInd w:w="5" w:type="dxa"/>
        <w:tblLook w:val="04A0" w:firstRow="1" w:lastRow="0" w:firstColumn="1" w:lastColumn="0" w:noHBand="0" w:noVBand="1"/>
      </w:tblPr>
      <w:tblGrid>
        <w:gridCol w:w="1085"/>
        <w:gridCol w:w="4585"/>
        <w:gridCol w:w="851"/>
        <w:gridCol w:w="850"/>
        <w:gridCol w:w="851"/>
        <w:gridCol w:w="992"/>
      </w:tblGrid>
      <w:tr w:rsidR="009D783D" w14:paraId="773CC0A7"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773CC0A5" w14:textId="77777777" w:rsidR="009D783D" w:rsidRPr="00903B63" w:rsidRDefault="009D783D"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10</w:t>
            </w:r>
          </w:p>
        </w:tc>
        <w:tc>
          <w:tcPr>
            <w:tcW w:w="8129" w:type="dxa"/>
            <w:gridSpan w:val="5"/>
            <w:tcBorders>
              <w:top w:val="single" w:sz="4" w:space="0" w:color="0070C0"/>
              <w:bottom w:val="single" w:sz="4" w:space="0" w:color="0070C0"/>
              <w:right w:val="single" w:sz="4" w:space="0" w:color="0070C0"/>
            </w:tcBorders>
            <w:shd w:val="clear" w:color="auto" w:fill="0070C0"/>
          </w:tcPr>
          <w:p w14:paraId="773CC0A6" w14:textId="77777777" w:rsidR="009D783D" w:rsidRPr="00903B63" w:rsidRDefault="009D783D"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D783D" w14:paraId="773CC0AA" w14:textId="77777777" w:rsidTr="00B744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773CC0A8" w14:textId="77777777" w:rsidR="009D783D" w:rsidRPr="000D72DF" w:rsidRDefault="009D783D" w:rsidP="00B74465">
            <w:pPr>
              <w:pStyle w:val="INDICATORNUMBER"/>
              <w:rPr>
                <w:rStyle w:val="IntenseEmphasis"/>
                <w:b/>
                <w:bCs w:val="0"/>
                <w:i w:val="0"/>
                <w:iCs w:val="0"/>
              </w:rPr>
            </w:pPr>
            <w:r>
              <w:rPr>
                <w:rStyle w:val="IntenseEmphasis"/>
                <w:b/>
                <w:bCs w:val="0"/>
                <w:i w:val="0"/>
                <w:iCs w:val="0"/>
                <w:color w:val="595959"/>
              </w:rPr>
              <w:t>SAM 10.1</w:t>
            </w:r>
          </w:p>
        </w:tc>
        <w:tc>
          <w:tcPr>
            <w:tcW w:w="8129" w:type="dxa"/>
            <w:gridSpan w:val="5"/>
            <w:tcBorders>
              <w:top w:val="single" w:sz="4" w:space="0" w:color="0070C0"/>
              <w:right w:val="single" w:sz="4" w:space="0" w:color="0070C0"/>
            </w:tcBorders>
            <w:shd w:val="clear" w:color="auto" w:fill="DAEEF3" w:themeFill="accent5" w:themeFillTint="33"/>
          </w:tcPr>
          <w:p w14:paraId="773CC0A9" w14:textId="77777777" w:rsidR="009D783D" w:rsidRPr="009D783D" w:rsidRDefault="009D783D"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9D783D">
              <w:t>In your manager selection process for the following assets, indicate if your organisation, and/or your investment consultant, typically:</w:t>
            </w:r>
          </w:p>
        </w:tc>
      </w:tr>
      <w:tr w:rsidR="004F299E" w14:paraId="773CC0B1" w14:textId="77777777" w:rsidTr="003A521E">
        <w:trPr>
          <w:trHeight w:val="684"/>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vAlign w:val="top"/>
          </w:tcPr>
          <w:p w14:paraId="773CC0AB" w14:textId="77777777" w:rsidR="004F299E" w:rsidRDefault="004F299E" w:rsidP="007324A8">
            <w:pPr>
              <w:pStyle w:val="INDICATORNUMBER"/>
              <w:spacing w:before="0"/>
              <w:rPr>
                <w:rStyle w:val="IntenseEmphasis"/>
                <w:b/>
                <w:bCs w:val="0"/>
                <w:i w:val="0"/>
                <w:iCs w:val="0"/>
                <w:color w:val="595959"/>
              </w:rPr>
            </w:pPr>
          </w:p>
        </w:tc>
        <w:tc>
          <w:tcPr>
            <w:tcW w:w="4585"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C0AC" w14:textId="77777777" w:rsidR="004F299E" w:rsidRPr="00542DFB" w:rsidRDefault="004F299E" w:rsidP="007324A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C0AD" w14:textId="77777777" w:rsidR="004F299E" w:rsidRPr="00EC039D" w:rsidRDefault="004F299E" w:rsidP="007324A8">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All</w:t>
            </w:r>
            <w:r w:rsidR="003A521E">
              <w:rPr>
                <w:b/>
                <w:color w:val="FFFFFF" w:themeColor="background1"/>
                <w:sz w:val="18"/>
              </w:rPr>
              <w:t xml:space="preserve"> assets</w:t>
            </w: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C0AE" w14:textId="77777777" w:rsidR="004F299E" w:rsidRPr="00EC039D" w:rsidRDefault="004F299E" w:rsidP="007324A8">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PE</w:t>
            </w: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C0AF" w14:textId="77777777" w:rsidR="004F299E" w:rsidRPr="00EC039D" w:rsidRDefault="004F299E" w:rsidP="007324A8">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PR</w:t>
            </w:r>
          </w:p>
        </w:tc>
        <w:tc>
          <w:tcPr>
            <w:tcW w:w="99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73CC0B0" w14:textId="77777777" w:rsidR="004F299E" w:rsidRPr="00EC039D" w:rsidRDefault="004F299E" w:rsidP="007324A8">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INF</w:t>
            </w:r>
          </w:p>
        </w:tc>
      </w:tr>
      <w:tr w:rsidR="009D783D" w14:paraId="773CC0B4" w14:textId="77777777" w:rsidTr="006368FB">
        <w:trPr>
          <w:cnfStyle w:val="000000100000" w:firstRow="0" w:lastRow="0" w:firstColumn="0" w:lastColumn="0" w:oddVBand="0" w:evenVBand="0" w:oddHBand="1" w:evenHBand="0" w:firstRowFirstColumn="0" w:firstRowLastColumn="0" w:lastRowFirstColumn="0" w:lastRowLastColumn="0"/>
          <w:trHeight w:val="692"/>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B2" w14:textId="77777777" w:rsidR="009D783D" w:rsidRDefault="009D783D"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C0B3" w14:textId="77777777" w:rsidR="009D783D" w:rsidRPr="00FC1F8D" w:rsidRDefault="009D783D" w:rsidP="00B7446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4F299E" w14:paraId="773CC0BB"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B5"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B6" w14:textId="77777777" w:rsidR="004F299E" w:rsidRPr="0042063C" w:rsidRDefault="004F299E" w:rsidP="004F299E">
            <w:pPr>
              <w:pStyle w:val="INDICATORTEXT"/>
              <w:cnfStyle w:val="000000000000" w:firstRow="0" w:lastRow="0" w:firstColumn="0" w:lastColumn="0" w:oddVBand="0" w:evenVBand="0" w:oddHBand="0" w:evenHBand="0" w:firstRowFirstColumn="0" w:firstRowLastColumn="0" w:lastRowFirstColumn="0" w:lastRowLastColumn="0"/>
            </w:pPr>
            <w:r w:rsidRPr="0042063C">
              <w:t>Review the manager’s</w:t>
            </w:r>
            <w:r>
              <w:t>/</w:t>
            </w:r>
            <w:r w:rsidRPr="0042063C">
              <w:t>general partne</w:t>
            </w:r>
            <w:r>
              <w:t>r’s</w:t>
            </w:r>
            <w:r w:rsidRPr="0042063C">
              <w:t xml:space="preserve"> </w:t>
            </w:r>
            <w:r>
              <w:t>responsible investment</w:t>
            </w:r>
            <w:r w:rsidRPr="0042063C">
              <w:t xml:space="preserve"> policy</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B7" w14:textId="77777777" w:rsidR="004F299E" w:rsidRPr="00112413"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B8"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B9"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BA"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F299E" w14:paraId="773CC0C2"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BC"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BD" w14:textId="77777777" w:rsidR="004F299E" w:rsidRPr="0042063C" w:rsidRDefault="004F299E" w:rsidP="004F299E">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Discuss </w:t>
            </w:r>
            <w:r>
              <w:t xml:space="preserve">the </w:t>
            </w:r>
            <w:r w:rsidRPr="0042063C">
              <w:t>manager</w:t>
            </w:r>
            <w:r>
              <w:t>’</w:t>
            </w:r>
            <w:r w:rsidRPr="0042063C">
              <w:t xml:space="preserve">s governance and management of responsible investment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BE" w14:textId="77777777" w:rsidR="004F299E" w:rsidRPr="00112413"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BF"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C0"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C1"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4F299E" w14:paraId="773CC0C9"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C3"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C4" w14:textId="77777777" w:rsidR="004F299E" w:rsidRPr="0042063C" w:rsidRDefault="004F299E" w:rsidP="004F299E">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Meet staff with </w:t>
            </w:r>
            <w:r>
              <w:t>responsible investment</w:t>
            </w:r>
            <w:r w:rsidRPr="0042063C">
              <w:t xml:space="preserve"> </w:t>
            </w:r>
            <w:r>
              <w:t>responsi</w:t>
            </w:r>
            <w:r w:rsidRPr="0042063C">
              <w:t>bilities to assess their skills and competence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C5" w14:textId="77777777" w:rsidR="004F299E" w:rsidRPr="00112413"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C6"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C7"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C8"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F299E" w14:paraId="773CC0D0"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CA"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CB" w14:textId="77777777" w:rsidR="004F299E" w:rsidRPr="0042063C" w:rsidRDefault="004F299E" w:rsidP="004F299E">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Discuss minimum </w:t>
            </w:r>
            <w:r>
              <w:t>responsible investment</w:t>
            </w:r>
            <w:r w:rsidRPr="0042063C">
              <w:t xml:space="preserve"> expectations that managers must meet</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CC" w14:textId="77777777" w:rsidR="004F299E" w:rsidRPr="00112413"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CD"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CE"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CF"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4F299E" w14:paraId="773CC0D7"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D1"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D2" w14:textId="77777777" w:rsidR="004F299E" w:rsidRPr="0042063C" w:rsidRDefault="004F299E" w:rsidP="004F299E">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Discuss the role managers have </w:t>
            </w:r>
            <w:r>
              <w:t xml:space="preserve">played </w:t>
            </w:r>
            <w:r w:rsidRPr="0042063C">
              <w:t>in collaborative initiatives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D3" w14:textId="77777777" w:rsidR="004F299E" w:rsidRPr="00112413"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D4"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D5"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D6"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F299E" w14:paraId="773CC0DE"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D8"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D9" w14:textId="77777777" w:rsidR="004F299E" w:rsidRPr="0042063C" w:rsidRDefault="004F299E" w:rsidP="004F299E">
            <w:pPr>
              <w:pStyle w:val="INDICATORTEXT"/>
              <w:cnfStyle w:val="000000100000" w:firstRow="0" w:lastRow="0" w:firstColumn="0" w:lastColumn="0" w:oddVBand="0" w:evenVBand="0" w:oddHBand="1" w:evenHBand="0" w:firstRowFirstColumn="0" w:firstRowLastColumn="0" w:lastRowFirstColumn="0" w:lastRowLastColumn="0"/>
            </w:pPr>
            <w:r w:rsidRPr="0042063C">
              <w:t>Ask whether the organisation is a signatory to the PRI and</w:t>
            </w:r>
            <w:r>
              <w:t>/or</w:t>
            </w:r>
            <w:r w:rsidRPr="0042063C">
              <w:t xml:space="preserve"> other relevant organisations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DA" w14:textId="77777777" w:rsidR="004F299E" w:rsidRPr="00112413"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DB"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DC"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DD"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4F299E" w14:paraId="773CC0E5"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DF"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E0" w14:textId="77777777" w:rsidR="004F299E" w:rsidRPr="0042063C" w:rsidRDefault="004F299E" w:rsidP="004F299E">
            <w:pPr>
              <w:pStyle w:val="INDICATORTEXT"/>
              <w:cnfStyle w:val="000000000000" w:firstRow="0" w:lastRow="0" w:firstColumn="0" w:lastColumn="0" w:oddVBand="0" w:evenVBand="0" w:oddHBand="0" w:evenHBand="0" w:firstRowFirstColumn="0" w:firstRowLastColumn="0" w:lastRowFirstColumn="0" w:lastRowLastColumn="0"/>
            </w:pPr>
            <w:r>
              <w:t>Assess</w:t>
            </w:r>
            <w:r w:rsidRPr="0042063C">
              <w:t xml:space="preserve"> </w:t>
            </w:r>
            <w:r>
              <w:t xml:space="preserve">the external manager’s reporting and how it will help you to monitor that it is acting consistent with the agreed-upon </w:t>
            </w:r>
            <w:r w:rsidRPr="0042063C">
              <w:t xml:space="preserve">ESG-related </w:t>
            </w:r>
            <w:r>
              <w:t xml:space="preserve">policies and practices </w:t>
            </w:r>
            <w:r w:rsidRPr="0042063C">
              <w:t>during the life of the fund</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E1" w14:textId="77777777" w:rsidR="004F299E" w:rsidRPr="00112413"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E2"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E3"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E4"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F299E" w14:paraId="773CC0EC"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E6"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E7" w14:textId="77777777" w:rsidR="004F299E" w:rsidRPr="0042063C" w:rsidRDefault="004F299E" w:rsidP="004F299E">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Review the manager’s </w:t>
            </w:r>
            <w:r>
              <w:t>responsible investment</w:t>
            </w:r>
            <w:r w:rsidRPr="0042063C">
              <w:t xml:space="preserve"> disclosure, including PRI reporting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E8" w14:textId="77777777" w:rsidR="004F299E" w:rsidRPr="00112413"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E9"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EA"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EB"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4F299E" w14:paraId="773CC0F3"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ED"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EE" w14:textId="77777777" w:rsidR="004F299E" w:rsidRPr="009C2B7F" w:rsidRDefault="004F299E" w:rsidP="004F299E">
            <w:pPr>
              <w:pStyle w:val="INDICATORTEXT"/>
              <w:cnfStyle w:val="000000000000" w:firstRow="0" w:lastRow="0" w:firstColumn="0" w:lastColumn="0" w:oddVBand="0" w:evenVBand="0" w:oddHBand="0" w:evenHBand="0" w:firstRowFirstColumn="0" w:firstRowLastColumn="0" w:lastRowFirstColumn="0" w:lastRowLastColumn="0"/>
            </w:pPr>
            <w:r w:rsidRPr="009C2B7F">
              <w:t>Assign specific weighting to ESG factors in your manager evaluation</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EF" w14:textId="77777777" w:rsidR="004F299E" w:rsidRPr="00112413"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F0"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F1"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F2"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F299E" w14:paraId="773CC0FB" w14:textId="77777777" w:rsidTr="007226E8">
        <w:trPr>
          <w:cnfStyle w:val="000000100000" w:firstRow="0" w:lastRow="0" w:firstColumn="0" w:lastColumn="0" w:oddVBand="0" w:evenVBand="0" w:oddHBand="1" w:evenHBand="0" w:firstRowFirstColumn="0" w:firstRowLastColumn="0" w:lastRowFirstColumn="0" w:lastRowLastColumn="0"/>
          <w:trHeight w:val="800"/>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F4"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F5" w14:textId="77777777" w:rsidR="004F299E" w:rsidRDefault="004F299E" w:rsidP="004F299E">
            <w:pPr>
              <w:pStyle w:val="INDICATORTEXT"/>
              <w:cnfStyle w:val="000000100000" w:firstRow="0" w:lastRow="0" w:firstColumn="0" w:lastColumn="0" w:oddVBand="0" w:evenVBand="0" w:oddHBand="1" w:evenHBand="0" w:firstRowFirstColumn="0" w:firstRowLastColumn="0" w:lastRowFirstColumn="0" w:lastRowLastColumn="0"/>
            </w:pPr>
            <w:r>
              <w:t>Other general as</w:t>
            </w:r>
            <w:r w:rsidR="008A23A7">
              <w:t>pects in your selection process,</w:t>
            </w:r>
            <w:r>
              <w:t xml:space="preserve"> </w:t>
            </w:r>
          </w:p>
          <w:p w14:paraId="773CC0F6" w14:textId="77777777" w:rsidR="004F299E" w:rsidRPr="00A13341" w:rsidRDefault="004F299E" w:rsidP="004F299E">
            <w:pPr>
              <w:pStyle w:val="INDICATORTEXT"/>
              <w:cnfStyle w:val="000000100000" w:firstRow="0" w:lastRow="0" w:firstColumn="0" w:lastColumn="0" w:oddVBand="0" w:evenVBand="0" w:oddHBand="1" w:evenHBand="0" w:firstRowFirstColumn="0" w:firstRowLastColumn="0" w:lastRowFirstColumn="0" w:lastRowLastColumn="0"/>
            </w:pPr>
            <w:r>
              <w:t>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F7" w14:textId="77777777" w:rsidR="004F299E" w:rsidRPr="00112413"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F8"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0F9"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0FA"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9D783D" w14:paraId="773CC0FE"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FC" w14:textId="77777777" w:rsidR="009D783D" w:rsidRDefault="009D783D" w:rsidP="006368FB">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C0FD" w14:textId="77777777" w:rsidR="009D783D" w:rsidRPr="00FC1F8D" w:rsidRDefault="004F299E" w:rsidP="006368FB">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sidRPr="004F299E">
              <w:rPr>
                <w:b/>
                <w:i/>
              </w:rPr>
              <w:t>Investment selection (pre-investment) of underlying holding</w:t>
            </w:r>
          </w:p>
        </w:tc>
      </w:tr>
      <w:tr w:rsidR="004F299E" w14:paraId="773CC105"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0FF"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00" w14:textId="77777777" w:rsidR="004F299E" w:rsidRPr="0042063C" w:rsidRDefault="004F299E" w:rsidP="004F299E">
            <w:pPr>
              <w:pStyle w:val="INDICATORTEXT"/>
              <w:cnfStyle w:val="000000100000" w:firstRow="0" w:lastRow="0" w:firstColumn="0" w:lastColumn="0" w:oddVBand="0" w:evenVBand="0" w:oddHBand="1" w:evenHBand="0" w:firstRowFirstColumn="0" w:firstRowLastColumn="0" w:lastRowFirstColumn="0" w:lastRowLastColumn="0"/>
            </w:pPr>
            <w:r w:rsidRPr="0042063C">
              <w:t>Assess the manager's</w:t>
            </w:r>
            <w:r>
              <w:t xml:space="preserve"> policies, </w:t>
            </w:r>
            <w:r w:rsidRPr="0042063C">
              <w:t xml:space="preserve">processes and systems for identifying </w:t>
            </w:r>
            <w:r>
              <w:t xml:space="preserve">ESG-related value drivers and </w:t>
            </w:r>
            <w:r w:rsidRPr="0042063C">
              <w:t>managing material ESG</w:t>
            </w:r>
            <w:r>
              <w:t>-related risks</w:t>
            </w:r>
            <w:r w:rsidRPr="0042063C">
              <w:t xml:space="preserve"> pre</w:t>
            </w:r>
            <w:r>
              <w:t>-</w:t>
            </w:r>
            <w:r w:rsidRPr="0042063C">
              <w:t>investment</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01" w14:textId="77777777" w:rsidR="004F299E" w:rsidRPr="00112413"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02"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03"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104"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4F299E" w14:paraId="773CC10C"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106"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07" w14:textId="77777777" w:rsidR="004F299E" w:rsidRPr="00A13341" w:rsidRDefault="004F299E" w:rsidP="008A23A7">
            <w:pPr>
              <w:pStyle w:val="INDICATORTEXT"/>
              <w:cnfStyle w:val="000000000000" w:firstRow="0" w:lastRow="0" w:firstColumn="0" w:lastColumn="0" w:oddVBand="0" w:evenVBand="0" w:oddHBand="0" w:evenHBand="0" w:firstRowFirstColumn="0" w:firstRowLastColumn="0" w:lastRowFirstColumn="0" w:lastRowLastColumn="0"/>
            </w:pPr>
            <w:r>
              <w:t>Other pre-investment aspects reviewed in your selection process, 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08" w14:textId="77777777" w:rsidR="004F299E" w:rsidRPr="00112413"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09"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0A" w14:textId="77777777" w:rsidR="004F299E"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10B" w14:textId="77777777" w:rsidR="004F299E"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9D783D" w14:paraId="773CC10F"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10D" w14:textId="77777777" w:rsidR="009D783D" w:rsidRDefault="009D783D"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C10E" w14:textId="77777777" w:rsidR="009D783D" w:rsidRPr="002D3AD9" w:rsidRDefault="004F299E" w:rsidP="00B74465">
            <w:pPr>
              <w:pStyle w:val="INDICATORTEXT"/>
              <w:cnfStyle w:val="000000100000" w:firstRow="0" w:lastRow="0" w:firstColumn="0" w:lastColumn="0" w:oddVBand="0" w:evenVBand="0" w:oddHBand="1" w:evenHBand="0" w:firstRowFirstColumn="0" w:firstRowLastColumn="0" w:lastRowFirstColumn="0" w:lastRowLastColumn="0"/>
              <w:rPr>
                <w:i/>
              </w:rPr>
            </w:pPr>
            <w:r w:rsidRPr="004F299E">
              <w:rPr>
                <w:b/>
                <w:i/>
              </w:rPr>
              <w:t>Investment monitoring (post-investment) of underlying holding</w:t>
            </w:r>
          </w:p>
        </w:tc>
      </w:tr>
      <w:tr w:rsidR="004F299E" w14:paraId="773CC116"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110"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11" w14:textId="77777777" w:rsidR="004F299E" w:rsidRPr="0042063C" w:rsidRDefault="004F299E" w:rsidP="004F299E">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Understand </w:t>
            </w:r>
            <w:r>
              <w:t xml:space="preserve">if and how </w:t>
            </w:r>
            <w:r w:rsidRPr="0042063C">
              <w:t>the man</w:t>
            </w:r>
            <w:r>
              <w:t>a</w:t>
            </w:r>
            <w:r w:rsidRPr="0042063C">
              <w:t xml:space="preserve">ger influences and supports </w:t>
            </w:r>
            <w:r>
              <w:t>its</w:t>
            </w:r>
            <w:r w:rsidRPr="0042063C">
              <w:t xml:space="preserve"> portfolio companies’</w:t>
            </w:r>
            <w:r>
              <w:t>/assets’</w:t>
            </w:r>
            <w:r w:rsidRPr="0042063C">
              <w:t xml:space="preserve"> management of ESG</w:t>
            </w:r>
            <w:r>
              <w:t>-related risks and pursuit of ESG-related opportunities</w:t>
            </w:r>
            <w:r w:rsidRPr="0042063C">
              <w:t xml:space="preserv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12" w14:textId="77777777" w:rsidR="004F299E" w:rsidRPr="00112413"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13"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14" w14:textId="77777777" w:rsidR="004F299E"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115" w14:textId="77777777" w:rsidR="004F299E"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4F299E" w14:paraId="773CC11D"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117"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18" w14:textId="77777777" w:rsidR="004F299E" w:rsidRPr="0042063C" w:rsidRDefault="004F299E" w:rsidP="004F299E">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Discuss examples of how managers have </w:t>
            </w:r>
            <w:r>
              <w:t xml:space="preserve">previously </w:t>
            </w:r>
            <w:r w:rsidRPr="0042063C">
              <w:t xml:space="preserve">identified and addressed ESG </w:t>
            </w:r>
            <w:r>
              <w:t>issues</w:t>
            </w:r>
            <w:r w:rsidRPr="0042063C">
              <w:t xml:space="preserve"> in their portfolios</w:t>
            </w:r>
            <w:r>
              <w:t xml:space="preserve"> on an ongoing basis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19" w14:textId="77777777" w:rsidR="004F299E" w:rsidRPr="00112413"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1A"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1B" w14:textId="77777777" w:rsidR="004F299E"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11C" w14:textId="77777777" w:rsidR="004F299E"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4F299E" w14:paraId="773CC124"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11E"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1F" w14:textId="77777777" w:rsidR="004F299E" w:rsidRPr="00CD0CFA" w:rsidRDefault="004F299E" w:rsidP="004F299E">
            <w:pPr>
              <w:pStyle w:val="INDICATORTEXT"/>
              <w:cnfStyle w:val="000000000000" w:firstRow="0" w:lastRow="0" w:firstColumn="0" w:lastColumn="0" w:oddVBand="0" w:evenVBand="0" w:oddHBand="0" w:evenHBand="0" w:firstRowFirstColumn="0" w:firstRowLastColumn="0" w:lastRowFirstColumn="0" w:lastRowLastColumn="0"/>
            </w:pPr>
            <w:r w:rsidRPr="00CD0CFA">
              <w:t>Assess the manager’s/general partner’s approach to managing and disclosing material incidents at the</w:t>
            </w:r>
            <w:r w:rsidR="008B7410">
              <w:t xml:space="preserve"> manager/</w:t>
            </w:r>
            <w:r>
              <w:t>G</w:t>
            </w:r>
            <w:r w:rsidRPr="00CD0CFA">
              <w:t xml:space="preserve">eneral </w:t>
            </w:r>
            <w:r>
              <w:t>P</w:t>
            </w:r>
            <w:r w:rsidRPr="00CD0CFA">
              <w:t>artner and underlying holdings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20" w14:textId="77777777" w:rsidR="004F299E" w:rsidRPr="00112413"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21"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22" w14:textId="77777777" w:rsidR="004F299E"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123" w14:textId="77777777" w:rsidR="004F299E"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4F299E" w14:paraId="773CC12B"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125"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26" w14:textId="77777777" w:rsidR="004F299E" w:rsidRPr="00A13341" w:rsidRDefault="004F299E" w:rsidP="008A23A7">
            <w:pPr>
              <w:pStyle w:val="INDICATORTEXT"/>
              <w:cnfStyle w:val="000000100000" w:firstRow="0" w:lastRow="0" w:firstColumn="0" w:lastColumn="0" w:oddVBand="0" w:evenVBand="0" w:oddHBand="1" w:evenHBand="0" w:firstRowFirstColumn="0" w:firstRowLastColumn="0" w:lastRowFirstColumn="0" w:lastRowLastColumn="0"/>
            </w:pPr>
            <w:r>
              <w:t>Other post-investment aspects revi</w:t>
            </w:r>
            <w:r w:rsidR="008A23A7">
              <w:t xml:space="preserve">ewed in your selection process, </w:t>
            </w:r>
            <w:r>
              <w:t>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27" w14:textId="77777777" w:rsidR="004F299E" w:rsidRPr="00112413"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28" w14:textId="77777777" w:rsidR="004F299E" w:rsidRPr="0042063C"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29" w14:textId="77777777" w:rsidR="004F299E"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12A" w14:textId="77777777" w:rsidR="004F299E" w:rsidRDefault="004F299E"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4F299E" w14:paraId="773CC132"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12C" w14:textId="77777777" w:rsidR="004F299E" w:rsidRDefault="004F299E"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2D" w14:textId="77777777" w:rsidR="004F299E" w:rsidRPr="00B72764" w:rsidRDefault="004F299E" w:rsidP="004F299E">
            <w:pPr>
              <w:pStyle w:val="INDICATORTEXT"/>
              <w:cnfStyle w:val="000000000000" w:firstRow="0" w:lastRow="0" w:firstColumn="0" w:lastColumn="0" w:oddVBand="0" w:evenVBand="0" w:oddHBand="0" w:evenHBand="0" w:firstRowFirstColumn="0" w:firstRowLastColumn="0" w:lastRowFirstColumn="0" w:lastRowLastColumn="0"/>
            </w:pPr>
            <w:r w:rsidRPr="00B72764">
              <w:t>None of the above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2E" w14:textId="77777777" w:rsidR="004F299E" w:rsidRPr="00112413"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2F" w14:textId="77777777" w:rsidR="004F299E" w:rsidRPr="0042063C"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30" w14:textId="77777777" w:rsidR="004F299E"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131" w14:textId="77777777" w:rsidR="004F299E" w:rsidRDefault="004F299E"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4F299E" w14:paraId="773CC136" w14:textId="77777777" w:rsidTr="009264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vAlign w:val="top"/>
          </w:tcPr>
          <w:p w14:paraId="773CC133" w14:textId="77777777" w:rsidR="004F299E" w:rsidRDefault="004F299E" w:rsidP="00B74465">
            <w:pPr>
              <w:pStyle w:val="INDICATORNUMBER"/>
              <w:rPr>
                <w:rStyle w:val="IntenseEmphasis"/>
                <w:b/>
                <w:bCs w:val="0"/>
                <w:i w:val="0"/>
                <w:iCs w:val="0"/>
                <w:color w:val="595959"/>
              </w:rPr>
            </w:pPr>
            <w:r>
              <w:rPr>
                <w:rStyle w:val="IntenseEmphasis"/>
                <w:b/>
                <w:bCs w:val="0"/>
                <w:i w:val="0"/>
                <w:iCs w:val="0"/>
                <w:color w:val="595959"/>
              </w:rPr>
              <w:t>SAM 10.2</w:t>
            </w:r>
          </w:p>
        </w:tc>
        <w:tc>
          <w:tcPr>
            <w:tcW w:w="8129" w:type="dxa"/>
            <w:gridSpan w:val="5"/>
            <w:tcBorders>
              <w:top w:val="single" w:sz="4" w:space="0" w:color="0070C0"/>
              <w:right w:val="single" w:sz="4" w:space="0" w:color="0070C0"/>
            </w:tcBorders>
            <w:shd w:val="clear" w:color="auto" w:fill="DAEEF3" w:themeFill="accent5" w:themeFillTint="33"/>
          </w:tcPr>
          <w:p w14:paraId="773CC134" w14:textId="77777777" w:rsidR="004F299E" w:rsidRDefault="004F299E" w:rsidP="00B74465">
            <w:pPr>
              <w:pStyle w:val="INDICATORTEXT"/>
              <w:cnfStyle w:val="000000100000" w:firstRow="0" w:lastRow="0" w:firstColumn="0" w:lastColumn="0" w:oddVBand="0" w:evenVBand="0" w:oddHBand="1" w:evenHBand="0" w:firstRowFirstColumn="0" w:firstRowLastColumn="0" w:lastRowFirstColumn="0" w:lastRowLastColumn="0"/>
              <w:rPr>
                <w:b/>
              </w:rPr>
            </w:pPr>
            <w:r w:rsidRPr="004F299E">
              <w:t xml:space="preserve">Provide additional </w:t>
            </w:r>
            <w:r w:rsidR="005F516F">
              <w:t>information</w:t>
            </w:r>
            <w:r w:rsidR="005F516F" w:rsidRPr="002D7D69">
              <w:t xml:space="preserve"> </w:t>
            </w:r>
            <w:r w:rsidRPr="004F299E">
              <w:t>relevant to your organisation's selection approach for non-listed assets.</w:t>
            </w:r>
          </w:p>
          <w:p w14:paraId="773CC135" w14:textId="77777777" w:rsidR="004F299E" w:rsidRPr="00247346" w:rsidRDefault="004F299E" w:rsidP="00B7446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F299E" w14:paraId="773CC139" w14:textId="77777777" w:rsidTr="00926429">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vAlign w:val="top"/>
          </w:tcPr>
          <w:p w14:paraId="773CC137" w14:textId="77777777" w:rsidR="004F299E" w:rsidRDefault="004F299E" w:rsidP="00B74465">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773CC138" w14:textId="77777777" w:rsidR="004F299E" w:rsidRPr="00247346" w:rsidRDefault="004F299E"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773CC13A" w14:textId="77777777" w:rsidR="002B5F54" w:rsidRDefault="002B5F54" w:rsidP="009D783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9D783D" w14:paraId="773CC13D" w14:textId="77777777" w:rsidTr="00B7446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C13B" w14:textId="77777777" w:rsidR="009D783D" w:rsidRPr="00DC20FA" w:rsidRDefault="009D783D"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SAM </w:t>
            </w:r>
            <w:r w:rsidR="00856C4E">
              <w:rPr>
                <w:rStyle w:val="IntenseEmphasis"/>
                <w:b w:val="0"/>
                <w:i w:val="0"/>
                <w:color w:val="FFFFFF" w:themeColor="background1"/>
              </w:rPr>
              <w:t>10</w:t>
            </w:r>
          </w:p>
        </w:tc>
        <w:tc>
          <w:tcPr>
            <w:tcW w:w="8075" w:type="dxa"/>
          </w:tcPr>
          <w:p w14:paraId="773CC13C" w14:textId="77777777" w:rsidR="009D783D" w:rsidRPr="00DC20FA" w:rsidRDefault="009D783D"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D783D" w:rsidRPr="00D5451C" w14:paraId="773CC141"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13E" w14:textId="77777777" w:rsidR="009D783D" w:rsidRPr="000D72DF" w:rsidRDefault="009D783D" w:rsidP="00B74465">
            <w:pPr>
              <w:pStyle w:val="INDICATORNUMBER"/>
              <w:rPr>
                <w:rStyle w:val="IntenseEmphasis"/>
                <w:b/>
                <w:bCs w:val="0"/>
                <w:i w:val="0"/>
                <w:iCs w:val="0"/>
              </w:rPr>
            </w:pPr>
            <w:r>
              <w:rPr>
                <w:rStyle w:val="IntenseEmphasis"/>
                <w:b/>
                <w:bCs w:val="0"/>
                <w:i w:val="0"/>
                <w:iCs w:val="0"/>
                <w:color w:val="595959"/>
              </w:rPr>
              <w:t xml:space="preserve">SAM </w:t>
            </w:r>
            <w:r w:rsidR="00856C4E">
              <w:rPr>
                <w:rStyle w:val="IntenseEmphasis"/>
                <w:b/>
                <w:bCs w:val="0"/>
                <w:i w:val="0"/>
                <w:iCs w:val="0"/>
                <w:color w:val="595959"/>
              </w:rPr>
              <w:t>10</w:t>
            </w:r>
          </w:p>
        </w:tc>
        <w:tc>
          <w:tcPr>
            <w:tcW w:w="8075" w:type="dxa"/>
          </w:tcPr>
          <w:p w14:paraId="773CC13F" w14:textId="77777777" w:rsidR="00856C4E" w:rsidRPr="00856C4E" w:rsidRDefault="00856C4E" w:rsidP="00856C4E">
            <w:pPr>
              <w:pStyle w:val="INDICATORTEXT"/>
              <w:jc w:val="both"/>
              <w:cnfStyle w:val="000000000000" w:firstRow="0" w:lastRow="0" w:firstColumn="0" w:lastColumn="0" w:oddVBand="0" w:evenVBand="0" w:oddHBand="0" w:evenHBand="0" w:firstRowFirstColumn="0" w:firstRowLastColumn="0" w:lastRowFirstColumn="0" w:lastRowLastColumn="0"/>
            </w:pPr>
            <w:r w:rsidRPr="00856C4E">
              <w:t xml:space="preserve">This indicator seeks information about the typical </w:t>
            </w:r>
            <w:r w:rsidRPr="00B10A29">
              <w:t xml:space="preserve">processes in place </w:t>
            </w:r>
            <w:r w:rsidRPr="00856C4E">
              <w:t>and actions taken by your organisation in manager selection (even if managers have not been selected or reappointed during the reporting year). If these processes are implemented only in a minority of cases, do not report them here in the pre-selected options, but do describe these cases in the Additional Information field at the end of this indicator</w:t>
            </w:r>
          </w:p>
          <w:p w14:paraId="773CC140" w14:textId="77777777" w:rsidR="009D783D" w:rsidRPr="001C0916" w:rsidRDefault="00856C4E" w:rsidP="002B5F5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This </w:t>
            </w:r>
            <w:r w:rsidR="002B5F54">
              <w:t>section</w:t>
            </w:r>
            <w:r>
              <w:t xml:space="preserve"> </w:t>
            </w:r>
            <w:r w:rsidR="002B5F54">
              <w:t>(</w:t>
            </w:r>
            <w:r w:rsidR="002B5F54" w:rsidRPr="002B5F54">
              <w:t>PE, PR, INF – non-listed assets</w:t>
            </w:r>
            <w:r w:rsidR="002B5F54">
              <w:t xml:space="preserve">) </w:t>
            </w:r>
            <w:r>
              <w:t xml:space="preserve">is </w:t>
            </w:r>
            <w:r w:rsidRPr="00216994">
              <w:t xml:space="preserve">broadly consistent </w:t>
            </w:r>
            <w:r>
              <w:t>and</w:t>
            </w:r>
            <w:r w:rsidRPr="00216994">
              <w:t xml:space="preserve"> complementary </w:t>
            </w:r>
            <w:r>
              <w:t xml:space="preserve">to the </w:t>
            </w:r>
            <w:hyperlink r:id="rId48" w:history="1">
              <w:r w:rsidRPr="00216994">
                <w:rPr>
                  <w:rStyle w:val="Hyperlink"/>
                </w:rPr>
                <w:t>ESG Disclosure Framework</w:t>
              </w:r>
            </w:hyperlink>
            <w:r>
              <w:t xml:space="preserve"> for private equity. The ESG Disclosure Framework </w:t>
            </w:r>
            <w:r w:rsidRPr="00216994">
              <w:t>help</w:t>
            </w:r>
            <w:r>
              <w:t>s</w:t>
            </w:r>
            <w:r w:rsidRPr="00216994">
              <w:t xml:space="preserve"> </w:t>
            </w:r>
            <w:r>
              <w:t>G</w:t>
            </w:r>
            <w:r w:rsidRPr="00216994">
              <w:t xml:space="preserve">eneral </w:t>
            </w:r>
            <w:r>
              <w:t>P</w:t>
            </w:r>
            <w:r w:rsidRPr="00216994">
              <w:t xml:space="preserve">artners </w:t>
            </w:r>
            <w:r>
              <w:t xml:space="preserve">(GPs) </w:t>
            </w:r>
            <w:r w:rsidRPr="00216994">
              <w:t xml:space="preserve">better understand why </w:t>
            </w:r>
            <w:r>
              <w:t>L</w:t>
            </w:r>
            <w:r w:rsidRPr="00216994">
              <w:t xml:space="preserve">imited </w:t>
            </w:r>
            <w:r>
              <w:t>P</w:t>
            </w:r>
            <w:r w:rsidRPr="00216994">
              <w:t xml:space="preserve">artners </w:t>
            </w:r>
            <w:r>
              <w:t xml:space="preserve">(LPs) </w:t>
            </w:r>
            <w:r w:rsidRPr="00216994">
              <w:t>want ESG</w:t>
            </w:r>
            <w:r>
              <w:t>-</w:t>
            </w:r>
            <w:r w:rsidRPr="00216994">
              <w:t xml:space="preserve">related information, and to help rationalise the types of </w:t>
            </w:r>
            <w:r>
              <w:t>information</w:t>
            </w:r>
            <w:r w:rsidRPr="00216994">
              <w:t xml:space="preserve"> that LPs are asking GPs </w:t>
            </w:r>
            <w:r>
              <w:t>about</w:t>
            </w:r>
            <w:r w:rsidRPr="00216994">
              <w:t xml:space="preserve"> ESG</w:t>
            </w:r>
            <w:r>
              <w:t xml:space="preserve"> issues. Given the broad similarities in the manager selection processes for private equity, property and infrastructure, the Private Equity ESG Disclosure Framework is used here for all three unlisted asset classes.</w:t>
            </w:r>
          </w:p>
        </w:tc>
      </w:tr>
      <w:tr w:rsidR="00856C4E" w:rsidRPr="00D5451C" w14:paraId="773CC148"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142" w14:textId="77777777" w:rsidR="00856C4E" w:rsidRDefault="00856C4E" w:rsidP="00B74465">
            <w:pPr>
              <w:pStyle w:val="INDICATORNUMBER"/>
              <w:rPr>
                <w:rStyle w:val="IntenseEmphasis"/>
                <w:b/>
                <w:bCs w:val="0"/>
                <w:i w:val="0"/>
                <w:iCs w:val="0"/>
                <w:color w:val="595959"/>
              </w:rPr>
            </w:pPr>
            <w:r>
              <w:rPr>
                <w:rStyle w:val="IntenseEmphasis"/>
                <w:b/>
                <w:bCs w:val="0"/>
                <w:i w:val="0"/>
                <w:iCs w:val="0"/>
                <w:color w:val="595959"/>
              </w:rPr>
              <w:t>SAM 10.2</w:t>
            </w:r>
          </w:p>
        </w:tc>
        <w:tc>
          <w:tcPr>
            <w:tcW w:w="8075" w:type="dxa"/>
          </w:tcPr>
          <w:p w14:paraId="773CC143" w14:textId="77777777" w:rsidR="00856C4E" w:rsidRPr="00856C4E" w:rsidRDefault="00856C4E" w:rsidP="00856C4E">
            <w:pPr>
              <w:pStyle w:val="INDICATORTEXT"/>
              <w:jc w:val="both"/>
              <w:cnfStyle w:val="000000000000" w:firstRow="0" w:lastRow="0" w:firstColumn="0" w:lastColumn="0" w:oddVBand="0" w:evenVBand="0" w:oddHBand="0" w:evenHBand="0" w:firstRowFirstColumn="0" w:firstRowLastColumn="0" w:lastRowFirstColumn="0" w:lastRowLastColumn="0"/>
            </w:pPr>
            <w:r w:rsidRPr="00856C4E">
              <w:t xml:space="preserve">This may include a discussion of: </w:t>
            </w:r>
          </w:p>
          <w:p w14:paraId="773CC144" w14:textId="77777777" w:rsidR="00856C4E" w:rsidRPr="00856C4E" w:rsidRDefault="00856C4E" w:rsidP="005E51F7">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856C4E">
              <w:t>Other aspects of your process</w:t>
            </w:r>
          </w:p>
          <w:p w14:paraId="773CC145" w14:textId="77777777" w:rsidR="00856C4E" w:rsidRPr="00856C4E" w:rsidRDefault="00856C4E" w:rsidP="005E51F7">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856C4E">
              <w:t xml:space="preserve">Whether you consider some of the above to be of greater or lesser importance (or relevant/not relevant) </w:t>
            </w:r>
          </w:p>
          <w:p w14:paraId="773CC146" w14:textId="77777777" w:rsidR="00856C4E" w:rsidRPr="00856C4E" w:rsidRDefault="00856C4E" w:rsidP="005E51F7">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856C4E">
              <w:t xml:space="preserve">How your approach varies, if at all, between asset classes and geographies </w:t>
            </w:r>
          </w:p>
          <w:p w14:paraId="773CC147" w14:textId="77777777" w:rsidR="00856C4E" w:rsidRPr="002B5F54" w:rsidRDefault="00856C4E" w:rsidP="00856C4E">
            <w:pPr>
              <w:pStyle w:val="INDICATORTEXT"/>
              <w:jc w:val="both"/>
              <w:cnfStyle w:val="000000000000" w:firstRow="0" w:lastRow="0" w:firstColumn="0" w:lastColumn="0" w:oddVBand="0" w:evenVBand="0" w:oddHBand="0" w:evenHBand="0" w:firstRowFirstColumn="0" w:firstRowLastColumn="0" w:lastRowFirstColumn="0" w:lastRowLastColumn="0"/>
            </w:pPr>
            <w:r w:rsidRPr="002B5F54">
              <w:t>If appropriate, please also comment on whether you are willing to select a manager that does not currently meet all your ESG-related expectations but is committed to improvements after appointment.</w:t>
            </w:r>
          </w:p>
        </w:tc>
      </w:tr>
      <w:tr w:rsidR="000D1A8F" w:rsidRPr="00D5451C" w14:paraId="773CC14A" w14:textId="77777777" w:rsidTr="00C659E7">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773CC149" w14:textId="77777777" w:rsidR="000D1A8F" w:rsidRPr="00802299" w:rsidRDefault="000D1A8F" w:rsidP="00856C4E">
            <w:pPr>
              <w:pStyle w:val="INDICATORTEXT"/>
              <w:jc w:val="both"/>
              <w:rPr>
                <w:b/>
              </w:rPr>
            </w:pPr>
            <w:r w:rsidRPr="00802299">
              <w:rPr>
                <w:b/>
              </w:rPr>
              <w:lastRenderedPageBreak/>
              <w:t>LOGIC</w:t>
            </w:r>
          </w:p>
        </w:tc>
      </w:tr>
      <w:tr w:rsidR="000D1A8F" w:rsidRPr="00D5451C" w14:paraId="773CC14D"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14B" w14:textId="77777777" w:rsidR="000D1A8F" w:rsidRDefault="000D1A8F" w:rsidP="00B74465">
            <w:pPr>
              <w:pStyle w:val="INDICATORNUMBER"/>
              <w:rPr>
                <w:rStyle w:val="IntenseEmphasis"/>
                <w:b/>
                <w:bCs w:val="0"/>
                <w:i w:val="0"/>
                <w:iCs w:val="0"/>
                <w:color w:val="595959"/>
              </w:rPr>
            </w:pPr>
            <w:r>
              <w:rPr>
                <w:rStyle w:val="IntenseEmphasis"/>
                <w:b/>
                <w:bCs w:val="0"/>
                <w:i w:val="0"/>
                <w:iCs w:val="0"/>
                <w:color w:val="595959"/>
              </w:rPr>
              <w:t>SAM 10</w:t>
            </w:r>
          </w:p>
        </w:tc>
        <w:tc>
          <w:tcPr>
            <w:tcW w:w="8075" w:type="dxa"/>
          </w:tcPr>
          <w:p w14:paraId="773CC14C" w14:textId="77777777" w:rsidR="000D1A8F" w:rsidRPr="00856C4E" w:rsidRDefault="000D1A8F">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w:t>
            </w:r>
            <w:r w:rsidRPr="00DA62C4">
              <w:t>indicator will</w:t>
            </w:r>
            <w:r w:rsidRPr="009C4EDF">
              <w:t xml:space="preserve"> be applicable if you report </w:t>
            </w:r>
            <w:r>
              <w:t>‘</w:t>
            </w:r>
            <w:r w:rsidR="00DA1DD2">
              <w:t>s</w:t>
            </w:r>
            <w:r w:rsidRPr="009C4EDF">
              <w:t>election</w:t>
            </w:r>
            <w:r>
              <w:t>’</w:t>
            </w:r>
            <w:r w:rsidRPr="009C4EDF">
              <w:t xml:space="preserve"> for the relevant asset class</w:t>
            </w:r>
            <w:r>
              <w:t>(es)</w:t>
            </w:r>
            <w:r w:rsidRPr="009C4EDF">
              <w:t xml:space="preserve"> in </w:t>
            </w:r>
            <w:r>
              <w:t>[</w:t>
            </w:r>
            <w:r w:rsidRPr="009C4EDF">
              <w:t>03</w:t>
            </w:r>
            <w:r>
              <w:t>]</w:t>
            </w:r>
            <w:r w:rsidRPr="009C4EDF">
              <w:t>.</w:t>
            </w:r>
          </w:p>
        </w:tc>
      </w:tr>
      <w:tr w:rsidR="009D783D" w:rsidRPr="00D5451C" w14:paraId="773CC14F"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73CC14E" w14:textId="77777777" w:rsidR="009D783D" w:rsidRPr="00A62DF0" w:rsidRDefault="009D783D" w:rsidP="00B74465">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9D783D" w:rsidRPr="00D5451C" w14:paraId="773CC153"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773CC150" w14:textId="77777777" w:rsidR="009D783D" w:rsidRPr="00A62DF0" w:rsidRDefault="009D783D" w:rsidP="00B74465">
            <w:pPr>
              <w:pStyle w:val="INDICATORNUMBER"/>
              <w:rPr>
                <w:rStyle w:val="IntenseEmphasis"/>
                <w:b/>
                <w:i w:val="0"/>
                <w:color w:val="595959"/>
              </w:rPr>
            </w:pPr>
            <w:r>
              <w:rPr>
                <w:rStyle w:val="IntenseEmphasis"/>
                <w:b/>
                <w:i w:val="0"/>
                <w:color w:val="595959"/>
              </w:rPr>
              <w:t xml:space="preserve">SAM </w:t>
            </w:r>
            <w:r w:rsidR="00856C4E">
              <w:rPr>
                <w:rStyle w:val="IntenseEmphasis"/>
                <w:b/>
                <w:i w:val="0"/>
                <w:color w:val="595959"/>
              </w:rPr>
              <w:t>10</w:t>
            </w:r>
          </w:p>
        </w:tc>
        <w:tc>
          <w:tcPr>
            <w:tcW w:w="8075" w:type="dxa"/>
            <w:tcBorders>
              <w:top w:val="single" w:sz="4" w:space="0" w:color="A6A6A6" w:themeColor="background1" w:themeShade="A6"/>
              <w:bottom w:val="single" w:sz="4" w:space="0" w:color="0082C8"/>
            </w:tcBorders>
          </w:tcPr>
          <w:p w14:paraId="773CC151" w14:textId="77777777" w:rsidR="00856C4E" w:rsidRPr="002B5F54" w:rsidRDefault="00856C4E" w:rsidP="00856C4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B5F54">
              <w:rPr>
                <w:szCs w:val="18"/>
              </w:rPr>
              <w:t xml:space="preserve">Maximum score: Nine </w:t>
            </w:r>
            <w:r w:rsidRPr="002B5F54">
              <w:rPr>
                <w:szCs w:val="18"/>
              </w:rPr>
              <w:sym w:font="Wingdings" w:char="F0AB"/>
            </w:r>
            <w:r w:rsidRPr="002B5F54">
              <w:rPr>
                <w:szCs w:val="18"/>
              </w:rPr>
              <w:t xml:space="preserve"> per asset class</w:t>
            </w:r>
          </w:p>
          <w:p w14:paraId="52E41DA3" w14:textId="77777777" w:rsidR="009D783D" w:rsidRDefault="00856C4E" w:rsidP="00F8158A">
            <w:pPr>
              <w:pStyle w:val="INDICATORTEXT"/>
              <w:jc w:val="both"/>
              <w:cnfStyle w:val="000000000000" w:firstRow="0" w:lastRow="0" w:firstColumn="0" w:lastColumn="0" w:oddVBand="0" w:evenVBand="0" w:oddHBand="0" w:evenHBand="0" w:firstRowFirstColumn="0" w:firstRowLastColumn="0" w:lastRowFirstColumn="0" w:lastRowLastColumn="0"/>
            </w:pPr>
            <w:r w:rsidRPr="002B5F54">
              <w:rPr>
                <w:szCs w:val="18"/>
              </w:rPr>
              <w:t xml:space="preserve">The assessment of this indicator is based on your responses to </w:t>
            </w:r>
            <w:r w:rsidR="002B5F54">
              <w:rPr>
                <w:szCs w:val="18"/>
              </w:rPr>
              <w:t>[</w:t>
            </w:r>
            <w:r w:rsidRPr="002B5F54">
              <w:rPr>
                <w:szCs w:val="18"/>
              </w:rPr>
              <w:t>10.1</w:t>
            </w:r>
            <w:r w:rsidR="002B5F54">
              <w:rPr>
                <w:szCs w:val="18"/>
              </w:rPr>
              <w:t>]</w:t>
            </w:r>
            <w:r w:rsidRPr="002B5F54">
              <w:rPr>
                <w:szCs w:val="18"/>
              </w:rPr>
              <w:t>.</w:t>
            </w:r>
            <w:r w:rsidR="00D10809">
              <w:rPr>
                <w:szCs w:val="18"/>
              </w:rPr>
              <w:t xml:space="preserve"> The ‘general section’ is applicable to everyone and is worth 3</w:t>
            </w:r>
            <w:r w:rsidR="00D10809" w:rsidRPr="009C4EDF">
              <w:sym w:font="Wingdings" w:char="F0AB"/>
            </w:r>
            <w:r w:rsidR="00D10809">
              <w:t xml:space="preserve"> as part of your ‘core’ assessment. The ‘investment selection’ and ‘investment monitoring’ sections will each be worth </w:t>
            </w:r>
            <w:r w:rsidR="00D10809">
              <w:rPr>
                <w:szCs w:val="18"/>
              </w:rPr>
              <w:t>3</w:t>
            </w:r>
            <w:r w:rsidR="00D10809" w:rsidRPr="009C4EDF">
              <w:sym w:font="Wingdings" w:char="F0AB"/>
            </w:r>
            <w:r w:rsidR="00D10809">
              <w:t xml:space="preserve"> as part of your ‘additional’ assess</w:t>
            </w:r>
            <w:r w:rsidR="00F8158A">
              <w:t>ed indicators</w:t>
            </w:r>
            <w:r w:rsidR="00D10809">
              <w:t>.</w:t>
            </w:r>
          </w:p>
          <w:p w14:paraId="773CC152" w14:textId="1451CD36" w:rsidR="000B142C" w:rsidRPr="00A62DF0" w:rsidRDefault="000B142C" w:rsidP="00F8158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 xml:space="preserve">‘Other, specify’ options will be included in the score as long as an explanation has been provided in the appropriate text field. If the explanation is left blank, no points will be awarded.  </w:t>
            </w:r>
          </w:p>
        </w:tc>
      </w:tr>
    </w:tbl>
    <w:p w14:paraId="773CC154" w14:textId="77777777" w:rsidR="00061BEF" w:rsidRDefault="00061BEF">
      <w:pPr>
        <w:widowControl/>
        <w:autoSpaceDE/>
        <w:autoSpaceDN/>
        <w:adjustRightInd/>
        <w:spacing w:before="0" w:after="0" w:line="240" w:lineRule="auto"/>
        <w:rPr>
          <w:rFonts w:eastAsia="Times New Roman"/>
          <w:b/>
          <w:color w:val="595959"/>
          <w:sz w:val="18"/>
          <w:szCs w:val="18"/>
        </w:rPr>
      </w:pPr>
    </w:p>
    <w:p w14:paraId="773CC155" w14:textId="77777777" w:rsidR="00791F29" w:rsidRDefault="00791F29">
      <w:pPr>
        <w:widowControl/>
        <w:autoSpaceDE/>
        <w:autoSpaceDN/>
        <w:adjustRightInd/>
        <w:spacing w:before="0" w:after="0" w:line="240" w:lineRule="auto"/>
        <w:sectPr w:rsidR="00791F29" w:rsidSect="009B2978">
          <w:headerReference w:type="default" r:id="rId49"/>
          <w:headerReference w:type="first" r:id="rId50"/>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B33D78" w:rsidRPr="00F44B1D" w14:paraId="773CC158" w14:textId="77777777" w:rsidTr="00B74465">
        <w:trPr>
          <w:trHeight w:val="412"/>
        </w:trPr>
        <w:tc>
          <w:tcPr>
            <w:tcW w:w="709" w:type="dxa"/>
          </w:tcPr>
          <w:p w14:paraId="773CC156" w14:textId="77777777" w:rsidR="00B33D78" w:rsidRPr="00ED1D5A" w:rsidRDefault="00B33D78" w:rsidP="00B74465">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773CC3F2" wp14:editId="773CC3F3">
                  <wp:extent cx="330200" cy="330200"/>
                  <wp:effectExtent l="0" t="0" r="0" b="0"/>
                  <wp:docPr id="1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73CC157" w14:textId="77777777" w:rsidR="00B33D78" w:rsidRPr="009B54F3" w:rsidRDefault="00B33D78" w:rsidP="00B74465">
            <w:pPr>
              <w:pStyle w:val="Heading3"/>
              <w:outlineLvl w:val="2"/>
              <w:rPr>
                <w:rStyle w:val="IntenseEmphasis"/>
                <w:b/>
                <w:bCs/>
                <w:i w:val="0"/>
                <w:iCs w:val="0"/>
                <w:color w:val="FFFFFF" w:themeColor="background1"/>
              </w:rPr>
            </w:pPr>
            <w:bookmarkStart w:id="16" w:name="_Toc399945143"/>
            <w:r>
              <w:rPr>
                <w:rStyle w:val="IntenseEmphasis"/>
                <w:b/>
                <w:bCs/>
                <w:i w:val="0"/>
                <w:iCs w:val="0"/>
                <w:color w:val="FFFFFF" w:themeColor="background1"/>
              </w:rPr>
              <w:t>APPOINTMENT</w:t>
            </w:r>
            <w:bookmarkEnd w:id="16"/>
          </w:p>
        </w:tc>
      </w:tr>
    </w:tbl>
    <w:p w14:paraId="773CC159" w14:textId="77777777" w:rsidR="00B33D78" w:rsidRDefault="00B33D78" w:rsidP="00B33D78">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33D78" w14:paraId="773CC15E"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C15A" w14:textId="77777777" w:rsidR="00B33D78" w:rsidRPr="00903B63" w:rsidRDefault="00B33D78" w:rsidP="00B7446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3CC15B" w14:textId="77777777" w:rsidR="00B33D78" w:rsidRPr="00903B63" w:rsidRDefault="00B33D78"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73CC15C" w14:textId="77777777" w:rsidR="00B33D78" w:rsidRPr="00903B63" w:rsidRDefault="00B33D78"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73CC15D" w14:textId="77777777" w:rsidR="00B33D78" w:rsidRPr="00903B63" w:rsidRDefault="00B33D78" w:rsidP="00B74465">
            <w:pPr>
              <w:widowControl/>
              <w:autoSpaceDE/>
              <w:autoSpaceDN/>
              <w:adjustRightInd/>
              <w:spacing w:after="0" w:line="240" w:lineRule="auto"/>
              <w:rPr>
                <w:rStyle w:val="IntenseEmphasis"/>
                <w:b w:val="0"/>
                <w:bCs w:val="0"/>
                <w:iCs w:val="0"/>
                <w:color w:val="FFFFFF" w:themeColor="background1"/>
              </w:rPr>
            </w:pPr>
            <w:r w:rsidRPr="00903B63">
              <w:t>Principle</w:t>
            </w:r>
          </w:p>
        </w:tc>
      </w:tr>
      <w:tr w:rsidR="00B33D78" w14:paraId="773CC163" w14:textId="77777777" w:rsidTr="00B7446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73CC15F" w14:textId="77777777" w:rsidR="00B33D78" w:rsidRPr="00903B63" w:rsidRDefault="00B33D78" w:rsidP="00B74465">
            <w:pPr>
              <w:pStyle w:val="SectionIndicatorHeaderText"/>
              <w:rPr>
                <w:rStyle w:val="IntenseEmphasis"/>
                <w:bCs w:val="0"/>
                <w:i w:val="0"/>
                <w:iCs w:val="0"/>
                <w:color w:val="FFFFFF" w:themeColor="background1"/>
              </w:rPr>
            </w:pPr>
            <w:r>
              <w:rPr>
                <w:rStyle w:val="IntenseEmphasis"/>
                <w:i w:val="0"/>
                <w:color w:val="FFFFFF" w:themeColor="background1"/>
              </w:rPr>
              <w:t>SAM 11</w:t>
            </w:r>
          </w:p>
        </w:tc>
        <w:tc>
          <w:tcPr>
            <w:tcW w:w="3402" w:type="dxa"/>
            <w:shd w:val="clear" w:color="auto" w:fill="888888"/>
          </w:tcPr>
          <w:p w14:paraId="773CC160" w14:textId="77777777" w:rsidR="00B33D78" w:rsidRPr="00903B63" w:rsidRDefault="00B33D78"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73CC161" w14:textId="77777777" w:rsidR="00B33D78" w:rsidRPr="00E41723" w:rsidRDefault="00B33D78"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73CC162" w14:textId="77777777" w:rsidR="00B33D78" w:rsidRPr="00903B63" w:rsidRDefault="00B33D78" w:rsidP="00B74465">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773CC164" w14:textId="77777777" w:rsidR="00B33D78" w:rsidRDefault="00B33D78" w:rsidP="00B33D78">
      <w:pPr>
        <w:pStyle w:val="INDICATORNUMBER"/>
      </w:pPr>
    </w:p>
    <w:tbl>
      <w:tblPr>
        <w:tblStyle w:val="SubSectionIndicatorTableVOLUNTARY"/>
        <w:tblW w:w="9214" w:type="dxa"/>
        <w:tblInd w:w="5" w:type="dxa"/>
        <w:tblLook w:val="04A0" w:firstRow="1" w:lastRow="0" w:firstColumn="1" w:lastColumn="0" w:noHBand="0" w:noVBand="1"/>
      </w:tblPr>
      <w:tblGrid>
        <w:gridCol w:w="1085"/>
        <w:gridCol w:w="4585"/>
        <w:gridCol w:w="851"/>
        <w:gridCol w:w="850"/>
        <w:gridCol w:w="851"/>
        <w:gridCol w:w="992"/>
      </w:tblGrid>
      <w:tr w:rsidR="00B33D78" w14:paraId="773CC167"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7F7F7F" w:themeColor="text1" w:themeTint="80"/>
              <w:left w:val="single" w:sz="4" w:space="0" w:color="7F7F7F" w:themeColor="text1" w:themeTint="80"/>
              <w:bottom w:val="nil"/>
            </w:tcBorders>
            <w:shd w:val="clear" w:color="auto" w:fill="595959" w:themeFill="text1" w:themeFillTint="A6"/>
          </w:tcPr>
          <w:p w14:paraId="773CC165" w14:textId="77777777" w:rsidR="00B33D78" w:rsidRPr="00903B63" w:rsidRDefault="00B33D78"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11</w:t>
            </w:r>
          </w:p>
        </w:tc>
        <w:tc>
          <w:tcPr>
            <w:tcW w:w="8129" w:type="dxa"/>
            <w:gridSpan w:val="5"/>
            <w:tcBorders>
              <w:top w:val="single" w:sz="4" w:space="0" w:color="7F7F7F" w:themeColor="text1" w:themeTint="80"/>
              <w:bottom w:val="nil"/>
              <w:right w:val="single" w:sz="4" w:space="0" w:color="7F7F7F" w:themeColor="text1" w:themeTint="80"/>
            </w:tcBorders>
            <w:shd w:val="clear" w:color="auto" w:fill="7F7F7F" w:themeFill="text1" w:themeFillTint="80"/>
          </w:tcPr>
          <w:p w14:paraId="773CC166" w14:textId="77777777" w:rsidR="00B33D78" w:rsidRPr="00903B63" w:rsidRDefault="00B33D78"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33D78" w14:paraId="773CC16A" w14:textId="77777777" w:rsidTr="00B744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7F7F7F" w:themeColor="text1" w:themeTint="80"/>
            </w:tcBorders>
          </w:tcPr>
          <w:p w14:paraId="773CC168" w14:textId="77777777" w:rsidR="00B33D78" w:rsidRPr="000D72DF" w:rsidRDefault="00B33D78" w:rsidP="00B74465">
            <w:pPr>
              <w:pStyle w:val="INDICATORNUMBER"/>
              <w:rPr>
                <w:rStyle w:val="IntenseEmphasis"/>
                <w:b/>
                <w:bCs w:val="0"/>
                <w:i w:val="0"/>
                <w:iCs w:val="0"/>
              </w:rPr>
            </w:pPr>
            <w:r>
              <w:rPr>
                <w:rStyle w:val="IntenseEmphasis"/>
                <w:b/>
                <w:bCs w:val="0"/>
                <w:i w:val="0"/>
                <w:iCs w:val="0"/>
                <w:color w:val="595959"/>
              </w:rPr>
              <w:t>SAM 11.1</w:t>
            </w:r>
          </w:p>
        </w:tc>
        <w:tc>
          <w:tcPr>
            <w:tcW w:w="8129" w:type="dxa"/>
            <w:gridSpan w:val="5"/>
            <w:tcBorders>
              <w:top w:val="nil"/>
              <w:right w:val="single" w:sz="4" w:space="0" w:color="7F7F7F" w:themeColor="text1" w:themeTint="80"/>
            </w:tcBorders>
            <w:shd w:val="clear" w:color="auto" w:fill="F2F2F2" w:themeFill="background1" w:themeFillShade="F2"/>
          </w:tcPr>
          <w:p w14:paraId="773CC169" w14:textId="77777777" w:rsidR="00B33D78" w:rsidRPr="00B33D78" w:rsidRDefault="00B33D78"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B33D78">
              <w:t>When appointing managers, indicate which of the following responsible investment considerations your organisation typically includes in agreements/fund formation contracts for your non-listed assets:</w:t>
            </w:r>
            <w:r>
              <w:t xml:space="preserve"> </w:t>
            </w:r>
          </w:p>
        </w:tc>
      </w:tr>
      <w:tr w:rsidR="00A25227" w14:paraId="773CC171" w14:textId="77777777" w:rsidTr="00DE3E21">
        <w:trPr>
          <w:trHeight w:val="359"/>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7F7F7F" w:themeColor="text1" w:themeTint="80"/>
              <w:bottom w:val="single" w:sz="4" w:space="0" w:color="A6A6A6" w:themeColor="background1" w:themeShade="A6"/>
            </w:tcBorders>
            <w:vAlign w:val="top"/>
          </w:tcPr>
          <w:p w14:paraId="773CC16B" w14:textId="77777777" w:rsidR="00A25227" w:rsidRDefault="00A25227" w:rsidP="00B74465">
            <w:pPr>
              <w:pStyle w:val="INDICATORNUMBER"/>
              <w:rPr>
                <w:rStyle w:val="IntenseEmphasis"/>
                <w:b/>
                <w:bCs w:val="0"/>
                <w:i w:val="0"/>
                <w:iCs w:val="0"/>
                <w:color w:val="595959"/>
              </w:rPr>
            </w:pPr>
          </w:p>
        </w:tc>
        <w:tc>
          <w:tcPr>
            <w:tcW w:w="4585"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C16C" w14:textId="77777777" w:rsidR="00A25227" w:rsidRPr="00542DFB" w:rsidRDefault="00A25227" w:rsidP="00B74465">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C16D" w14:textId="77777777" w:rsidR="00A25227" w:rsidRPr="00EC039D" w:rsidRDefault="00A25227" w:rsidP="00B74465">
            <w:pPr>
              <w:spacing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All</w:t>
            </w:r>
            <w:r w:rsidR="003A521E">
              <w:rPr>
                <w:b/>
                <w:color w:val="FFFFFF" w:themeColor="background1"/>
                <w:sz w:val="18"/>
              </w:rPr>
              <w:t xml:space="preserve"> assets</w:t>
            </w: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C16E" w14:textId="77777777" w:rsidR="00A25227" w:rsidRPr="00EC039D" w:rsidRDefault="00A25227" w:rsidP="00A25227">
            <w:pPr>
              <w:spacing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PE</w:t>
            </w: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C16F" w14:textId="77777777" w:rsidR="00A25227" w:rsidRPr="00EC039D" w:rsidRDefault="00A25227" w:rsidP="00A25227">
            <w:pPr>
              <w:spacing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PR</w:t>
            </w:r>
          </w:p>
        </w:tc>
        <w:tc>
          <w:tcPr>
            <w:tcW w:w="992" w:type="dxa"/>
            <w:tcBorders>
              <w:top w:val="nil"/>
              <w:left w:val="single" w:sz="4" w:space="0" w:color="D9D9D9" w:themeColor="background1" w:themeShade="D9"/>
              <w:bottom w:val="single" w:sz="4" w:space="0" w:color="A6A6A6" w:themeColor="background1" w:themeShade="A6"/>
              <w:right w:val="single" w:sz="4" w:space="0" w:color="7F7F7F" w:themeColor="text1" w:themeTint="80"/>
            </w:tcBorders>
            <w:shd w:val="clear" w:color="auto" w:fill="A6A6A6" w:themeFill="background1" w:themeFillShade="A6"/>
          </w:tcPr>
          <w:p w14:paraId="773CC170" w14:textId="77777777" w:rsidR="00A25227" w:rsidRPr="00EC039D" w:rsidRDefault="00A25227" w:rsidP="00A25227">
            <w:pPr>
              <w:spacing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INF</w:t>
            </w:r>
          </w:p>
        </w:tc>
      </w:tr>
      <w:tr w:rsidR="00B33D78" w14:paraId="773CC174" w14:textId="77777777" w:rsidTr="00DE3E21">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C172" w14:textId="77777777" w:rsidR="00B33D78" w:rsidRDefault="00B33D78"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73CC173" w14:textId="77777777" w:rsidR="00B33D78" w:rsidRPr="00FC1F8D" w:rsidRDefault="00B33D78" w:rsidP="00B7446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38723F" w14:paraId="773CC17B"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C175" w14:textId="77777777" w:rsidR="0038723F" w:rsidRDefault="0038723F"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76" w14:textId="77777777" w:rsidR="0038723F" w:rsidRPr="00112413" w:rsidRDefault="0038723F" w:rsidP="00B74465">
            <w:pPr>
              <w:pStyle w:val="INDICATORTEXT"/>
              <w:cnfStyle w:val="000000000000" w:firstRow="0" w:lastRow="0" w:firstColumn="0" w:lastColumn="0" w:oddVBand="0" w:evenVBand="0" w:oddHBand="0" w:evenHBand="0" w:firstRowFirstColumn="0" w:firstRowLastColumn="0" w:lastRowFirstColumn="0" w:lastRowLastColumn="0"/>
            </w:pPr>
            <w:r w:rsidRPr="00596BF1">
              <w:t>Acting in accordance with your organisation’s overal</w:t>
            </w:r>
            <w:r>
              <w:t xml:space="preserve">l investment beliefs or policy </w:t>
            </w:r>
            <w:r w:rsidRPr="00596BF1">
              <w:t>on responsible investment and ESG issues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77" w14:textId="77777777" w:rsidR="0038723F" w:rsidRPr="00112413" w:rsidRDefault="0038723F" w:rsidP="0038723F">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78" w14:textId="77777777" w:rsidR="0038723F" w:rsidRPr="0042063C" w:rsidRDefault="0038723F" w:rsidP="0038723F">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79" w14:textId="77777777" w:rsidR="0038723F" w:rsidRPr="0042063C" w:rsidRDefault="0038723F" w:rsidP="0038723F">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17A" w14:textId="77777777" w:rsidR="0038723F" w:rsidRPr="0042063C" w:rsidRDefault="0038723F" w:rsidP="0038723F">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38723F" w14:paraId="773CC182"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C17C" w14:textId="77777777" w:rsidR="0038723F" w:rsidRDefault="0038723F"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7D" w14:textId="77777777" w:rsidR="0038723F" w:rsidRPr="00596BF1" w:rsidRDefault="001F3004" w:rsidP="00DE3E21">
            <w:pPr>
              <w:pStyle w:val="INDICATORTEXT"/>
              <w:cnfStyle w:val="000000100000" w:firstRow="0" w:lastRow="0" w:firstColumn="0" w:lastColumn="0" w:oddVBand="0" w:evenVBand="0" w:oddHBand="1" w:evenHBand="0" w:firstRowFirstColumn="0" w:firstRowLastColumn="0" w:lastRowFirstColumn="0" w:lastRowLastColumn="0"/>
            </w:pPr>
            <w:r>
              <w:t xml:space="preserve">Other general </w:t>
            </w:r>
            <w:r w:rsidR="00DE3E21">
              <w:t>RI considerations</w:t>
            </w:r>
            <w:r>
              <w:t xml:space="preserve"> in your agreements, specify 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7E" w14:textId="77777777" w:rsidR="0038723F" w:rsidRPr="00112413" w:rsidRDefault="0038723F" w:rsidP="0038723F">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7F" w14:textId="77777777" w:rsidR="0038723F" w:rsidRPr="0042063C" w:rsidRDefault="0038723F" w:rsidP="0038723F">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80" w14:textId="77777777" w:rsidR="0038723F" w:rsidRPr="0042063C" w:rsidRDefault="0038723F" w:rsidP="0038723F">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181" w14:textId="77777777" w:rsidR="0038723F" w:rsidRPr="0042063C" w:rsidRDefault="0038723F" w:rsidP="0038723F">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38723F" w14:paraId="773CC185" w14:textId="77777777" w:rsidTr="00264BA2">
        <w:trPr>
          <w:trHeight w:val="31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C183" w14:textId="77777777" w:rsidR="0038723F" w:rsidRDefault="0038723F" w:rsidP="00264BA2">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73CC184" w14:textId="77777777" w:rsidR="0038723F" w:rsidRPr="00FC1F8D" w:rsidRDefault="0038723F" w:rsidP="00264BA2">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sidRPr="00A25227">
              <w:rPr>
                <w:b/>
                <w:i/>
              </w:rPr>
              <w:t>Investment selection (pre-investment) of underlying holding</w:t>
            </w:r>
          </w:p>
        </w:tc>
      </w:tr>
      <w:tr w:rsidR="0038723F" w14:paraId="773CC18C"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C186" w14:textId="77777777" w:rsidR="0038723F" w:rsidRDefault="0038723F"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87" w14:textId="77777777" w:rsidR="0038723F" w:rsidRPr="00112413" w:rsidRDefault="0038723F" w:rsidP="00B74465">
            <w:pPr>
              <w:pStyle w:val="INDICATORTEXT"/>
              <w:cnfStyle w:val="000000100000" w:firstRow="0" w:lastRow="0" w:firstColumn="0" w:lastColumn="0" w:oddVBand="0" w:evenVBand="0" w:oddHBand="1" w:evenHBand="0" w:firstRowFirstColumn="0" w:firstRowLastColumn="0" w:lastRowFirstColumn="0" w:lastRowLastColumn="0"/>
            </w:pPr>
            <w:r w:rsidRPr="00A25227">
              <w:t>Specific requirements relating to how ESG issues are identified and managed in investment decision-making</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88" w14:textId="77777777" w:rsidR="0038723F" w:rsidRPr="00112413" w:rsidRDefault="0038723F"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89" w14:textId="77777777" w:rsidR="0038723F" w:rsidRPr="0042063C" w:rsidRDefault="0038723F"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8A" w14:textId="77777777" w:rsidR="0038723F" w:rsidRPr="0042063C" w:rsidRDefault="0038723F"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18B" w14:textId="77777777" w:rsidR="0038723F" w:rsidRPr="0042063C" w:rsidRDefault="0038723F"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1F3004" w14:paraId="773CC193"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C18D" w14:textId="77777777" w:rsidR="001F3004" w:rsidRDefault="001F3004"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8E" w14:textId="77777777" w:rsidR="001F3004" w:rsidRPr="00A25227" w:rsidRDefault="001F3004" w:rsidP="00DE3E21">
            <w:pPr>
              <w:pStyle w:val="INDICATORTEXT"/>
              <w:cnfStyle w:val="000000000000" w:firstRow="0" w:lastRow="0" w:firstColumn="0" w:lastColumn="0" w:oddVBand="0" w:evenVBand="0" w:oddHBand="0" w:evenHBand="0" w:firstRowFirstColumn="0" w:firstRowLastColumn="0" w:lastRowFirstColumn="0" w:lastRowLastColumn="0"/>
            </w:pPr>
            <w:r>
              <w:t xml:space="preserve">Other </w:t>
            </w:r>
            <w:r w:rsidR="00DE3E21">
              <w:t xml:space="preserve">RI </w:t>
            </w:r>
            <w:r>
              <w:t xml:space="preserve">considerations relating to </w:t>
            </w:r>
            <w:r w:rsidR="00DE3E21">
              <w:t xml:space="preserve">investment selection </w:t>
            </w:r>
            <w:r>
              <w:t>in</w:t>
            </w:r>
            <w:r w:rsidR="00DE3E21">
              <w:t xml:space="preserve"> your agreements</w:t>
            </w:r>
            <w:r>
              <w:t>, 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8F" w14:textId="77777777" w:rsidR="001F3004" w:rsidRPr="00112413" w:rsidRDefault="001F3004" w:rsidP="00DE3E21">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90" w14:textId="77777777" w:rsidR="001F3004" w:rsidRPr="0042063C" w:rsidRDefault="001F3004" w:rsidP="00DE3E21">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91" w14:textId="77777777" w:rsidR="001F3004" w:rsidRPr="0042063C" w:rsidRDefault="001F3004" w:rsidP="00DE3E21">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192" w14:textId="77777777" w:rsidR="001F3004" w:rsidRPr="0042063C" w:rsidRDefault="001F3004" w:rsidP="00DE3E21">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1F3004" w14:paraId="773CC196" w14:textId="77777777" w:rsidTr="00DE3E21">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C194" w14:textId="77777777" w:rsidR="001F3004" w:rsidRDefault="001F3004" w:rsidP="00264BA2">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73CC195" w14:textId="77777777" w:rsidR="001F3004" w:rsidRPr="002D3AD9" w:rsidRDefault="001F3004" w:rsidP="00264BA2">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A25227">
              <w:rPr>
                <w:b/>
                <w:i/>
              </w:rPr>
              <w:t>Investment monitoring (post-investment) of underlying holding</w:t>
            </w:r>
          </w:p>
        </w:tc>
      </w:tr>
      <w:tr w:rsidR="001F3004" w14:paraId="773CC19D"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C197" w14:textId="77777777" w:rsidR="001F3004" w:rsidRDefault="001F3004"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98" w14:textId="77777777" w:rsidR="001F3004" w:rsidRPr="00112413" w:rsidRDefault="001F3004" w:rsidP="00B74465">
            <w:pPr>
              <w:pStyle w:val="INDICATORTEXT"/>
              <w:cnfStyle w:val="000000000000" w:firstRow="0" w:lastRow="0" w:firstColumn="0" w:lastColumn="0" w:oddVBand="0" w:evenVBand="0" w:oddHBand="0" w:evenHBand="0" w:firstRowFirstColumn="0" w:firstRowLastColumn="0" w:lastRowFirstColumn="0" w:lastRowLastColumn="0"/>
            </w:pPr>
            <w:r w:rsidRPr="00A25227">
              <w:t>Specific requirements relating to the manager supporting or influencing the underlying holdings’ management of ESG factors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99" w14:textId="77777777" w:rsidR="001F3004" w:rsidRPr="00112413" w:rsidRDefault="001F300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9A" w14:textId="77777777" w:rsidR="001F3004" w:rsidRPr="0042063C" w:rsidRDefault="001F300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9B" w14:textId="77777777" w:rsidR="001F3004" w:rsidRPr="0042063C" w:rsidRDefault="001F300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19C" w14:textId="77777777" w:rsidR="001F3004" w:rsidRPr="0042063C" w:rsidRDefault="001F3004"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DE3E21" w14:paraId="773CC1A4"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C19E" w14:textId="77777777" w:rsidR="00DE3E21" w:rsidRDefault="00DE3E21"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9F" w14:textId="77777777" w:rsidR="00DE3E21" w:rsidRPr="00A25227" w:rsidRDefault="00DE3E21" w:rsidP="00DE3E21">
            <w:pPr>
              <w:pStyle w:val="INDICATORTEXT"/>
              <w:cnfStyle w:val="000000100000" w:firstRow="0" w:lastRow="0" w:firstColumn="0" w:lastColumn="0" w:oddVBand="0" w:evenVBand="0" w:oddHBand="1" w:evenHBand="0" w:firstRowFirstColumn="0" w:firstRowLastColumn="0" w:lastRowFirstColumn="0" w:lastRowLastColumn="0"/>
            </w:pPr>
            <w:r>
              <w:t>Other RI considerations relating to investment monitoring in your agreements, 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A0" w14:textId="77777777" w:rsidR="00DE3E21" w:rsidRPr="00112413" w:rsidRDefault="00DE3E21" w:rsidP="00DE3E21">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A1" w14:textId="77777777" w:rsidR="00DE3E21" w:rsidRPr="0042063C" w:rsidRDefault="00DE3E21" w:rsidP="00DE3E21">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A2" w14:textId="77777777" w:rsidR="00DE3E21" w:rsidRPr="0042063C" w:rsidRDefault="00DE3E21" w:rsidP="00DE3E21">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1A3" w14:textId="77777777" w:rsidR="00DE3E21" w:rsidRPr="0042063C" w:rsidRDefault="00DE3E21" w:rsidP="00DE3E21">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DE3E21" w14:paraId="773CC1A7" w14:textId="77777777" w:rsidTr="00DE3E21">
        <w:trPr>
          <w:trHeight w:val="341"/>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C1A5" w14:textId="77777777" w:rsidR="00DE3E21" w:rsidRDefault="00DE3E21" w:rsidP="00264BA2">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73CC1A6" w14:textId="77777777" w:rsidR="00DE3E21" w:rsidRPr="00596BF1" w:rsidRDefault="00DE3E21" w:rsidP="00264BA2">
            <w:pPr>
              <w:pStyle w:val="INDICATORTEXT"/>
              <w:spacing w:before="0" w:after="0"/>
              <w:cnfStyle w:val="000000000000" w:firstRow="0" w:lastRow="0" w:firstColumn="0" w:lastColumn="0" w:oddVBand="0" w:evenVBand="0" w:oddHBand="0" w:evenHBand="0" w:firstRowFirstColumn="0" w:firstRowLastColumn="0" w:lastRowFirstColumn="0" w:lastRowLastColumn="0"/>
              <w:rPr>
                <w:b/>
                <w:i/>
              </w:rPr>
            </w:pPr>
            <w:r w:rsidRPr="00596BF1">
              <w:rPr>
                <w:b/>
                <w:i/>
              </w:rPr>
              <w:t>Reporting</w:t>
            </w:r>
          </w:p>
        </w:tc>
      </w:tr>
      <w:tr w:rsidR="00DE3E21" w14:paraId="773CC1AE"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C1A8" w14:textId="77777777" w:rsidR="00DE3E21" w:rsidRDefault="00DE3E21"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A9" w14:textId="77777777" w:rsidR="00DE3E21" w:rsidRPr="0042063C" w:rsidRDefault="00DE3E21" w:rsidP="00A25227">
            <w:pPr>
              <w:pStyle w:val="INDICATORTEXT"/>
              <w:cnfStyle w:val="000000100000" w:firstRow="0" w:lastRow="0" w:firstColumn="0" w:lastColumn="0" w:oddVBand="0" w:evenVBand="0" w:oddHBand="1" w:evenHBand="0" w:firstRowFirstColumn="0" w:firstRowLastColumn="0" w:lastRowFirstColumn="0" w:lastRowLastColumn="0"/>
            </w:pPr>
            <w:r w:rsidRPr="00017574">
              <w:t xml:space="preserve">Reporting on </w:t>
            </w:r>
            <w:r>
              <w:t xml:space="preserve">the agreed </w:t>
            </w:r>
            <w:r w:rsidRPr="00C6088D">
              <w:t xml:space="preserve">ESG </w:t>
            </w:r>
            <w:r>
              <w:t>implementation activities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AA" w14:textId="77777777" w:rsidR="00DE3E21" w:rsidRPr="00112413"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AB" w14:textId="77777777" w:rsidR="00DE3E21" w:rsidRPr="00112413"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AC" w14:textId="77777777" w:rsidR="00DE3E21" w:rsidRPr="00112413"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1AD" w14:textId="77777777" w:rsidR="00DE3E21" w:rsidRPr="0042063C"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DE3E21" w14:paraId="773CC1B5"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C1AF" w14:textId="77777777" w:rsidR="00DE3E21" w:rsidRDefault="00DE3E21"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B0" w14:textId="77777777" w:rsidR="00DE3E21" w:rsidRPr="0042063C" w:rsidRDefault="00DE3E21" w:rsidP="00A25227">
            <w:pPr>
              <w:pStyle w:val="INDICATORTEXT"/>
              <w:cnfStyle w:val="000000000000" w:firstRow="0" w:lastRow="0" w:firstColumn="0" w:lastColumn="0" w:oddVBand="0" w:evenVBand="0" w:oddHBand="0" w:evenHBand="0" w:firstRowFirstColumn="0" w:firstRowLastColumn="0" w:lastRowFirstColumn="0" w:lastRowLastColumn="0"/>
            </w:pPr>
            <w:r>
              <w:t>Reporting on the ESG characteristics of the portfolio</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B1" w14:textId="77777777" w:rsidR="00DE3E21" w:rsidRPr="00112413" w:rsidRDefault="00DE3E21"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B2" w14:textId="77777777" w:rsidR="00DE3E21" w:rsidRPr="00112413" w:rsidRDefault="00DE3E21"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B3" w14:textId="77777777" w:rsidR="00DE3E21" w:rsidRPr="00112413" w:rsidRDefault="00DE3E21"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1B4" w14:textId="77777777" w:rsidR="00DE3E21" w:rsidRPr="00112413" w:rsidRDefault="00DE3E21"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DE3E21" w14:paraId="773CC1BC"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C1B6" w14:textId="77777777" w:rsidR="00DE3E21" w:rsidRDefault="00DE3E21"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B7" w14:textId="77777777" w:rsidR="00DE3E21" w:rsidRPr="0042063C" w:rsidRDefault="00DE3E21" w:rsidP="00A25227">
            <w:pPr>
              <w:pStyle w:val="INDICATORTEXT"/>
              <w:cnfStyle w:val="000000100000" w:firstRow="0" w:lastRow="0" w:firstColumn="0" w:lastColumn="0" w:oddVBand="0" w:evenVBand="0" w:oddHBand="1" w:evenHBand="0" w:firstRowFirstColumn="0" w:firstRowLastColumn="0" w:lastRowFirstColumn="0" w:lastRowLastColumn="0"/>
            </w:pPr>
            <w:r w:rsidRPr="00A25227">
              <w:t>Reporting on company incidents relating to ESG issues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B8" w14:textId="77777777" w:rsidR="00DE3E21" w:rsidRPr="00112413"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B9" w14:textId="77777777" w:rsidR="00DE3E21" w:rsidRPr="00112413"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BA" w14:textId="77777777" w:rsidR="00DE3E21" w:rsidRPr="0042063C"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1BB" w14:textId="77777777" w:rsidR="00DE3E21" w:rsidRPr="0042063C"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DE3E21" w14:paraId="773CC1C3"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vAlign w:val="top"/>
          </w:tcPr>
          <w:p w14:paraId="773CC1BD" w14:textId="77777777" w:rsidR="00DE3E21" w:rsidRDefault="00DE3E21"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BE" w14:textId="77777777" w:rsidR="00DE3E21" w:rsidRPr="0042063C" w:rsidRDefault="00DE3E21" w:rsidP="00A25227">
            <w:pPr>
              <w:pStyle w:val="INDICATORTEXT"/>
              <w:cnfStyle w:val="000000000000" w:firstRow="0" w:lastRow="0" w:firstColumn="0" w:lastColumn="0" w:oddVBand="0" w:evenVBand="0" w:oddHBand="0" w:evenHBand="0" w:firstRowFirstColumn="0" w:firstRowLastColumn="0" w:lastRowFirstColumn="0" w:lastRowLastColumn="0"/>
            </w:pPr>
            <w:r>
              <w:t>Reporting on the impact of ESG issues on financial performance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BF" w14:textId="77777777" w:rsidR="00DE3E21" w:rsidRPr="00112413" w:rsidRDefault="00DE3E21"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C0" w14:textId="77777777" w:rsidR="00DE3E21" w:rsidRPr="00112413" w:rsidRDefault="00DE3E21"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1C1" w14:textId="77777777" w:rsidR="00DE3E21" w:rsidRPr="00112413" w:rsidRDefault="00DE3E21"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1C2" w14:textId="77777777" w:rsidR="00DE3E21" w:rsidRPr="00112413" w:rsidRDefault="00DE3E21"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DE3E21" w14:paraId="773CC1CA"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5A5A5A"/>
            </w:tcBorders>
            <w:vAlign w:val="top"/>
          </w:tcPr>
          <w:p w14:paraId="773CC1C4" w14:textId="77777777" w:rsidR="00DE3E21" w:rsidRDefault="00DE3E21"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773CC1C5" w14:textId="77777777" w:rsidR="00DE3E21" w:rsidRPr="0042063C" w:rsidRDefault="00DE3E21" w:rsidP="00AE0CF2">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Other </w:t>
            </w:r>
            <w:r w:rsidR="00AE0CF2">
              <w:t>RI</w:t>
            </w:r>
            <w:r w:rsidRPr="0042063C">
              <w:t xml:space="preserve"> considerations </w:t>
            </w:r>
            <w:r w:rsidR="00AE0CF2">
              <w:t xml:space="preserve">relating to reporting </w:t>
            </w:r>
            <w:r w:rsidRPr="0042063C">
              <w:t xml:space="preserve">in </w:t>
            </w:r>
            <w:r w:rsidR="00AE0CF2">
              <w:t xml:space="preserve">your </w:t>
            </w:r>
            <w:r w:rsidRPr="0042063C">
              <w:t>agreements</w:t>
            </w:r>
            <w:r>
              <w:t>, specify __________</w:t>
            </w:r>
          </w:p>
        </w:tc>
        <w:tc>
          <w:tcPr>
            <w:tcW w:w="851"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73CC1C6" w14:textId="77777777" w:rsidR="00DE3E21" w:rsidRPr="00112413"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73CC1C7" w14:textId="77777777" w:rsidR="00DE3E21" w:rsidRPr="00112413"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73CC1C8" w14:textId="77777777" w:rsidR="00DE3E21" w:rsidRPr="00112413"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5A5A5A"/>
              <w:right w:val="single" w:sz="4" w:space="0" w:color="7F7F7F" w:themeColor="text1" w:themeTint="80"/>
            </w:tcBorders>
            <w:shd w:val="clear" w:color="auto" w:fill="auto"/>
          </w:tcPr>
          <w:p w14:paraId="773CC1C9" w14:textId="77777777" w:rsidR="00DE3E21" w:rsidRPr="00112413" w:rsidRDefault="00DE3E21"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DE3E21" w14:paraId="773CC1CD" w14:textId="77777777" w:rsidTr="00B74465">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5A5A5A"/>
              <w:left w:val="single" w:sz="4" w:space="0" w:color="7F7F7F" w:themeColor="text1" w:themeTint="80"/>
            </w:tcBorders>
            <w:vAlign w:val="top"/>
          </w:tcPr>
          <w:p w14:paraId="773CC1CB" w14:textId="77777777" w:rsidR="00DE3E21" w:rsidRPr="00AE100E" w:rsidRDefault="00DE3E21" w:rsidP="00B74465">
            <w:pPr>
              <w:pStyle w:val="INDICATORNUMBER"/>
              <w:rPr>
                <w:rStyle w:val="IntenseEmphasis"/>
                <w:b/>
                <w:bCs w:val="0"/>
                <w:i w:val="0"/>
                <w:iCs w:val="0"/>
                <w:color w:val="595959"/>
              </w:rPr>
            </w:pPr>
            <w:r>
              <w:rPr>
                <w:rStyle w:val="IntenseEmphasis"/>
                <w:b/>
                <w:bCs w:val="0"/>
                <w:i w:val="0"/>
                <w:iCs w:val="0"/>
                <w:color w:val="595959"/>
              </w:rPr>
              <w:t>SAM 11.2</w:t>
            </w:r>
          </w:p>
        </w:tc>
        <w:tc>
          <w:tcPr>
            <w:tcW w:w="8129" w:type="dxa"/>
            <w:gridSpan w:val="5"/>
            <w:tcBorders>
              <w:top w:val="single" w:sz="4" w:space="0" w:color="5A5A5A"/>
              <w:right w:val="single" w:sz="4" w:space="0" w:color="7F7F7F" w:themeColor="text1" w:themeTint="80"/>
            </w:tcBorders>
            <w:shd w:val="clear" w:color="auto" w:fill="F2F2F2" w:themeFill="background1" w:themeFillShade="F2"/>
          </w:tcPr>
          <w:p w14:paraId="773CC1CC" w14:textId="77777777" w:rsidR="00DE3E21" w:rsidRPr="00EF178A" w:rsidRDefault="00DE3E21" w:rsidP="008A23A7">
            <w:pPr>
              <w:pStyle w:val="INDICATORTEXT"/>
              <w:cnfStyle w:val="000000000000" w:firstRow="0" w:lastRow="0" w:firstColumn="0" w:lastColumn="0" w:oddVBand="0" w:evenVBand="0" w:oddHBand="0" w:evenHBand="0" w:firstRowFirstColumn="0" w:firstRowLastColumn="0" w:lastRowFirstColumn="0" w:lastRowLastColumn="0"/>
            </w:pPr>
            <w:r w:rsidRPr="002A7124">
              <w:t xml:space="preserve">Provide additional </w:t>
            </w:r>
            <w:r w:rsidR="005F516F">
              <w:t>information</w:t>
            </w:r>
            <w:r w:rsidR="005F516F" w:rsidRPr="002D7D69">
              <w:t xml:space="preserve"> </w:t>
            </w:r>
            <w:r w:rsidRPr="002A7124">
              <w:t>relevant to your organisation's manager appointment process and considerations inc</w:t>
            </w:r>
            <w:r>
              <w:t>luded in contractual agreements for non-listed assets</w:t>
            </w:r>
            <w:r w:rsidRPr="00EF178A">
              <w:t>.</w:t>
            </w:r>
          </w:p>
        </w:tc>
      </w:tr>
      <w:tr w:rsidR="00DE3E21" w14:paraId="773CC1D0" w14:textId="77777777" w:rsidTr="00B7446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7F7F7F" w:themeColor="text1" w:themeTint="80"/>
              <w:bottom w:val="single" w:sz="4" w:space="0" w:color="7F7F7F" w:themeColor="text1" w:themeTint="80"/>
            </w:tcBorders>
            <w:vAlign w:val="top"/>
          </w:tcPr>
          <w:p w14:paraId="773CC1CE" w14:textId="77777777" w:rsidR="00DE3E21" w:rsidRDefault="00DE3E21" w:rsidP="00B74465">
            <w:pPr>
              <w:pStyle w:val="INDICATORNUMBER"/>
              <w:rPr>
                <w:rStyle w:val="IntenseEmphasis"/>
                <w:b/>
                <w:bCs w:val="0"/>
                <w:i w:val="0"/>
                <w:iCs w:val="0"/>
                <w:color w:val="595959"/>
              </w:rPr>
            </w:pPr>
          </w:p>
        </w:tc>
        <w:tc>
          <w:tcPr>
            <w:tcW w:w="8129" w:type="dxa"/>
            <w:gridSpan w:val="5"/>
            <w:tcBorders>
              <w:top w:val="nil"/>
              <w:bottom w:val="single" w:sz="4" w:space="0" w:color="7F7F7F" w:themeColor="text1" w:themeTint="80"/>
              <w:right w:val="single" w:sz="4" w:space="0" w:color="7F7F7F" w:themeColor="text1" w:themeTint="80"/>
            </w:tcBorders>
            <w:shd w:val="clear" w:color="auto" w:fill="auto"/>
          </w:tcPr>
          <w:p w14:paraId="773CC1CF" w14:textId="77777777" w:rsidR="00DE3E21" w:rsidRDefault="00DE3E21" w:rsidP="00B74465">
            <w:pPr>
              <w:pStyle w:val="INDICATORTEXT"/>
              <w:cnfStyle w:val="000000100000" w:firstRow="0" w:lastRow="0" w:firstColumn="0" w:lastColumn="0" w:oddVBand="0" w:evenVBand="0" w:oddHBand="1" w:evenHBand="0" w:firstRowFirstColumn="0" w:firstRowLastColumn="0" w:lastRowFirstColumn="0" w:lastRowLastColumn="0"/>
            </w:pPr>
          </w:p>
        </w:tc>
      </w:tr>
    </w:tbl>
    <w:tbl>
      <w:tblPr>
        <w:tblStyle w:val="SubSectionMISCTableVOLUNTARY"/>
        <w:tblW w:w="9214" w:type="dxa"/>
        <w:tblInd w:w="5" w:type="dxa"/>
        <w:tblLook w:val="06A0" w:firstRow="1" w:lastRow="0" w:firstColumn="1" w:lastColumn="0" w:noHBand="1" w:noVBand="1"/>
      </w:tblPr>
      <w:tblGrid>
        <w:gridCol w:w="1134"/>
        <w:gridCol w:w="8080"/>
      </w:tblGrid>
      <w:tr w:rsidR="00B33D78" w14:paraId="773CC1D4"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tcBorders>
            <w:shd w:val="clear" w:color="auto" w:fill="606060"/>
          </w:tcPr>
          <w:p w14:paraId="773CC1D2" w14:textId="77777777" w:rsidR="00B33D78" w:rsidRPr="00191BC1" w:rsidRDefault="00B33D78"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 xml:space="preserve">SAM </w:t>
            </w:r>
            <w:r w:rsidR="004076C5">
              <w:rPr>
                <w:rStyle w:val="IntenseEmphasis"/>
                <w:b w:val="0"/>
                <w:i w:val="0"/>
                <w:color w:val="FFFFFF" w:themeColor="background1"/>
              </w:rPr>
              <w:t>11</w:t>
            </w:r>
          </w:p>
        </w:tc>
        <w:tc>
          <w:tcPr>
            <w:tcW w:w="8080" w:type="dxa"/>
            <w:tcBorders>
              <w:top w:val="single" w:sz="4" w:space="0" w:color="A6A6A6" w:themeColor="background1" w:themeShade="A6"/>
            </w:tcBorders>
          </w:tcPr>
          <w:p w14:paraId="773CC1D3" w14:textId="77777777" w:rsidR="00B33D78" w:rsidRPr="00191BC1" w:rsidRDefault="00B33D78"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33D78" w:rsidRPr="00CF025D" w14:paraId="773CC1D7" w14:textId="77777777" w:rsidTr="004076C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773CC1D5" w14:textId="77777777" w:rsidR="00B33D78" w:rsidRPr="000D72DF" w:rsidRDefault="004076C5" w:rsidP="00B74465">
            <w:pPr>
              <w:pStyle w:val="INDICATORNUMBER"/>
              <w:rPr>
                <w:rStyle w:val="IntenseEmphasis"/>
                <w:b/>
                <w:bCs w:val="0"/>
                <w:i w:val="0"/>
                <w:iCs w:val="0"/>
              </w:rPr>
            </w:pPr>
            <w:r>
              <w:rPr>
                <w:rStyle w:val="IntenseEmphasis"/>
                <w:b/>
                <w:bCs w:val="0"/>
                <w:i w:val="0"/>
                <w:iCs w:val="0"/>
                <w:color w:val="595959"/>
              </w:rPr>
              <w:t>SAM 11</w:t>
            </w:r>
            <w:r w:rsidR="00B33D78">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773CC1D6" w14:textId="77777777" w:rsidR="00B33D78" w:rsidRPr="00694AFA" w:rsidRDefault="004076C5" w:rsidP="00B74465">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4076C5">
              <w:rPr>
                <w:rFonts w:cs="Calibri"/>
                <w:szCs w:val="18"/>
              </w:rPr>
              <w:t>Agreement can for example refer to Limited Partnership Agreements (LPAs).</w:t>
            </w:r>
          </w:p>
        </w:tc>
      </w:tr>
      <w:tr w:rsidR="00B33D78" w:rsidRPr="00CF025D" w14:paraId="773CC1DF" w14:textId="77777777" w:rsidTr="004076C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773CC1D8" w14:textId="77777777" w:rsidR="00B33D78" w:rsidRDefault="004076C5" w:rsidP="00B74465">
            <w:pPr>
              <w:pStyle w:val="INDICATORNUMBER"/>
              <w:rPr>
                <w:rStyle w:val="IntenseEmphasis"/>
                <w:b/>
                <w:bCs w:val="0"/>
                <w:i w:val="0"/>
                <w:iCs w:val="0"/>
                <w:color w:val="595959"/>
              </w:rPr>
            </w:pPr>
            <w:r>
              <w:rPr>
                <w:rStyle w:val="IntenseEmphasis"/>
                <w:b/>
                <w:bCs w:val="0"/>
                <w:i w:val="0"/>
                <w:iCs w:val="0"/>
                <w:color w:val="595959"/>
              </w:rPr>
              <w:t>SAM 11</w:t>
            </w:r>
            <w:r w:rsidR="00B33D78">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773CC1D9" w14:textId="77777777" w:rsidR="004076C5" w:rsidRPr="004076C5" w:rsidRDefault="004076C5" w:rsidP="004076C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076C5">
              <w:rPr>
                <w:rFonts w:cs="Calibri"/>
                <w:szCs w:val="18"/>
              </w:rPr>
              <w:t xml:space="preserve">This may include a discussion of: </w:t>
            </w:r>
          </w:p>
          <w:p w14:paraId="773CC1DA" w14:textId="77777777" w:rsidR="004076C5" w:rsidRPr="004076C5" w:rsidRDefault="004076C5" w:rsidP="005E51F7">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4076C5">
              <w:rPr>
                <w:rFonts w:cs="Calibri"/>
                <w:szCs w:val="18"/>
              </w:rPr>
              <w:t>Whether your contract requirements relate to specific ESG incorporation strategies (screening, integration, etc.)</w:t>
            </w:r>
          </w:p>
          <w:p w14:paraId="773CC1DB" w14:textId="77777777" w:rsidR="004076C5" w:rsidRPr="004076C5" w:rsidRDefault="004076C5" w:rsidP="005E51F7">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4076C5">
              <w:rPr>
                <w:rFonts w:cs="Calibri"/>
                <w:szCs w:val="18"/>
              </w:rPr>
              <w:t>Whether you link investment management fees to ESG issues or have break/renegotiation clauses linked to ESG issues</w:t>
            </w:r>
          </w:p>
          <w:p w14:paraId="773CC1DC" w14:textId="77777777" w:rsidR="004076C5" w:rsidRPr="004076C5" w:rsidRDefault="004076C5" w:rsidP="005E51F7">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4076C5">
              <w:rPr>
                <w:rFonts w:cs="Calibri"/>
                <w:szCs w:val="18"/>
              </w:rPr>
              <w:t>Where managers have substantial operational control over portfolio companies/assets your organisation expects them to operate in accordance with your ESG guidelines (or similar)</w:t>
            </w:r>
          </w:p>
          <w:p w14:paraId="773CC1DD" w14:textId="77777777" w:rsidR="004076C5" w:rsidRPr="004076C5" w:rsidRDefault="004076C5" w:rsidP="005E51F7">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4076C5">
              <w:rPr>
                <w:rFonts w:cs="Calibri"/>
                <w:szCs w:val="18"/>
              </w:rPr>
              <w:t xml:space="preserve">The percentage of contracts (overall or by asset class) where ESG issues are included, or </w:t>
            </w:r>
          </w:p>
          <w:p w14:paraId="773CC1DE" w14:textId="77777777" w:rsidR="00B33D78" w:rsidRPr="007324A8" w:rsidRDefault="004076C5" w:rsidP="005E51F7">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szCs w:val="18"/>
              </w:rPr>
            </w:pPr>
            <w:r w:rsidRPr="007324A8">
              <w:t>The challenges you have encountered in addressing ESG issues in contracts/investment mandates.</w:t>
            </w:r>
          </w:p>
        </w:tc>
      </w:tr>
      <w:tr w:rsidR="008D7815" w:rsidRPr="00CF025D" w14:paraId="773CC1E1" w14:textId="77777777" w:rsidTr="00C659E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73CC1E0" w14:textId="77777777" w:rsidR="008D7815" w:rsidRPr="00802299" w:rsidRDefault="008D7815" w:rsidP="004076C5">
            <w:pPr>
              <w:pStyle w:val="INDICATORTEXT"/>
              <w:rPr>
                <w:rFonts w:cs="Calibri"/>
                <w:b/>
                <w:szCs w:val="18"/>
              </w:rPr>
            </w:pPr>
            <w:r w:rsidRPr="00802299">
              <w:rPr>
                <w:rFonts w:cs="Calibri"/>
                <w:b/>
                <w:szCs w:val="18"/>
              </w:rPr>
              <w:t>LOGIC</w:t>
            </w:r>
          </w:p>
        </w:tc>
      </w:tr>
      <w:tr w:rsidR="008D7815" w:rsidRPr="00CF025D" w14:paraId="773CC1E4" w14:textId="77777777" w:rsidTr="004076C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773CC1E2" w14:textId="77777777" w:rsidR="008D7815" w:rsidRDefault="008D7815" w:rsidP="00B74465">
            <w:pPr>
              <w:pStyle w:val="INDICATORNUMBER"/>
              <w:rPr>
                <w:rStyle w:val="IntenseEmphasis"/>
                <w:b/>
                <w:bCs w:val="0"/>
                <w:i w:val="0"/>
                <w:iCs w:val="0"/>
                <w:color w:val="595959"/>
              </w:rPr>
            </w:pPr>
            <w:r>
              <w:rPr>
                <w:rStyle w:val="IntenseEmphasis"/>
                <w:b/>
                <w:bCs w:val="0"/>
                <w:i w:val="0"/>
                <w:iCs w:val="0"/>
                <w:color w:val="595959"/>
              </w:rPr>
              <w:t>SAM 11</w:t>
            </w:r>
          </w:p>
        </w:tc>
        <w:tc>
          <w:tcPr>
            <w:tcW w:w="8080" w:type="dxa"/>
            <w:tcBorders>
              <w:top w:val="single" w:sz="4" w:space="0" w:color="A6A6A6" w:themeColor="background1" w:themeShade="A6"/>
              <w:bottom w:val="single" w:sz="4" w:space="0" w:color="A6A6A6" w:themeColor="background1" w:themeShade="A6"/>
            </w:tcBorders>
          </w:tcPr>
          <w:p w14:paraId="773CC1E3" w14:textId="77777777" w:rsidR="008D7815" w:rsidRPr="004076C5" w:rsidRDefault="008D781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t xml:space="preserve">This </w:t>
            </w:r>
            <w:r w:rsidRPr="00DA62C4">
              <w:t>indicator will</w:t>
            </w:r>
            <w:r w:rsidRPr="009C4EDF">
              <w:t xml:space="preserve"> be applicable if you report </w:t>
            </w:r>
            <w:r>
              <w:t>‘Appointment’</w:t>
            </w:r>
            <w:r w:rsidRPr="009C4EDF">
              <w:t xml:space="preserve"> for the relevant asset class</w:t>
            </w:r>
            <w:r>
              <w:t>(es)</w:t>
            </w:r>
            <w:r w:rsidRPr="009C4EDF">
              <w:t xml:space="preserve"> in </w:t>
            </w:r>
            <w:r>
              <w:t>[</w:t>
            </w:r>
            <w:r w:rsidRPr="009C4EDF">
              <w:t>03</w:t>
            </w:r>
            <w:r>
              <w:t>]</w:t>
            </w:r>
            <w:r w:rsidRPr="009C4EDF">
              <w:t>.</w:t>
            </w:r>
          </w:p>
        </w:tc>
      </w:tr>
      <w:tr w:rsidR="00B33D78" w:rsidRPr="00CF025D" w14:paraId="773CC1E6" w14:textId="77777777" w:rsidTr="00B7446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73CC1E5" w14:textId="77777777" w:rsidR="00B33D78" w:rsidRPr="00CB01B4" w:rsidRDefault="00B33D78" w:rsidP="00B74465">
            <w:pPr>
              <w:pStyle w:val="INDICATORTEXT"/>
              <w:rPr>
                <w:rFonts w:cs="Calibri"/>
                <w:b/>
                <w:szCs w:val="18"/>
              </w:rPr>
            </w:pPr>
            <w:r w:rsidRPr="00CB01B4">
              <w:rPr>
                <w:rFonts w:cs="Calibri"/>
                <w:b/>
                <w:szCs w:val="18"/>
              </w:rPr>
              <w:t>ASSESSMENT</w:t>
            </w:r>
          </w:p>
        </w:tc>
      </w:tr>
      <w:tr w:rsidR="00B33D78" w:rsidRPr="00CF025D" w14:paraId="773CC1EA" w14:textId="77777777" w:rsidTr="00B7446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73CC1E7" w14:textId="77777777" w:rsidR="00B33D78" w:rsidRDefault="00B33D78" w:rsidP="00B74465">
            <w:pPr>
              <w:pStyle w:val="INDICATORNUMBER"/>
              <w:rPr>
                <w:rStyle w:val="IntenseEmphasis"/>
                <w:b/>
                <w:bCs w:val="0"/>
                <w:i w:val="0"/>
                <w:iCs w:val="0"/>
                <w:color w:val="595959"/>
              </w:rPr>
            </w:pPr>
            <w:r>
              <w:rPr>
                <w:rStyle w:val="IntenseEmphasis"/>
                <w:b/>
                <w:bCs w:val="0"/>
                <w:i w:val="0"/>
                <w:iCs w:val="0"/>
                <w:color w:val="595959"/>
              </w:rPr>
              <w:t xml:space="preserve">SAM </w:t>
            </w:r>
            <w:r w:rsidR="004076C5">
              <w:rPr>
                <w:rStyle w:val="IntenseEmphasis"/>
                <w:b/>
                <w:bCs w:val="0"/>
                <w:i w:val="0"/>
                <w:iCs w:val="0"/>
                <w:color w:val="595959"/>
              </w:rPr>
              <w:t>11</w:t>
            </w:r>
          </w:p>
        </w:tc>
        <w:tc>
          <w:tcPr>
            <w:tcW w:w="8080" w:type="dxa"/>
            <w:tcBorders>
              <w:top w:val="single" w:sz="4" w:space="0" w:color="A6A6A6" w:themeColor="background1" w:themeShade="A6"/>
              <w:bottom w:val="single" w:sz="4" w:space="0" w:color="5A5A5A"/>
            </w:tcBorders>
          </w:tcPr>
          <w:p w14:paraId="773CC1E8" w14:textId="77777777" w:rsidR="004076C5" w:rsidRPr="007324A8" w:rsidRDefault="004076C5" w:rsidP="004076C5">
            <w:pPr>
              <w:pStyle w:val="INDICATORTEXT"/>
              <w:cnfStyle w:val="000000000000" w:firstRow="0" w:lastRow="0" w:firstColumn="0" w:lastColumn="0" w:oddVBand="0" w:evenVBand="0" w:oddHBand="0" w:evenHBand="0" w:firstRowFirstColumn="0" w:firstRowLastColumn="0" w:lastRowFirstColumn="0" w:lastRowLastColumn="0"/>
              <w:rPr>
                <w:szCs w:val="18"/>
              </w:rPr>
            </w:pPr>
            <w:r w:rsidRPr="007324A8">
              <w:rPr>
                <w:szCs w:val="18"/>
              </w:rPr>
              <w:t xml:space="preserve">Maximum score: Three </w:t>
            </w:r>
            <w:r w:rsidRPr="007324A8">
              <w:rPr>
                <w:szCs w:val="18"/>
              </w:rPr>
              <w:sym w:font="Wingdings" w:char="F0AB"/>
            </w:r>
            <w:r w:rsidRPr="007324A8">
              <w:rPr>
                <w:szCs w:val="18"/>
              </w:rPr>
              <w:t xml:space="preserve"> per asset class</w:t>
            </w:r>
          </w:p>
          <w:p w14:paraId="4C87542B" w14:textId="77777777" w:rsidR="00B33D78" w:rsidRDefault="004076C5" w:rsidP="007324A8">
            <w:pPr>
              <w:pStyle w:val="INDICATORTEXT"/>
              <w:cnfStyle w:val="000000000000" w:firstRow="0" w:lastRow="0" w:firstColumn="0" w:lastColumn="0" w:oddVBand="0" w:evenVBand="0" w:oddHBand="0" w:evenHBand="0" w:firstRowFirstColumn="0" w:firstRowLastColumn="0" w:lastRowFirstColumn="0" w:lastRowLastColumn="0"/>
              <w:rPr>
                <w:szCs w:val="18"/>
              </w:rPr>
            </w:pPr>
            <w:r w:rsidRPr="007324A8">
              <w:rPr>
                <w:szCs w:val="18"/>
              </w:rPr>
              <w:t xml:space="preserve">The assessment of this indicator is based on your responses to </w:t>
            </w:r>
            <w:r w:rsidR="007324A8">
              <w:rPr>
                <w:szCs w:val="18"/>
              </w:rPr>
              <w:t>[</w:t>
            </w:r>
            <w:r w:rsidRPr="007324A8">
              <w:rPr>
                <w:szCs w:val="18"/>
              </w:rPr>
              <w:t>11.1</w:t>
            </w:r>
            <w:r w:rsidR="007324A8">
              <w:rPr>
                <w:szCs w:val="18"/>
              </w:rPr>
              <w:t>]</w:t>
            </w:r>
            <w:r w:rsidRPr="007324A8">
              <w:rPr>
                <w:szCs w:val="18"/>
              </w:rPr>
              <w:t>.</w:t>
            </w:r>
          </w:p>
          <w:p w14:paraId="773CC1E9" w14:textId="7EB4D41A" w:rsidR="000B142C" w:rsidRPr="00127E68" w:rsidRDefault="000B142C" w:rsidP="007324A8">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t xml:space="preserve">‘Other, specify’ options will be included in the score as long as an explanation has been provided in the appropriate text field. If the explanation is left blank, no points will be awarded.  </w:t>
            </w:r>
          </w:p>
        </w:tc>
      </w:tr>
    </w:tbl>
    <w:p w14:paraId="773CC1EB" w14:textId="77777777" w:rsidR="00791F29" w:rsidRDefault="00791F29">
      <w:pPr>
        <w:widowControl/>
        <w:autoSpaceDE/>
        <w:autoSpaceDN/>
        <w:adjustRightInd/>
        <w:spacing w:before="0" w:after="0" w:line="240" w:lineRule="auto"/>
        <w:sectPr w:rsidR="00791F29" w:rsidSect="009B2978">
          <w:headerReference w:type="default" r:id="rId51"/>
          <w:headerReference w:type="first" r:id="rId52"/>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F35928" w:rsidRPr="00F44B1D" w14:paraId="3A7176CA" w14:textId="77777777" w:rsidTr="005360FC">
        <w:trPr>
          <w:trHeight w:val="412"/>
        </w:trPr>
        <w:tc>
          <w:tcPr>
            <w:tcW w:w="709" w:type="dxa"/>
          </w:tcPr>
          <w:p w14:paraId="33AE6EDD" w14:textId="77777777" w:rsidR="00F35928" w:rsidRPr="00ED1D5A" w:rsidRDefault="00F35928" w:rsidP="005360FC">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2DE6F8F4" wp14:editId="10E96CC1">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45DFEC1A" w14:textId="2B9B0534" w:rsidR="00F35928" w:rsidRPr="009B54F3" w:rsidRDefault="00F35928" w:rsidP="005360FC">
            <w:pPr>
              <w:pStyle w:val="Heading3"/>
              <w:outlineLvl w:val="2"/>
              <w:rPr>
                <w:rStyle w:val="IntenseEmphasis"/>
                <w:b/>
                <w:bCs/>
                <w:i w:val="0"/>
                <w:iCs w:val="0"/>
                <w:color w:val="FFFFFF" w:themeColor="background1"/>
              </w:rPr>
            </w:pPr>
            <w:bookmarkStart w:id="17" w:name="_Toc399945144"/>
            <w:r>
              <w:rPr>
                <w:rStyle w:val="IntenseEmphasis"/>
                <w:b/>
                <w:bCs/>
                <w:i w:val="0"/>
                <w:iCs w:val="0"/>
                <w:color w:val="FFFFFF" w:themeColor="background1"/>
              </w:rPr>
              <w:t>MONITORING</w:t>
            </w:r>
            <w:bookmarkEnd w:id="17"/>
          </w:p>
        </w:tc>
      </w:tr>
    </w:tbl>
    <w:p w14:paraId="13BDD02A" w14:textId="77777777" w:rsidR="00F35928" w:rsidRDefault="00F35928" w:rsidP="00791F29">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B5DC3" w14:paraId="773CC1F7"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C1F3" w14:textId="77777777" w:rsidR="008B5DC3" w:rsidRPr="00356CDA" w:rsidRDefault="008B5DC3"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773CC1F4" w14:textId="77777777" w:rsidR="008B5DC3" w:rsidRPr="00356CDA" w:rsidRDefault="008B5DC3"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73CC1F5" w14:textId="77777777" w:rsidR="008B5DC3" w:rsidRPr="00356CDA" w:rsidRDefault="008B5DC3"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C1F6" w14:textId="77777777" w:rsidR="008B5DC3" w:rsidRPr="00356CDA" w:rsidRDefault="008B5DC3"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8B5DC3" w14:paraId="773CC1FC"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C1F8" w14:textId="77777777" w:rsidR="008B5DC3" w:rsidRPr="00356CDA" w:rsidRDefault="008B5DC3" w:rsidP="00B74465">
            <w:pPr>
              <w:pStyle w:val="SectionIndicatorHeaderText"/>
              <w:rPr>
                <w:rStyle w:val="IntenseEmphasis"/>
                <w:bCs w:val="0"/>
                <w:i w:val="0"/>
                <w:iCs w:val="0"/>
                <w:color w:val="FFFFFF" w:themeColor="background1"/>
              </w:rPr>
            </w:pPr>
            <w:r>
              <w:rPr>
                <w:rStyle w:val="IntenseEmphasis"/>
                <w:i w:val="0"/>
                <w:color w:val="FFFFFF" w:themeColor="background1"/>
              </w:rPr>
              <w:t>SAM 12</w:t>
            </w:r>
          </w:p>
        </w:tc>
        <w:tc>
          <w:tcPr>
            <w:tcW w:w="3402" w:type="dxa"/>
          </w:tcPr>
          <w:p w14:paraId="773CC1F9" w14:textId="77777777" w:rsidR="008B5DC3" w:rsidRPr="00356CDA" w:rsidRDefault="008B5DC3"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73CC1FA" w14:textId="77777777" w:rsidR="008B5DC3" w:rsidRPr="00356CDA" w:rsidRDefault="008B5DC3"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73CC1FB" w14:textId="77777777" w:rsidR="008B5DC3" w:rsidRPr="00356CDA" w:rsidRDefault="008B5DC3" w:rsidP="00B74465">
            <w:pPr>
              <w:pStyle w:val="SectionIndicatorHeaderText"/>
              <w:rPr>
                <w:rStyle w:val="IntenseEmphasis"/>
                <w:bCs w:val="0"/>
                <w:i w:val="0"/>
                <w:iCs w:val="0"/>
                <w:color w:val="FFFFFF" w:themeColor="background1"/>
              </w:rPr>
            </w:pPr>
            <w:r>
              <w:rPr>
                <w:rStyle w:val="IntenseEmphasis"/>
                <w:i w:val="0"/>
                <w:color w:val="FFFFFF" w:themeColor="background1"/>
              </w:rPr>
              <w:t>PRI 1 - 6</w:t>
            </w:r>
          </w:p>
        </w:tc>
      </w:tr>
    </w:tbl>
    <w:p w14:paraId="773CC1FD" w14:textId="77777777" w:rsidR="008B5DC3" w:rsidRDefault="008B5DC3" w:rsidP="008B5DC3">
      <w:pPr>
        <w:pStyle w:val="INDICATORNUMBER"/>
      </w:pPr>
    </w:p>
    <w:tbl>
      <w:tblPr>
        <w:tblStyle w:val="SubSectionIndicatorTableVOLUNTARY"/>
        <w:tblW w:w="9214" w:type="dxa"/>
        <w:tblInd w:w="5" w:type="dxa"/>
        <w:tblLook w:val="04A0" w:firstRow="1" w:lastRow="0" w:firstColumn="1" w:lastColumn="0" w:noHBand="0" w:noVBand="1"/>
      </w:tblPr>
      <w:tblGrid>
        <w:gridCol w:w="1085"/>
        <w:gridCol w:w="4585"/>
        <w:gridCol w:w="851"/>
        <w:gridCol w:w="850"/>
        <w:gridCol w:w="851"/>
        <w:gridCol w:w="992"/>
      </w:tblGrid>
      <w:tr w:rsidR="008B5DC3" w14:paraId="773CC200"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773CC1FE" w14:textId="77777777" w:rsidR="008B5DC3" w:rsidRPr="00903B63" w:rsidRDefault="008B5DC3"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12</w:t>
            </w:r>
          </w:p>
        </w:tc>
        <w:tc>
          <w:tcPr>
            <w:tcW w:w="8129" w:type="dxa"/>
            <w:gridSpan w:val="5"/>
            <w:tcBorders>
              <w:top w:val="single" w:sz="4" w:space="0" w:color="0070C0"/>
              <w:bottom w:val="single" w:sz="4" w:space="0" w:color="0070C0"/>
              <w:right w:val="single" w:sz="4" w:space="0" w:color="0070C0"/>
            </w:tcBorders>
            <w:shd w:val="clear" w:color="auto" w:fill="0070C0"/>
          </w:tcPr>
          <w:p w14:paraId="773CC1FF" w14:textId="77777777" w:rsidR="008B5DC3" w:rsidRPr="00903B63" w:rsidRDefault="008B5DC3"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B5DC3" w14:paraId="773CC203" w14:textId="77777777" w:rsidTr="00B744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773CC201" w14:textId="77777777" w:rsidR="008B5DC3" w:rsidRPr="000D72DF" w:rsidRDefault="008B5DC3" w:rsidP="00B74465">
            <w:pPr>
              <w:pStyle w:val="INDICATORNUMBER"/>
              <w:rPr>
                <w:rStyle w:val="IntenseEmphasis"/>
                <w:b/>
                <w:bCs w:val="0"/>
                <w:i w:val="0"/>
                <w:iCs w:val="0"/>
              </w:rPr>
            </w:pPr>
            <w:r>
              <w:rPr>
                <w:rStyle w:val="IntenseEmphasis"/>
                <w:b/>
                <w:bCs w:val="0"/>
                <w:i w:val="0"/>
                <w:iCs w:val="0"/>
                <w:color w:val="595959"/>
              </w:rPr>
              <w:t>SAM 12.1</w:t>
            </w:r>
          </w:p>
        </w:tc>
        <w:tc>
          <w:tcPr>
            <w:tcW w:w="8129" w:type="dxa"/>
            <w:gridSpan w:val="5"/>
            <w:tcBorders>
              <w:top w:val="single" w:sz="4" w:space="0" w:color="0070C0"/>
              <w:right w:val="single" w:sz="4" w:space="0" w:color="0070C0"/>
            </w:tcBorders>
            <w:shd w:val="clear" w:color="auto" w:fill="DAEEF3" w:themeFill="accent5" w:themeFillTint="33"/>
          </w:tcPr>
          <w:p w14:paraId="773CC202" w14:textId="77777777" w:rsidR="008B5DC3" w:rsidRPr="008B5DC3" w:rsidRDefault="008B5DC3"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B5DC3">
              <w:t>Indicate whether your organisation, and/or your investment consultant, in the dialogue and monitoring of your external manager, typically do any of the following:</w:t>
            </w:r>
          </w:p>
        </w:tc>
      </w:tr>
      <w:tr w:rsidR="008B5DC3" w14:paraId="773CC20A" w14:textId="77777777" w:rsidTr="00A451E5">
        <w:trPr>
          <w:trHeight w:val="399"/>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vAlign w:val="top"/>
          </w:tcPr>
          <w:p w14:paraId="773CC204" w14:textId="77777777" w:rsidR="008B5DC3" w:rsidRDefault="008B5DC3" w:rsidP="00A451E5">
            <w:pPr>
              <w:pStyle w:val="INDICATORNUMBER"/>
              <w:spacing w:before="0"/>
              <w:rPr>
                <w:rStyle w:val="IntenseEmphasis"/>
                <w:b/>
                <w:bCs w:val="0"/>
                <w:i w:val="0"/>
                <w:iCs w:val="0"/>
                <w:color w:val="595959"/>
              </w:rPr>
            </w:pPr>
          </w:p>
        </w:tc>
        <w:tc>
          <w:tcPr>
            <w:tcW w:w="4585"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73CC205" w14:textId="77777777" w:rsidR="008B5DC3" w:rsidRPr="00542DFB" w:rsidRDefault="008B5DC3" w:rsidP="00A451E5">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C206" w14:textId="77777777" w:rsidR="008B5DC3" w:rsidRPr="00EC039D" w:rsidRDefault="008B5DC3" w:rsidP="00A451E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All</w:t>
            </w:r>
            <w:r w:rsidR="003A521E">
              <w:rPr>
                <w:b/>
                <w:color w:val="FFFFFF" w:themeColor="background1"/>
                <w:sz w:val="18"/>
              </w:rPr>
              <w:t xml:space="preserve"> assets</w:t>
            </w: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C207" w14:textId="77777777" w:rsidR="008B5DC3" w:rsidRPr="00EC039D" w:rsidRDefault="008B5DC3" w:rsidP="00A451E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PE</w:t>
            </w: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3CC208" w14:textId="77777777" w:rsidR="008B5DC3" w:rsidRPr="00EC039D" w:rsidRDefault="008B5DC3" w:rsidP="00A451E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PR</w:t>
            </w:r>
          </w:p>
        </w:tc>
        <w:tc>
          <w:tcPr>
            <w:tcW w:w="99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73CC209" w14:textId="77777777" w:rsidR="008B5DC3" w:rsidRPr="00EC039D" w:rsidRDefault="008B5DC3" w:rsidP="00A451E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INF</w:t>
            </w:r>
          </w:p>
        </w:tc>
      </w:tr>
      <w:tr w:rsidR="008B5DC3" w14:paraId="773CC20D" w14:textId="77777777" w:rsidTr="008A23A7">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20B" w14:textId="77777777" w:rsidR="008B5DC3" w:rsidRDefault="008B5DC3" w:rsidP="008A23A7">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C20C" w14:textId="77777777" w:rsidR="008B5DC3" w:rsidRPr="00FC1F8D" w:rsidRDefault="008B5DC3" w:rsidP="008A23A7">
            <w:pPr>
              <w:pStyle w:val="INDICATORTEXT"/>
              <w:spacing w:before="0" w:after="0"/>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8B5DC3" w14:paraId="773CC214"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20E"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0F" w14:textId="77777777" w:rsidR="008B5DC3" w:rsidRPr="00166920" w:rsidRDefault="008B5DC3" w:rsidP="008B5DC3">
            <w:pPr>
              <w:pStyle w:val="INDICATORTEXT"/>
              <w:cnfStyle w:val="000000000000" w:firstRow="0" w:lastRow="0" w:firstColumn="0" w:lastColumn="0" w:oddVBand="0" w:evenVBand="0" w:oddHBand="0" w:evenHBand="0" w:firstRowFirstColumn="0" w:firstRowLastColumn="0" w:lastRowFirstColumn="0" w:lastRowLastColumn="0"/>
            </w:pPr>
            <w:r w:rsidRPr="00C7679A">
              <w:t>Include responsible investment as a standard agenda item at performance review meetings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10" w14:textId="77777777" w:rsidR="008B5DC3" w:rsidRPr="0011241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11"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12"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13"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8B5DC3" w14:paraId="773CC21B"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215"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16" w14:textId="77777777" w:rsidR="008B5DC3" w:rsidRPr="00166920" w:rsidRDefault="008B5DC3" w:rsidP="008B5DC3">
            <w:pPr>
              <w:pStyle w:val="INDICATORTEXT"/>
              <w:cnfStyle w:val="000000100000" w:firstRow="0" w:lastRow="0" w:firstColumn="0" w:lastColumn="0" w:oddVBand="0" w:evenVBand="0" w:oddHBand="1" w:evenHBand="0" w:firstRowFirstColumn="0" w:firstRowLastColumn="0" w:lastRowFirstColumn="0" w:lastRowLastColumn="0"/>
            </w:pPr>
            <w:r w:rsidRPr="00C7679A">
              <w:t>Highlight examples of good responsible investment practice by other managers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17" w14:textId="77777777" w:rsidR="008B5DC3" w:rsidRPr="00112413"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18"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19"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1A"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8B5DC3" w14:paraId="773CC222"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21C"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1D" w14:textId="77777777" w:rsidR="008B5DC3" w:rsidRPr="00166920" w:rsidRDefault="008B5DC3" w:rsidP="008B5DC3">
            <w:pPr>
              <w:pStyle w:val="INDICATORTEXT"/>
              <w:cnfStyle w:val="000000000000" w:firstRow="0" w:lastRow="0" w:firstColumn="0" w:lastColumn="0" w:oddVBand="0" w:evenVBand="0" w:oddHBand="0" w:evenHBand="0" w:firstRowFirstColumn="0" w:firstRowLastColumn="0" w:lastRowFirstColumn="0" w:lastRowLastColumn="0"/>
            </w:pPr>
            <w:r w:rsidRPr="00C7679A">
              <w:t xml:space="preserve">Review manager’s </w:t>
            </w:r>
            <w:r>
              <w:t>responsible investment</w:t>
            </w:r>
            <w:r w:rsidRPr="00C7679A">
              <w:t xml:space="preserve"> reporting, for example PRI-generated responsible investment reports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1E" w14:textId="77777777" w:rsidR="008B5DC3" w:rsidRPr="0011241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1F"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20"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21"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8B5DC3" w14:paraId="773CC229"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223"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24" w14:textId="77777777" w:rsidR="008B5DC3" w:rsidRPr="00166920" w:rsidRDefault="008B5DC3" w:rsidP="008B5DC3">
            <w:pPr>
              <w:pStyle w:val="INDICATORTEXT"/>
              <w:cnfStyle w:val="000000100000" w:firstRow="0" w:lastRow="0" w:firstColumn="0" w:lastColumn="0" w:oddVBand="0" w:evenVBand="0" w:oddHBand="1" w:evenHBand="0" w:firstRowFirstColumn="0" w:firstRowLastColumn="0" w:lastRowFirstColumn="0" w:lastRowLastColumn="0"/>
            </w:pPr>
            <w:r w:rsidRPr="00C7679A">
              <w:t xml:space="preserve">Encourage your managers to consider joining </w:t>
            </w:r>
            <w:r>
              <w:t>responsible investment</w:t>
            </w:r>
            <w:r w:rsidRPr="00C7679A">
              <w:t xml:space="preserve"> initiatives</w:t>
            </w:r>
            <w:r>
              <w:t xml:space="preserve"> or </w:t>
            </w:r>
            <w:r w:rsidRPr="00C7679A">
              <w:t>organisations or participate in collaborative projects  with other investors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25" w14:textId="77777777" w:rsidR="008B5DC3" w:rsidRPr="00112413"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26"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27"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28"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8B5DC3" w14:paraId="773CC230"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22A"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2B" w14:textId="77777777" w:rsidR="008B5DC3" w:rsidRPr="00166920" w:rsidRDefault="008B5DC3" w:rsidP="008B5DC3">
            <w:pPr>
              <w:pStyle w:val="INDICATORTEXT"/>
              <w:cnfStyle w:val="000000000000" w:firstRow="0" w:lastRow="0" w:firstColumn="0" w:lastColumn="0" w:oddVBand="0" w:evenVBand="0" w:oddHBand="0" w:evenHBand="0" w:firstRowFirstColumn="0" w:firstRowLastColumn="0" w:lastRowFirstColumn="0" w:lastRowLastColumn="0"/>
            </w:pPr>
            <w:r>
              <w:t>Include r</w:t>
            </w:r>
            <w:r w:rsidRPr="001F0E91">
              <w:t xml:space="preserve">esponsible investment </w:t>
            </w:r>
            <w:r>
              <w:t xml:space="preserve">criteria </w:t>
            </w:r>
            <w:r w:rsidRPr="001F0E91">
              <w:t>a</w:t>
            </w:r>
            <w:r>
              <w:t>s a</w:t>
            </w:r>
            <w:r w:rsidRPr="001F0E91">
              <w:t xml:space="preserve"> formal component </w:t>
            </w:r>
            <w:r>
              <w:t xml:space="preserve">of overall </w:t>
            </w:r>
            <w:r w:rsidRPr="001F0E91">
              <w:t>manager performance evaluation</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2C" w14:textId="77777777" w:rsidR="008B5DC3" w:rsidRPr="0011241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2D"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2E"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2F"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4545CA" w14:paraId="423C5514" w14:textId="77777777" w:rsidTr="000A05B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29E56733" w14:textId="77777777" w:rsidR="000A05B5" w:rsidRDefault="000A05B5" w:rsidP="000A05B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B4DA01" w14:textId="34BD96A7" w:rsidR="000A05B5" w:rsidRPr="005E51F7" w:rsidRDefault="00DC20A1">
            <w:pPr>
              <w:pStyle w:val="INDICATORTEXT"/>
              <w:cnfStyle w:val="000000100000" w:firstRow="0" w:lastRow="0" w:firstColumn="0" w:lastColumn="0" w:oddVBand="0" w:evenVBand="0" w:oddHBand="1" w:evenHBand="0" w:firstRowFirstColumn="0" w:firstRowLastColumn="0" w:lastRowFirstColumn="0" w:lastRowLastColumn="0"/>
              <w:rPr>
                <w:highlight w:val="green"/>
              </w:rPr>
            </w:pPr>
            <w:r>
              <w:t>Request information on</w:t>
            </w:r>
            <w:r w:rsidRPr="00811910">
              <w:t xml:space="preserve"> whether </w:t>
            </w:r>
            <w:r>
              <w:t>your manager’s</w:t>
            </w:r>
            <w:r w:rsidRPr="00811910">
              <w:t xml:space="preserve"> approach to ESG issues has impacted financial performance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1C4756" w14:textId="4D18B1DA" w:rsidR="000A05B5" w:rsidRPr="00112413" w:rsidRDefault="000A05B5">
            <w:pPr>
              <w:pStyle w:val="INDICATORTEXT"/>
              <w:jc w:val="center"/>
              <w:cnfStyle w:val="000000100000" w:firstRow="0" w:lastRow="0" w:firstColumn="0" w:lastColumn="0" w:oddVBand="0" w:evenVBand="0" w:oddHBand="1" w:evenHBand="0" w:firstRowFirstColumn="0" w:firstRowLastColumn="0" w:lastRowFirstColumn="0" w:lastRowLastColumn="0"/>
            </w:pPr>
            <w:r w:rsidRPr="00726CC5">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E96217" w14:textId="476BD123" w:rsidR="000A05B5" w:rsidRPr="0042063C" w:rsidRDefault="000A05B5">
            <w:pPr>
              <w:pStyle w:val="INDICATORTEXT"/>
              <w:jc w:val="center"/>
              <w:cnfStyle w:val="000000100000" w:firstRow="0" w:lastRow="0" w:firstColumn="0" w:lastColumn="0" w:oddVBand="0" w:evenVBand="0" w:oddHBand="1" w:evenHBand="0" w:firstRowFirstColumn="0" w:firstRowLastColumn="0" w:lastRowFirstColumn="0" w:lastRowLastColumn="0"/>
            </w:pPr>
            <w:r w:rsidRPr="00726CC5">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6500DF" w14:textId="0E42F67F" w:rsidR="000A05B5" w:rsidRPr="0042063C" w:rsidRDefault="000A05B5">
            <w:pPr>
              <w:pStyle w:val="INDICATORTEXT"/>
              <w:jc w:val="center"/>
              <w:cnfStyle w:val="000000100000" w:firstRow="0" w:lastRow="0" w:firstColumn="0" w:lastColumn="0" w:oddVBand="0" w:evenVBand="0" w:oddHBand="1" w:evenHBand="0" w:firstRowFirstColumn="0" w:firstRowLastColumn="0" w:lastRowFirstColumn="0" w:lastRowLastColumn="0"/>
            </w:pPr>
            <w:r w:rsidRPr="00726CC5">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DF2FDF" w14:textId="724EA570" w:rsidR="000A05B5" w:rsidRPr="0042063C" w:rsidRDefault="000A05B5">
            <w:pPr>
              <w:pStyle w:val="INDICATORTEXT"/>
              <w:jc w:val="center"/>
              <w:cnfStyle w:val="000000100000" w:firstRow="0" w:lastRow="0" w:firstColumn="0" w:lastColumn="0" w:oddVBand="0" w:evenVBand="0" w:oddHBand="1" w:evenHBand="0" w:firstRowFirstColumn="0" w:firstRowLastColumn="0" w:lastRowFirstColumn="0" w:lastRowLastColumn="0"/>
            </w:pPr>
            <w:r w:rsidRPr="00726CC5">
              <w:sym w:font="Wingdings" w:char="F071"/>
            </w:r>
          </w:p>
        </w:tc>
      </w:tr>
      <w:tr w:rsidR="004545CA" w14:paraId="008F5DA5" w14:textId="77777777" w:rsidTr="00AF30A2">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6C19CB44" w14:textId="77777777" w:rsidR="00AF30A2" w:rsidRDefault="00AF30A2" w:rsidP="00AF30A2">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97E9EA" w14:textId="711A9F01" w:rsidR="00AF30A2" w:rsidRPr="005E51F7" w:rsidRDefault="00DC20A1">
            <w:pPr>
              <w:pStyle w:val="INDICATORTEXT"/>
              <w:cnfStyle w:val="000000000000" w:firstRow="0" w:lastRow="0" w:firstColumn="0" w:lastColumn="0" w:oddVBand="0" w:evenVBand="0" w:oddHBand="0" w:evenHBand="0" w:firstRowFirstColumn="0" w:firstRowLastColumn="0" w:lastRowFirstColumn="0" w:lastRowLastColumn="0"/>
              <w:rPr>
                <w:highlight w:val="green"/>
              </w:rPr>
            </w:pPr>
            <w:r>
              <w:t>Request information on</w:t>
            </w:r>
            <w:r w:rsidRPr="00811910">
              <w:t xml:space="preserve"> whether </w:t>
            </w:r>
            <w:r>
              <w:t>your manager’s</w:t>
            </w:r>
            <w:r w:rsidRPr="00811910">
              <w:t xml:space="preserve"> approach to ESG issues </w:t>
            </w:r>
            <w:r>
              <w:t xml:space="preserve">has </w:t>
            </w:r>
            <w:r w:rsidRPr="00811910">
              <w:t>impact</w:t>
            </w:r>
            <w:r>
              <w:t>ed</w:t>
            </w:r>
            <w:r w:rsidRPr="00811910">
              <w:t xml:space="preserve"> ESG performance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F57360" w14:textId="251019D0" w:rsidR="00AF30A2" w:rsidRPr="00112413" w:rsidRDefault="00AF30A2">
            <w:pPr>
              <w:pStyle w:val="INDICATORTEXT"/>
              <w:jc w:val="center"/>
              <w:cnfStyle w:val="000000000000" w:firstRow="0" w:lastRow="0" w:firstColumn="0" w:lastColumn="0" w:oddVBand="0" w:evenVBand="0" w:oddHBand="0" w:evenHBand="0" w:firstRowFirstColumn="0" w:firstRowLastColumn="0" w:lastRowFirstColumn="0" w:lastRowLastColumn="0"/>
            </w:pPr>
            <w:r w:rsidRPr="00943AB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57FAA5" w14:textId="75BB05B8" w:rsidR="00AF30A2" w:rsidRPr="0042063C" w:rsidRDefault="00AF30A2">
            <w:pPr>
              <w:pStyle w:val="INDICATORTEXT"/>
              <w:jc w:val="center"/>
              <w:cnfStyle w:val="000000000000" w:firstRow="0" w:lastRow="0" w:firstColumn="0" w:lastColumn="0" w:oddVBand="0" w:evenVBand="0" w:oddHBand="0" w:evenHBand="0" w:firstRowFirstColumn="0" w:firstRowLastColumn="0" w:lastRowFirstColumn="0" w:lastRowLastColumn="0"/>
            </w:pPr>
            <w:r w:rsidRPr="00943AB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3784CE" w14:textId="22D756C9" w:rsidR="00AF30A2" w:rsidRPr="0042063C" w:rsidRDefault="00AF30A2">
            <w:pPr>
              <w:pStyle w:val="INDICATORTEXT"/>
              <w:jc w:val="center"/>
              <w:cnfStyle w:val="000000000000" w:firstRow="0" w:lastRow="0" w:firstColumn="0" w:lastColumn="0" w:oddVBand="0" w:evenVBand="0" w:oddHBand="0" w:evenHBand="0" w:firstRowFirstColumn="0" w:firstRowLastColumn="0" w:lastRowFirstColumn="0" w:lastRowLastColumn="0"/>
            </w:pPr>
            <w:r w:rsidRPr="00943AB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3EE85C9" w14:textId="3A292913" w:rsidR="00AF30A2" w:rsidRDefault="00AF30A2">
            <w:pPr>
              <w:pStyle w:val="INDICATORTEXT"/>
              <w:jc w:val="center"/>
              <w:cnfStyle w:val="000000000000" w:firstRow="0" w:lastRow="0" w:firstColumn="0" w:lastColumn="0" w:oddVBand="0" w:evenVBand="0" w:oddHBand="0" w:evenHBand="0" w:firstRowFirstColumn="0" w:firstRowLastColumn="0" w:lastRowFirstColumn="0" w:lastRowLastColumn="0"/>
            </w:pPr>
            <w:r w:rsidRPr="00943AB3">
              <w:sym w:font="Wingdings" w:char="F071"/>
            </w:r>
          </w:p>
        </w:tc>
      </w:tr>
      <w:tr w:rsidR="008B5DC3" w14:paraId="773CC237"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231"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32" w14:textId="77777777" w:rsidR="008B5DC3" w:rsidRPr="00166920" w:rsidRDefault="008B5DC3" w:rsidP="008B5DC3">
            <w:pPr>
              <w:pStyle w:val="INDICATORTEXT"/>
              <w:cnfStyle w:val="000000100000" w:firstRow="0" w:lastRow="0" w:firstColumn="0" w:lastColumn="0" w:oddVBand="0" w:evenVBand="0" w:oddHBand="1" w:evenHBand="0" w:firstRowFirstColumn="0" w:firstRowLastColumn="0" w:lastRowFirstColumn="0" w:lastRowLastColumn="0"/>
            </w:pPr>
            <w:r>
              <w:t>Other general aspects of your monitoring, specify_______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33" w14:textId="77777777" w:rsidR="008B5DC3" w:rsidRPr="00112413"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34"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35"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36"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8B5DC3" w14:paraId="773CC23A" w14:textId="77777777" w:rsidTr="00A451E5">
        <w:trPr>
          <w:trHeight w:val="311"/>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238" w14:textId="77777777" w:rsidR="008B5DC3" w:rsidRDefault="008B5DC3" w:rsidP="008A23A7">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C239" w14:textId="77777777" w:rsidR="008B5DC3" w:rsidRPr="00FC1F8D" w:rsidRDefault="008B5DC3" w:rsidP="008A23A7">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sidRPr="004F299E">
              <w:rPr>
                <w:b/>
                <w:i/>
              </w:rPr>
              <w:t>Investment selection (pre-investment) of underlying holding</w:t>
            </w:r>
          </w:p>
        </w:tc>
      </w:tr>
      <w:tr w:rsidR="008B5DC3" w14:paraId="773CC241"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23B"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3C" w14:textId="77777777" w:rsidR="008B5DC3" w:rsidRPr="0042063C" w:rsidRDefault="008B5DC3" w:rsidP="008B5DC3">
            <w:pPr>
              <w:pStyle w:val="INDICATORTEXT"/>
              <w:cnfStyle w:val="000000100000" w:firstRow="0" w:lastRow="0" w:firstColumn="0" w:lastColumn="0" w:oddVBand="0" w:evenVBand="0" w:oddHBand="1" w:evenHBand="0" w:firstRowFirstColumn="0" w:firstRowLastColumn="0" w:lastRowFirstColumn="0" w:lastRowLastColumn="0"/>
            </w:pPr>
            <w:r>
              <w:t>Discuss h</w:t>
            </w:r>
            <w:r w:rsidRPr="0042063C">
              <w:t xml:space="preserve">ow the analysis of ESG </w:t>
            </w:r>
            <w:r>
              <w:t>issues</w:t>
            </w:r>
            <w:r w:rsidRPr="0042063C">
              <w:t xml:space="preserve"> affect</w:t>
            </w:r>
            <w:r>
              <w:t>ed</w:t>
            </w:r>
            <w:r w:rsidRPr="0042063C">
              <w:t xml:space="preserve"> investment decisions</w:t>
            </w:r>
            <w:r>
              <w:t xml:space="preserve"> during the reporting period</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3D" w14:textId="77777777" w:rsidR="008B5DC3" w:rsidRPr="00112413"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3E"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3F"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40"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8B5DC3" w14:paraId="773CC248"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vAlign w:val="top"/>
          </w:tcPr>
          <w:p w14:paraId="773CC242"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43" w14:textId="77777777" w:rsidR="008B5DC3" w:rsidRPr="00166920" w:rsidRDefault="008B5DC3" w:rsidP="008B5DC3">
            <w:pPr>
              <w:pStyle w:val="INDICATORTEXT"/>
              <w:cnfStyle w:val="000000000000" w:firstRow="0" w:lastRow="0" w:firstColumn="0" w:lastColumn="0" w:oddVBand="0" w:evenVBand="0" w:oddHBand="0" w:evenHBand="0" w:firstRowFirstColumn="0" w:firstRowLastColumn="0" w:lastRowFirstColumn="0" w:lastRowLastColumn="0"/>
            </w:pPr>
            <w:r w:rsidRPr="0042063C">
              <w:t>Other</w:t>
            </w:r>
            <w:r>
              <w:t xml:space="preserve"> ways ESG issues are incorporated in the pre-investment process, specify_______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44" w14:textId="77777777" w:rsidR="008B5DC3" w:rsidRPr="0011241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45"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46" w14:textId="77777777" w:rsidR="008B5DC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47" w14:textId="77777777" w:rsidR="008B5DC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8B5DC3" w14:paraId="773CC24B" w14:textId="77777777" w:rsidTr="00A451E5">
        <w:trPr>
          <w:cnfStyle w:val="000000100000" w:firstRow="0" w:lastRow="0" w:firstColumn="0" w:lastColumn="0" w:oddVBand="0" w:evenVBand="0" w:oddHBand="1"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249" w14:textId="77777777" w:rsidR="008B5DC3" w:rsidRDefault="008B5DC3" w:rsidP="008A23A7">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73CC24A" w14:textId="77777777" w:rsidR="008B5DC3" w:rsidRPr="002D3AD9" w:rsidRDefault="008B5DC3" w:rsidP="008A23A7">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4F299E">
              <w:rPr>
                <w:b/>
                <w:i/>
              </w:rPr>
              <w:t>Investment monitoring (post-investment) of underlying holding</w:t>
            </w:r>
          </w:p>
        </w:tc>
      </w:tr>
      <w:tr w:rsidR="008B5DC3" w14:paraId="773CC252"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24C"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4D" w14:textId="77777777" w:rsidR="008B5DC3" w:rsidRPr="0042063C" w:rsidRDefault="008B5DC3" w:rsidP="006368FB">
            <w:pPr>
              <w:pStyle w:val="INDICATORTEXT"/>
              <w:cnfStyle w:val="000000000000" w:firstRow="0" w:lastRow="0" w:firstColumn="0" w:lastColumn="0" w:oddVBand="0" w:evenVBand="0" w:oddHBand="0" w:evenHBand="0" w:firstRowFirstColumn="0" w:firstRowLastColumn="0" w:lastRowFirstColumn="0" w:lastRowLastColumn="0"/>
            </w:pPr>
            <w:r>
              <w:t xml:space="preserve">Request reports on the ESG characteristics </w:t>
            </w:r>
            <w:r w:rsidRPr="0042063C">
              <w:t>of the manager’s underlying holdings</w:t>
            </w:r>
            <w:r>
              <w:t xml:space="preserve"> and discuss </w:t>
            </w:r>
            <w:r w:rsidRPr="00CD0CFA">
              <w:t>related developments</w:t>
            </w:r>
            <w:r>
              <w:t xml:space="preserve"> </w:t>
            </w:r>
            <w:r w:rsidRPr="00CD0CFA">
              <w:t>that may impact holdings in the fund</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4E" w14:textId="77777777" w:rsidR="008B5DC3" w:rsidRPr="0011241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4F"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50" w14:textId="77777777" w:rsidR="008B5DC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51" w14:textId="77777777" w:rsidR="008B5DC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8B5DC3" w14:paraId="773CC259" w14:textId="77777777" w:rsidTr="00B7446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253"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54" w14:textId="77777777" w:rsidR="008B5DC3" w:rsidRPr="0042063C" w:rsidRDefault="008B5DC3" w:rsidP="008B5DC3">
            <w:pPr>
              <w:pStyle w:val="INDICATORTEXT"/>
              <w:cnfStyle w:val="000000100000" w:firstRow="0" w:lastRow="0" w:firstColumn="0" w:lastColumn="0" w:oddVBand="0" w:evenVBand="0" w:oddHBand="1" w:evenHBand="0" w:firstRowFirstColumn="0" w:firstRowLastColumn="0" w:lastRowFirstColumn="0" w:lastRowLastColumn="0"/>
            </w:pPr>
            <w:r>
              <w:t xml:space="preserve">Request examples </w:t>
            </w:r>
            <w:r w:rsidRPr="0042063C">
              <w:t xml:space="preserve">of </w:t>
            </w:r>
            <w:r>
              <w:t xml:space="preserve">ESG issues identified within the portfolio and action taken in response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55" w14:textId="77777777" w:rsidR="008B5DC3" w:rsidRPr="00112413"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56"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57" w14:textId="77777777" w:rsidR="008B5DC3"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58" w14:textId="77777777" w:rsidR="008B5DC3"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8B5DC3" w14:paraId="773CC260" w14:textId="77777777" w:rsidTr="00B7446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25A"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5B" w14:textId="77777777" w:rsidR="008B5DC3" w:rsidRPr="0042063C" w:rsidRDefault="008B5DC3" w:rsidP="008B5DC3">
            <w:pPr>
              <w:pStyle w:val="INDICATORTEXT"/>
              <w:cnfStyle w:val="000000000000" w:firstRow="0" w:lastRow="0" w:firstColumn="0" w:lastColumn="0" w:oddVBand="0" w:evenVBand="0" w:oddHBand="0" w:evenHBand="0" w:firstRowFirstColumn="0" w:firstRowLastColumn="0" w:lastRowFirstColumn="0" w:lastRowLastColumn="0"/>
            </w:pPr>
            <w:r>
              <w:t>Request d</w:t>
            </w:r>
            <w:r w:rsidRPr="0042063C">
              <w:t xml:space="preserve">etails of how ESG factors were considered when preparing </w:t>
            </w:r>
            <w:r>
              <w:t xml:space="preserve">to </w:t>
            </w:r>
            <w:r w:rsidRPr="0042063C">
              <w:t>exit from investments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5C" w14:textId="77777777" w:rsidR="008B5DC3" w:rsidRPr="0011241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5D"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5E" w14:textId="77777777" w:rsidR="008B5DC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5F" w14:textId="77777777" w:rsidR="008B5DC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8B5DC3" w14:paraId="773CC267" w14:textId="77777777" w:rsidTr="008B5DC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261"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62" w14:textId="77777777" w:rsidR="008B5DC3" w:rsidRDefault="008B5DC3" w:rsidP="008B5DC3">
            <w:pPr>
              <w:pStyle w:val="INDICATORTEXT"/>
              <w:cnfStyle w:val="000000100000" w:firstRow="0" w:lastRow="0" w:firstColumn="0" w:lastColumn="0" w:oddVBand="0" w:evenVBand="0" w:oddHBand="1" w:evenHBand="0" w:firstRowFirstColumn="0" w:firstRowLastColumn="0" w:lastRowFirstColumn="0" w:lastRowLastColumn="0"/>
            </w:pPr>
            <w:r w:rsidRPr="0042063C">
              <w:t>Other</w:t>
            </w:r>
            <w:r>
              <w:t xml:space="preserve"> ways ESG issues are monitored in the post-investment process, specify_______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63" w14:textId="77777777" w:rsidR="008B5DC3" w:rsidRPr="00112413"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64" w14:textId="77777777" w:rsidR="008B5DC3" w:rsidRPr="0042063C"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65" w14:textId="77777777" w:rsidR="008B5DC3"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266" w14:textId="77777777" w:rsidR="008B5DC3" w:rsidRDefault="008B5DC3" w:rsidP="00B74465">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8B5DC3" w14:paraId="773CC26E" w14:textId="77777777" w:rsidTr="008B5DC3">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vAlign w:val="top"/>
          </w:tcPr>
          <w:p w14:paraId="773CC268"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73CC269" w14:textId="77777777" w:rsidR="008B5DC3" w:rsidRPr="00B72764" w:rsidRDefault="008B5DC3" w:rsidP="008B5DC3">
            <w:pPr>
              <w:pStyle w:val="INDICATORTEXT"/>
              <w:cnfStyle w:val="000000000000" w:firstRow="0" w:lastRow="0" w:firstColumn="0" w:lastColumn="0" w:oddVBand="0" w:evenVBand="0" w:oddHBand="0" w:evenHBand="0" w:firstRowFirstColumn="0" w:firstRowLastColumn="0" w:lastRowFirstColumn="0" w:lastRowLastColumn="0"/>
            </w:pPr>
            <w:r w:rsidRPr="00B72764">
              <w:t>None of the above</w:t>
            </w:r>
          </w:p>
        </w:tc>
        <w:tc>
          <w:tcPr>
            <w:tcW w:w="85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73CC26A" w14:textId="77777777" w:rsidR="008B5DC3" w:rsidRPr="0011241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73CC26B"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73CC26C" w14:textId="77777777" w:rsidR="008B5DC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773CC26D" w14:textId="77777777" w:rsidR="008B5DC3"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A451E5" w14:paraId="773CC272" w14:textId="77777777" w:rsidTr="00AB451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vAlign w:val="top"/>
          </w:tcPr>
          <w:p w14:paraId="773CC26F" w14:textId="77777777" w:rsidR="00A451E5" w:rsidRPr="00AE100E" w:rsidRDefault="00A451E5" w:rsidP="00AB451F">
            <w:pPr>
              <w:pStyle w:val="INDICATORNUMBER"/>
              <w:rPr>
                <w:rStyle w:val="IntenseEmphasis"/>
                <w:b/>
                <w:bCs w:val="0"/>
                <w:i w:val="0"/>
                <w:iCs w:val="0"/>
                <w:color w:val="595959"/>
              </w:rPr>
            </w:pPr>
            <w:r>
              <w:rPr>
                <w:rStyle w:val="IntenseEmphasis"/>
                <w:b/>
                <w:bCs w:val="0"/>
                <w:i w:val="0"/>
                <w:iCs w:val="0"/>
                <w:color w:val="595959"/>
              </w:rPr>
              <w:t>SAM 12.2</w:t>
            </w:r>
          </w:p>
        </w:tc>
        <w:tc>
          <w:tcPr>
            <w:tcW w:w="8129" w:type="dxa"/>
            <w:gridSpan w:val="5"/>
            <w:tcBorders>
              <w:top w:val="single" w:sz="4" w:space="0" w:color="0070C0"/>
              <w:right w:val="single" w:sz="4" w:space="0" w:color="0070C0"/>
            </w:tcBorders>
            <w:shd w:val="clear" w:color="auto" w:fill="DAEEF3" w:themeFill="accent5" w:themeFillTint="33"/>
          </w:tcPr>
          <w:p w14:paraId="773CC270" w14:textId="77777777" w:rsidR="00A451E5" w:rsidRPr="00247346" w:rsidRDefault="00A451E5" w:rsidP="00A451E5">
            <w:pPr>
              <w:pStyle w:val="INDICATORTEXT"/>
              <w:cnfStyle w:val="000000100000" w:firstRow="0" w:lastRow="0" w:firstColumn="0" w:lastColumn="0" w:oddVBand="0" w:evenVBand="0" w:oddHBand="1" w:evenHBand="0" w:firstRowFirstColumn="0" w:firstRowLastColumn="0" w:lastRowFirstColumn="0" w:lastRowLastColumn="0"/>
            </w:pPr>
            <w:r w:rsidRPr="002D7D69">
              <w:t xml:space="preserve">Provide any additional </w:t>
            </w:r>
            <w:r w:rsidR="005F516F">
              <w:t>information</w:t>
            </w:r>
            <w:r w:rsidR="005F516F" w:rsidRPr="002D7D69">
              <w:t xml:space="preserve"> </w:t>
            </w:r>
            <w:r w:rsidRPr="002D7D69">
              <w:t xml:space="preserve">relevant to your organisation's </w:t>
            </w:r>
            <w:r w:rsidRPr="00A451E5">
              <w:t xml:space="preserve">dialogue and monitoring </w:t>
            </w:r>
            <w:r>
              <w:t>of</w:t>
            </w:r>
            <w:r w:rsidRPr="00A451E5">
              <w:t xml:space="preserve"> external manager</w:t>
            </w:r>
            <w:r>
              <w:t>s</w:t>
            </w:r>
            <w:r w:rsidRPr="002D7D69">
              <w:t>.</w:t>
            </w:r>
          </w:p>
          <w:p w14:paraId="773CC271" w14:textId="77777777" w:rsidR="00A451E5" w:rsidRPr="005B4C52" w:rsidRDefault="00A451E5" w:rsidP="00AB451F">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451E5" w14:paraId="773CC275" w14:textId="77777777" w:rsidTr="00AB451F">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vAlign w:val="top"/>
          </w:tcPr>
          <w:p w14:paraId="773CC273" w14:textId="77777777" w:rsidR="00A451E5" w:rsidRDefault="00A451E5" w:rsidP="00AB451F">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773CC274" w14:textId="77777777" w:rsidR="00A451E5" w:rsidRDefault="00A451E5" w:rsidP="00AB451F">
            <w:pPr>
              <w:pStyle w:val="INDICATORTEXT"/>
              <w:cnfStyle w:val="000000000000" w:firstRow="0" w:lastRow="0" w:firstColumn="0" w:lastColumn="0" w:oddVBand="0" w:evenVBand="0" w:oddHBand="0" w:evenHBand="0" w:firstRowFirstColumn="0" w:firstRowLastColumn="0" w:lastRowFirstColumn="0" w:lastRowLastColumn="0"/>
            </w:pPr>
          </w:p>
        </w:tc>
      </w:tr>
    </w:tbl>
    <w:p w14:paraId="773CC276" w14:textId="77777777" w:rsidR="008B5DC3" w:rsidRDefault="008B5DC3" w:rsidP="008B5DC3">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B5DC3" w14:paraId="773CC279" w14:textId="77777777" w:rsidTr="00B7446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C277" w14:textId="77777777" w:rsidR="008B5DC3" w:rsidRPr="00DC20FA" w:rsidRDefault="008B5DC3"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1</w:t>
            </w:r>
            <w:r w:rsidR="00DC4C19">
              <w:rPr>
                <w:rStyle w:val="IntenseEmphasis"/>
                <w:b w:val="0"/>
                <w:i w:val="0"/>
                <w:color w:val="FFFFFF" w:themeColor="background1"/>
              </w:rPr>
              <w:t>2</w:t>
            </w:r>
          </w:p>
        </w:tc>
        <w:tc>
          <w:tcPr>
            <w:tcW w:w="8075" w:type="dxa"/>
          </w:tcPr>
          <w:p w14:paraId="773CC278" w14:textId="77777777" w:rsidR="008B5DC3" w:rsidRPr="00DC20FA" w:rsidRDefault="008B5DC3"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B5DC3" w:rsidRPr="00D5451C" w14:paraId="773CC27C"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27A" w14:textId="77777777" w:rsidR="008B5DC3" w:rsidRPr="000D72DF" w:rsidRDefault="008B5DC3" w:rsidP="00B74465">
            <w:pPr>
              <w:pStyle w:val="INDICATORNUMBER"/>
              <w:rPr>
                <w:rStyle w:val="IntenseEmphasis"/>
                <w:b/>
                <w:bCs w:val="0"/>
                <w:i w:val="0"/>
                <w:iCs w:val="0"/>
              </w:rPr>
            </w:pPr>
            <w:r>
              <w:rPr>
                <w:rStyle w:val="IntenseEmphasis"/>
                <w:b/>
                <w:bCs w:val="0"/>
                <w:i w:val="0"/>
                <w:iCs w:val="0"/>
                <w:color w:val="595959"/>
              </w:rPr>
              <w:t>SAM 1</w:t>
            </w:r>
            <w:r w:rsidR="00DC4C19">
              <w:rPr>
                <w:rStyle w:val="IntenseEmphasis"/>
                <w:b/>
                <w:bCs w:val="0"/>
                <w:i w:val="0"/>
                <w:iCs w:val="0"/>
                <w:color w:val="595959"/>
              </w:rPr>
              <w:t>2.1</w:t>
            </w:r>
          </w:p>
        </w:tc>
        <w:tc>
          <w:tcPr>
            <w:tcW w:w="8075" w:type="dxa"/>
          </w:tcPr>
          <w:p w14:paraId="21563592" w14:textId="77777777" w:rsidR="008B5DC3" w:rsidRDefault="00DC4C19"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DC4C19">
              <w:t>ESG disclosure during life of fund - including incident reporting and explanation of how incidents have been managed.</w:t>
            </w:r>
          </w:p>
          <w:p w14:paraId="5A94CE39" w14:textId="4A6F2DB5" w:rsidR="0081560F" w:rsidRPr="005E51F7" w:rsidRDefault="0081560F">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5E51F7">
              <w:rPr>
                <w:b/>
              </w:rPr>
              <w:t xml:space="preserve">Reporting on ESG impacts on financial performance or ESG performance </w:t>
            </w:r>
          </w:p>
          <w:p w14:paraId="773CC27B" w14:textId="3A930994" w:rsidR="0081560F" w:rsidRPr="005E51F7" w:rsidRDefault="0081560F" w:rsidP="005E51F7">
            <w:pPr>
              <w:spacing w:before="80" w:after="12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010B2F">
              <w:rPr>
                <w:color w:val="595959"/>
                <w:sz w:val="18"/>
              </w:rPr>
              <w:t>These options aim to capture whether you require your external manager to measure impact, positive or negative, of incorporating ESG issues into investment decision making.</w:t>
            </w:r>
            <w:r w:rsidR="00C67E04">
              <w:rPr>
                <w:color w:val="595959"/>
                <w:sz w:val="18"/>
              </w:rPr>
              <w:t xml:space="preserve"> </w:t>
            </w:r>
          </w:p>
        </w:tc>
      </w:tr>
      <w:tr w:rsidR="009B48F2" w:rsidRPr="00D5451C" w14:paraId="773CC27E" w14:textId="77777777" w:rsidTr="00C659E7">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773CC27D" w14:textId="77777777" w:rsidR="009B48F2" w:rsidRPr="00802299" w:rsidRDefault="009B48F2" w:rsidP="00B74465">
            <w:pPr>
              <w:pStyle w:val="INDICATORTEXT"/>
              <w:jc w:val="both"/>
              <w:rPr>
                <w:b/>
              </w:rPr>
            </w:pPr>
            <w:r w:rsidRPr="00802299">
              <w:rPr>
                <w:b/>
              </w:rPr>
              <w:t>LOGIC</w:t>
            </w:r>
          </w:p>
        </w:tc>
      </w:tr>
      <w:tr w:rsidR="009B48F2" w:rsidRPr="00D5451C" w14:paraId="773CC281"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27F" w14:textId="77777777" w:rsidR="009B48F2" w:rsidRDefault="009B48F2" w:rsidP="00B74465">
            <w:pPr>
              <w:pStyle w:val="INDICATORNUMBER"/>
              <w:rPr>
                <w:rStyle w:val="IntenseEmphasis"/>
                <w:b/>
                <w:bCs w:val="0"/>
                <w:i w:val="0"/>
                <w:iCs w:val="0"/>
                <w:color w:val="595959"/>
              </w:rPr>
            </w:pPr>
            <w:r>
              <w:rPr>
                <w:rStyle w:val="IntenseEmphasis"/>
                <w:b/>
                <w:i w:val="0"/>
                <w:color w:val="595959"/>
              </w:rPr>
              <w:t>SAM 12</w:t>
            </w:r>
          </w:p>
        </w:tc>
        <w:tc>
          <w:tcPr>
            <w:tcW w:w="8075" w:type="dxa"/>
          </w:tcPr>
          <w:p w14:paraId="773CC280" w14:textId="77777777" w:rsidR="009B48F2" w:rsidRPr="00DC4C19" w:rsidRDefault="009B48F2">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w:t>
            </w:r>
            <w:r w:rsidRPr="00DA62C4">
              <w:t>indicator will</w:t>
            </w:r>
            <w:r w:rsidRPr="009C4EDF">
              <w:t xml:space="preserve"> be applicable if you report </w:t>
            </w:r>
            <w:r>
              <w:t>‘Monitoring’</w:t>
            </w:r>
            <w:r w:rsidRPr="009C4EDF">
              <w:t xml:space="preserve"> for the relevant asset class</w:t>
            </w:r>
            <w:r>
              <w:t>(es)</w:t>
            </w:r>
            <w:r w:rsidRPr="009C4EDF">
              <w:t xml:space="preserve"> in </w:t>
            </w:r>
            <w:r>
              <w:t>[</w:t>
            </w:r>
            <w:r w:rsidRPr="009C4EDF">
              <w:t>03</w:t>
            </w:r>
            <w:r>
              <w:t>]</w:t>
            </w:r>
            <w:r w:rsidRPr="009C4EDF">
              <w:t>.</w:t>
            </w:r>
          </w:p>
        </w:tc>
      </w:tr>
      <w:tr w:rsidR="008B5DC3" w:rsidRPr="00D5451C" w14:paraId="773CC283"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73CC282" w14:textId="77777777" w:rsidR="008B5DC3" w:rsidRPr="00A62DF0" w:rsidRDefault="008B5DC3" w:rsidP="00B74465">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8B5DC3" w:rsidRPr="00D5451C" w14:paraId="773CC287"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773CC284" w14:textId="77777777" w:rsidR="008B5DC3" w:rsidRPr="00A62DF0" w:rsidRDefault="008B5DC3" w:rsidP="00B74465">
            <w:pPr>
              <w:pStyle w:val="INDICATORNUMBER"/>
              <w:rPr>
                <w:rStyle w:val="IntenseEmphasis"/>
                <w:b/>
                <w:i w:val="0"/>
                <w:color w:val="595959"/>
              </w:rPr>
            </w:pPr>
            <w:r>
              <w:rPr>
                <w:rStyle w:val="IntenseEmphasis"/>
                <w:b/>
                <w:i w:val="0"/>
                <w:color w:val="595959"/>
              </w:rPr>
              <w:t>SAM 1</w:t>
            </w:r>
            <w:r w:rsidR="00DC4C19">
              <w:rPr>
                <w:rStyle w:val="IntenseEmphasis"/>
                <w:b/>
                <w:i w:val="0"/>
                <w:color w:val="595959"/>
              </w:rPr>
              <w:t>2</w:t>
            </w:r>
          </w:p>
        </w:tc>
        <w:tc>
          <w:tcPr>
            <w:tcW w:w="8075" w:type="dxa"/>
            <w:tcBorders>
              <w:top w:val="single" w:sz="4" w:space="0" w:color="A6A6A6" w:themeColor="background1" w:themeShade="A6"/>
              <w:bottom w:val="single" w:sz="4" w:space="0" w:color="0082C8"/>
            </w:tcBorders>
          </w:tcPr>
          <w:p w14:paraId="773CC285" w14:textId="77777777" w:rsidR="008B5DC3" w:rsidRPr="00A451E5" w:rsidRDefault="008B5DC3"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451E5">
              <w:rPr>
                <w:szCs w:val="18"/>
              </w:rPr>
              <w:t xml:space="preserve">Maximum score: Nine </w:t>
            </w:r>
            <w:r w:rsidRPr="00A451E5">
              <w:rPr>
                <w:szCs w:val="18"/>
              </w:rPr>
              <w:sym w:font="Wingdings" w:char="F0AB"/>
            </w:r>
            <w:r w:rsidRPr="00A451E5">
              <w:rPr>
                <w:szCs w:val="18"/>
              </w:rPr>
              <w:t xml:space="preserve"> per asset class</w:t>
            </w:r>
          </w:p>
          <w:p w14:paraId="6486E58D" w14:textId="77777777" w:rsidR="008B5DC3" w:rsidRDefault="008B5DC3" w:rsidP="00FF2FF7">
            <w:pPr>
              <w:pStyle w:val="INDICATORTEXT"/>
              <w:jc w:val="both"/>
              <w:cnfStyle w:val="000000000000" w:firstRow="0" w:lastRow="0" w:firstColumn="0" w:lastColumn="0" w:oddVBand="0" w:evenVBand="0" w:oddHBand="0" w:evenHBand="0" w:firstRowFirstColumn="0" w:firstRowLastColumn="0" w:lastRowFirstColumn="0" w:lastRowLastColumn="0"/>
            </w:pPr>
            <w:r w:rsidRPr="00A451E5">
              <w:rPr>
                <w:szCs w:val="18"/>
              </w:rPr>
              <w:t xml:space="preserve">The assessment of this indicator is based on your responses to </w:t>
            </w:r>
            <w:r w:rsidR="00A451E5">
              <w:rPr>
                <w:szCs w:val="18"/>
              </w:rPr>
              <w:t>[</w:t>
            </w:r>
            <w:r w:rsidR="00DC4C19" w:rsidRPr="00A451E5">
              <w:rPr>
                <w:szCs w:val="18"/>
              </w:rPr>
              <w:t>12</w:t>
            </w:r>
            <w:r w:rsidRPr="00A451E5">
              <w:rPr>
                <w:szCs w:val="18"/>
              </w:rPr>
              <w:t>.1</w:t>
            </w:r>
            <w:r w:rsidR="00A451E5">
              <w:rPr>
                <w:szCs w:val="18"/>
              </w:rPr>
              <w:t>]</w:t>
            </w:r>
            <w:r w:rsidRPr="00A451E5">
              <w:rPr>
                <w:szCs w:val="18"/>
              </w:rPr>
              <w:t>.</w:t>
            </w:r>
            <w:r w:rsidR="008F3907">
              <w:rPr>
                <w:szCs w:val="18"/>
              </w:rPr>
              <w:t xml:space="preserve"> </w:t>
            </w:r>
            <w:r w:rsidR="00A7225D">
              <w:rPr>
                <w:szCs w:val="18"/>
              </w:rPr>
              <w:t>T</w:t>
            </w:r>
            <w:r w:rsidR="008F3907">
              <w:rPr>
                <w:szCs w:val="18"/>
              </w:rPr>
              <w:t>he ‘general section’ is appli</w:t>
            </w:r>
            <w:r w:rsidR="00FF2FF7">
              <w:rPr>
                <w:szCs w:val="18"/>
              </w:rPr>
              <w:t xml:space="preserve">cable to everyone and is worth three </w:t>
            </w:r>
            <w:r w:rsidR="008F3907" w:rsidRPr="009C4EDF">
              <w:sym w:font="Wingdings" w:char="F0AB"/>
            </w:r>
            <w:r w:rsidR="008F3907">
              <w:t xml:space="preserve"> as part of your ‘core’ assessment. The ‘investment selection’ and ‘investment monitoring’ sections will each be worth </w:t>
            </w:r>
            <w:r w:rsidR="00FF2FF7">
              <w:t xml:space="preserve">three </w:t>
            </w:r>
            <w:r w:rsidR="008F3907" w:rsidRPr="009C4EDF">
              <w:sym w:font="Wingdings" w:char="F0AB"/>
            </w:r>
            <w:r w:rsidR="008F3907">
              <w:t xml:space="preserve"> as part of your ‘additional’ </w:t>
            </w:r>
            <w:r w:rsidR="00F8158A">
              <w:t>assessed indicators</w:t>
            </w:r>
            <w:r w:rsidR="008F3907">
              <w:t>.</w:t>
            </w:r>
          </w:p>
          <w:p w14:paraId="773CC286" w14:textId="262130C9" w:rsidR="000B142C" w:rsidRPr="00A62DF0" w:rsidRDefault="000B142C" w:rsidP="00FF2FF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 xml:space="preserve">‘Other, specify’ options will be included in the score as long as an explanation has been provided in the appropriate text field. If the explanation is left blank, no points will be awarded.  </w:t>
            </w:r>
          </w:p>
        </w:tc>
      </w:tr>
    </w:tbl>
    <w:p w14:paraId="773CC288" w14:textId="77777777" w:rsidR="008B5DC3" w:rsidRDefault="008B5DC3" w:rsidP="008B5DC3">
      <w:pPr>
        <w:widowControl/>
        <w:autoSpaceDE/>
        <w:autoSpaceDN/>
        <w:adjustRightInd/>
        <w:spacing w:before="0" w:after="0" w:line="240" w:lineRule="auto"/>
        <w:rPr>
          <w:rFonts w:eastAsia="Times New Roman"/>
          <w:b/>
          <w:color w:val="595959"/>
          <w:sz w:val="18"/>
          <w:szCs w:val="18"/>
        </w:rPr>
      </w:pPr>
    </w:p>
    <w:p w14:paraId="773CC289" w14:textId="77777777" w:rsidR="00791F29" w:rsidRDefault="00791F29">
      <w:pPr>
        <w:widowControl/>
        <w:autoSpaceDE/>
        <w:autoSpaceDN/>
        <w:adjustRightInd/>
        <w:spacing w:before="0" w:after="0" w:line="240" w:lineRule="auto"/>
      </w:pPr>
    </w:p>
    <w:p w14:paraId="773CC28A" w14:textId="77777777" w:rsidR="009B48F2" w:rsidRDefault="009B48F2">
      <w:pPr>
        <w:widowControl/>
        <w:autoSpaceDE/>
        <w:autoSpaceDN/>
        <w:adjustRightInd/>
        <w:spacing w:before="0" w:after="0" w:line="240" w:lineRule="auto"/>
      </w:pPr>
    </w:p>
    <w:p w14:paraId="773CC28B" w14:textId="77777777" w:rsidR="009B48F2" w:rsidRDefault="009B48F2">
      <w:pPr>
        <w:widowControl/>
        <w:autoSpaceDE/>
        <w:autoSpaceDN/>
        <w:adjustRightInd/>
        <w:spacing w:before="0" w:after="0" w:line="240" w:lineRule="auto"/>
        <w:sectPr w:rsidR="009B48F2" w:rsidSect="009B2978">
          <w:headerReference w:type="default" r:id="rId53"/>
          <w:headerReference w:type="first" r:id="rId54"/>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791F29" w14:paraId="773CC28D" w14:textId="77777777" w:rsidTr="00B74465">
        <w:trPr>
          <w:cnfStyle w:val="100000000000" w:firstRow="1" w:lastRow="0" w:firstColumn="0" w:lastColumn="0" w:oddVBand="0" w:evenVBand="0" w:oddHBand="0" w:evenHBand="0" w:firstRowFirstColumn="0" w:firstRowLastColumn="0" w:lastRowFirstColumn="0" w:lastRowLastColumn="0"/>
        </w:trPr>
        <w:tc>
          <w:tcPr>
            <w:tcW w:w="9129" w:type="dxa"/>
          </w:tcPr>
          <w:p w14:paraId="773CC28C" w14:textId="77777777" w:rsidR="00791F29" w:rsidRDefault="00791F29" w:rsidP="00B74465">
            <w:pPr>
              <w:widowControl/>
              <w:autoSpaceDE/>
              <w:autoSpaceDN/>
              <w:adjustRightInd/>
              <w:spacing w:after="0" w:line="240" w:lineRule="auto"/>
              <w:rPr>
                <w:rStyle w:val="IntenseEmphasis"/>
                <w:b/>
                <w:bCs w:val="0"/>
                <w:i w:val="0"/>
                <w:iCs w:val="0"/>
              </w:rPr>
            </w:pPr>
            <w:r>
              <w:lastRenderedPageBreak/>
              <w:t>SECTION</w:t>
            </w:r>
          </w:p>
        </w:tc>
      </w:tr>
      <w:tr w:rsidR="00791F29" w14:paraId="773CC28F" w14:textId="77777777" w:rsidTr="00B74465">
        <w:trPr>
          <w:cnfStyle w:val="010000000000" w:firstRow="0" w:lastRow="1" w:firstColumn="0" w:lastColumn="0" w:oddVBand="0" w:evenVBand="0" w:oddHBand="0" w:evenHBand="0" w:firstRowFirstColumn="0" w:firstRowLastColumn="0" w:lastRowFirstColumn="0" w:lastRowLastColumn="0"/>
        </w:trPr>
        <w:tc>
          <w:tcPr>
            <w:tcW w:w="9129" w:type="dxa"/>
          </w:tcPr>
          <w:p w14:paraId="773CC28E" w14:textId="77777777" w:rsidR="00791F29" w:rsidRPr="00BF74E2" w:rsidRDefault="00791F29" w:rsidP="00B74465">
            <w:pPr>
              <w:pStyle w:val="Heading2"/>
              <w:outlineLvl w:val="1"/>
              <w:rPr>
                <w:rStyle w:val="IntenseEmphasis"/>
                <w:i w:val="0"/>
                <w:iCs w:val="0"/>
                <w:color w:val="008CD0"/>
              </w:rPr>
            </w:pPr>
            <w:bookmarkStart w:id="18" w:name="_Toc399945145"/>
            <w:r>
              <w:t>Other asset classes</w:t>
            </w:r>
            <w:bookmarkEnd w:id="18"/>
          </w:p>
        </w:tc>
      </w:tr>
    </w:tbl>
    <w:p w14:paraId="773CC290" w14:textId="77777777" w:rsidR="00791F29" w:rsidRDefault="00791F29" w:rsidP="00791F29">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841C4" w14:paraId="773CC295"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C291" w14:textId="77777777" w:rsidR="009841C4" w:rsidRPr="00903B63" w:rsidRDefault="009841C4" w:rsidP="00B7446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3CC292" w14:textId="77777777" w:rsidR="009841C4" w:rsidRPr="00903B63" w:rsidRDefault="009841C4"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73CC293" w14:textId="77777777" w:rsidR="009841C4" w:rsidRPr="00903B63" w:rsidRDefault="009841C4"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73CC294" w14:textId="77777777" w:rsidR="009841C4" w:rsidRPr="00903B63" w:rsidRDefault="009841C4" w:rsidP="00B74465">
            <w:pPr>
              <w:widowControl/>
              <w:autoSpaceDE/>
              <w:autoSpaceDN/>
              <w:adjustRightInd/>
              <w:spacing w:after="0" w:line="240" w:lineRule="auto"/>
              <w:rPr>
                <w:rStyle w:val="IntenseEmphasis"/>
                <w:b w:val="0"/>
                <w:bCs w:val="0"/>
                <w:iCs w:val="0"/>
                <w:color w:val="FFFFFF" w:themeColor="background1"/>
              </w:rPr>
            </w:pPr>
            <w:r w:rsidRPr="00903B63">
              <w:t>Principle</w:t>
            </w:r>
          </w:p>
        </w:tc>
      </w:tr>
      <w:tr w:rsidR="009841C4" w14:paraId="773CC29A" w14:textId="77777777" w:rsidTr="00B7446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73CC296" w14:textId="77777777" w:rsidR="009841C4" w:rsidRPr="00903B63" w:rsidRDefault="009841C4" w:rsidP="00B74465">
            <w:pPr>
              <w:pStyle w:val="SectionIndicatorHeaderText"/>
              <w:rPr>
                <w:rStyle w:val="IntenseEmphasis"/>
                <w:bCs w:val="0"/>
                <w:i w:val="0"/>
                <w:iCs w:val="0"/>
                <w:color w:val="FFFFFF" w:themeColor="background1"/>
              </w:rPr>
            </w:pPr>
            <w:r>
              <w:rPr>
                <w:rStyle w:val="IntenseEmphasis"/>
                <w:i w:val="0"/>
                <w:color w:val="FFFFFF" w:themeColor="background1"/>
              </w:rPr>
              <w:t>SAM 13</w:t>
            </w:r>
          </w:p>
        </w:tc>
        <w:tc>
          <w:tcPr>
            <w:tcW w:w="3402" w:type="dxa"/>
            <w:shd w:val="clear" w:color="auto" w:fill="888888"/>
          </w:tcPr>
          <w:p w14:paraId="773CC297" w14:textId="77777777" w:rsidR="009841C4" w:rsidRPr="00903B63" w:rsidRDefault="009841C4"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73CC298" w14:textId="77777777" w:rsidR="009841C4" w:rsidRPr="00E41723" w:rsidRDefault="009841C4"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73CC299" w14:textId="77777777" w:rsidR="009841C4" w:rsidRPr="00903B63" w:rsidRDefault="009841C4" w:rsidP="00B74465">
            <w:pPr>
              <w:pStyle w:val="SectionIndicatorHeaderText"/>
              <w:rPr>
                <w:rStyle w:val="IntenseEmphasis"/>
                <w:bCs w:val="0"/>
                <w:i w:val="0"/>
                <w:iCs w:val="0"/>
                <w:color w:val="FFFFFF" w:themeColor="background1"/>
              </w:rPr>
            </w:pPr>
            <w:r>
              <w:rPr>
                <w:rStyle w:val="IntenseEmphasis"/>
                <w:i w:val="0"/>
                <w:color w:val="FFFFFF" w:themeColor="background1"/>
              </w:rPr>
              <w:t xml:space="preserve">PRI 1 </w:t>
            </w:r>
            <w:r w:rsidR="00C149A7">
              <w:rPr>
                <w:rStyle w:val="IntenseEmphasis"/>
                <w:i w:val="0"/>
                <w:color w:val="FFFFFF" w:themeColor="background1"/>
              </w:rPr>
              <w:t>–</w:t>
            </w:r>
            <w:r>
              <w:rPr>
                <w:rStyle w:val="IntenseEmphasis"/>
                <w:i w:val="0"/>
                <w:color w:val="FFFFFF" w:themeColor="background1"/>
              </w:rPr>
              <w:t xml:space="preserve"> 6</w:t>
            </w:r>
          </w:p>
        </w:tc>
      </w:tr>
    </w:tbl>
    <w:p w14:paraId="773CC29B" w14:textId="77777777" w:rsidR="009841C4" w:rsidRDefault="009841C4" w:rsidP="009841C4">
      <w:pPr>
        <w:pStyle w:val="INDICATORNUMBER"/>
      </w:pPr>
    </w:p>
    <w:tbl>
      <w:tblPr>
        <w:tblStyle w:val="SubSectionIndicatorTableVOLUNTARY"/>
        <w:tblW w:w="9214" w:type="dxa"/>
        <w:tblInd w:w="5" w:type="dxa"/>
        <w:tblLook w:val="04A0" w:firstRow="1" w:lastRow="0" w:firstColumn="1" w:lastColumn="0" w:noHBand="0" w:noVBand="1"/>
      </w:tblPr>
      <w:tblGrid>
        <w:gridCol w:w="1085"/>
        <w:gridCol w:w="3451"/>
        <w:gridCol w:w="4678"/>
      </w:tblGrid>
      <w:tr w:rsidR="009841C4" w14:paraId="773CC29E"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7F7F7F" w:themeColor="text1" w:themeTint="80"/>
              <w:left w:val="single" w:sz="4" w:space="0" w:color="7F7F7F" w:themeColor="text1" w:themeTint="80"/>
              <w:bottom w:val="nil"/>
            </w:tcBorders>
            <w:shd w:val="clear" w:color="auto" w:fill="595959" w:themeFill="text1" w:themeFillTint="A6"/>
          </w:tcPr>
          <w:p w14:paraId="773CC29C" w14:textId="77777777" w:rsidR="009841C4" w:rsidRPr="00903B63" w:rsidRDefault="009841C4"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w:t>
            </w:r>
            <w:r w:rsidR="00C149A7">
              <w:rPr>
                <w:rStyle w:val="IntenseEmphasis"/>
                <w:i w:val="0"/>
                <w:color w:val="FFFFFF" w:themeColor="background1"/>
              </w:rPr>
              <w:t>3</w:t>
            </w:r>
          </w:p>
        </w:tc>
        <w:tc>
          <w:tcPr>
            <w:tcW w:w="8129" w:type="dxa"/>
            <w:gridSpan w:val="2"/>
            <w:tcBorders>
              <w:top w:val="single" w:sz="4" w:space="0" w:color="7F7F7F" w:themeColor="text1" w:themeTint="80"/>
              <w:bottom w:val="nil"/>
              <w:right w:val="single" w:sz="4" w:space="0" w:color="7F7F7F" w:themeColor="text1" w:themeTint="80"/>
            </w:tcBorders>
            <w:shd w:val="clear" w:color="auto" w:fill="7F7F7F" w:themeFill="text1" w:themeFillTint="80"/>
          </w:tcPr>
          <w:p w14:paraId="773CC29D" w14:textId="77777777" w:rsidR="009841C4" w:rsidRPr="00903B63" w:rsidRDefault="009841C4"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841C4" w14:paraId="773CC2A1" w14:textId="77777777" w:rsidTr="00B744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7F7F7F" w:themeColor="text1" w:themeTint="80"/>
            </w:tcBorders>
          </w:tcPr>
          <w:p w14:paraId="773CC29F" w14:textId="77777777" w:rsidR="009841C4" w:rsidRPr="000D72DF" w:rsidRDefault="009841C4" w:rsidP="00B74465">
            <w:pPr>
              <w:pStyle w:val="INDICATORNUMBER"/>
              <w:rPr>
                <w:rStyle w:val="IntenseEmphasis"/>
                <w:b/>
                <w:bCs w:val="0"/>
                <w:i w:val="0"/>
                <w:iCs w:val="0"/>
              </w:rPr>
            </w:pPr>
            <w:r>
              <w:rPr>
                <w:rStyle w:val="IntenseEmphasis"/>
                <w:b/>
                <w:bCs w:val="0"/>
                <w:i w:val="0"/>
                <w:iCs w:val="0"/>
                <w:color w:val="595959"/>
              </w:rPr>
              <w:t xml:space="preserve">SAM </w:t>
            </w:r>
            <w:r w:rsidR="00C149A7">
              <w:rPr>
                <w:rStyle w:val="IntenseEmphasis"/>
                <w:b/>
                <w:bCs w:val="0"/>
                <w:i w:val="0"/>
                <w:iCs w:val="0"/>
                <w:color w:val="595959"/>
              </w:rPr>
              <w:t>13</w:t>
            </w:r>
            <w:r>
              <w:rPr>
                <w:rStyle w:val="IntenseEmphasis"/>
                <w:b/>
                <w:bCs w:val="0"/>
                <w:i w:val="0"/>
                <w:iCs w:val="0"/>
                <w:color w:val="595959"/>
              </w:rPr>
              <w:t>.1</w:t>
            </w:r>
          </w:p>
        </w:tc>
        <w:tc>
          <w:tcPr>
            <w:tcW w:w="8129" w:type="dxa"/>
            <w:gridSpan w:val="2"/>
            <w:tcBorders>
              <w:top w:val="nil"/>
              <w:right w:val="single" w:sz="4" w:space="0" w:color="7F7F7F" w:themeColor="text1" w:themeTint="80"/>
            </w:tcBorders>
            <w:shd w:val="clear" w:color="auto" w:fill="F2F2F2" w:themeFill="background1" w:themeFillShade="F2"/>
          </w:tcPr>
          <w:p w14:paraId="773CC2A0" w14:textId="77777777" w:rsidR="009841C4" w:rsidRPr="00C149A7" w:rsidRDefault="00C149A7"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149A7">
              <w:t>Describe how your organisation, and/or your investment consultants, address responsible investment factors in manager selection, appointment and/or monitoring process for the following asset classes:</w:t>
            </w:r>
          </w:p>
        </w:tc>
      </w:tr>
      <w:tr w:rsidR="00EB44A5" w14:paraId="773CC2A5" w14:textId="77777777" w:rsidTr="00AB451F">
        <w:trPr>
          <w:trHeight w:val="454"/>
        </w:trPr>
        <w:tc>
          <w:tcPr>
            <w:cnfStyle w:val="001000000000" w:firstRow="0" w:lastRow="0" w:firstColumn="1" w:lastColumn="0" w:oddVBand="0" w:evenVBand="0" w:oddHBand="0" w:evenHBand="0" w:firstRowFirstColumn="0" w:firstRowLastColumn="0" w:lastRowFirstColumn="0" w:lastRowLastColumn="0"/>
            <w:tcW w:w="1085" w:type="dxa"/>
            <w:vMerge w:val="restart"/>
            <w:tcBorders>
              <w:left w:val="single" w:sz="4" w:space="0" w:color="7F7F7F" w:themeColor="text1" w:themeTint="80"/>
            </w:tcBorders>
            <w:vAlign w:val="top"/>
          </w:tcPr>
          <w:p w14:paraId="773CC2A2" w14:textId="77777777" w:rsidR="00EB44A5" w:rsidRDefault="00EB44A5"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A3" w14:textId="77777777" w:rsidR="00EB44A5" w:rsidRPr="0042063C" w:rsidRDefault="00EB44A5" w:rsidP="00C149A7">
            <w:pPr>
              <w:pStyle w:val="INDICATORTEXT"/>
              <w:cnfStyle w:val="000000000000" w:firstRow="0" w:lastRow="0" w:firstColumn="0" w:lastColumn="0" w:oddVBand="0" w:evenVBand="0" w:oddHBand="0" w:evenHBand="0" w:firstRowFirstColumn="0" w:firstRowLastColumn="0" w:lastRowFirstColumn="0" w:lastRowLastColumn="0"/>
            </w:pPr>
            <w:r w:rsidRPr="0042063C">
              <w:t>Fixed income – other</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2A4" w14:textId="77777777" w:rsidR="00EB44A5" w:rsidRPr="0042063C" w:rsidRDefault="00EB44A5" w:rsidP="00B74465">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EB44A5" w14:paraId="773CC2A9" w14:textId="77777777" w:rsidTr="00AB451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tcBorders>
            <w:vAlign w:val="top"/>
          </w:tcPr>
          <w:p w14:paraId="773CC2A6" w14:textId="77777777" w:rsidR="00EB44A5" w:rsidRDefault="00EB44A5"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A7" w14:textId="77777777" w:rsidR="00EB44A5" w:rsidRPr="0042063C" w:rsidRDefault="00EB44A5" w:rsidP="00C149A7">
            <w:pPr>
              <w:pStyle w:val="INDICATORTEXT"/>
              <w:cnfStyle w:val="000000100000" w:firstRow="0" w:lastRow="0" w:firstColumn="0" w:lastColumn="0" w:oddVBand="0" w:evenVBand="0" w:oddHBand="1" w:evenHBand="0" w:firstRowFirstColumn="0" w:firstRowLastColumn="0" w:lastRowFirstColumn="0" w:lastRowLastColumn="0"/>
            </w:pPr>
            <w:r w:rsidRPr="0042063C">
              <w:t>Private debt</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2A8" w14:textId="77777777" w:rsidR="00EB44A5" w:rsidRPr="0042063C" w:rsidRDefault="00EB44A5" w:rsidP="00B74465">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EB44A5" w14:paraId="773CC2AD" w14:textId="77777777" w:rsidTr="00AB451F">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tcBorders>
            <w:vAlign w:val="top"/>
          </w:tcPr>
          <w:p w14:paraId="773CC2AA" w14:textId="77777777" w:rsidR="00EB44A5" w:rsidRDefault="00EB44A5"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AB" w14:textId="77777777" w:rsidR="00EB44A5" w:rsidRPr="0042063C" w:rsidRDefault="00EB44A5" w:rsidP="00C149A7">
            <w:pPr>
              <w:pStyle w:val="INDICATORTEXT"/>
              <w:cnfStyle w:val="000000000000" w:firstRow="0" w:lastRow="0" w:firstColumn="0" w:lastColumn="0" w:oddVBand="0" w:evenVBand="0" w:oddHBand="0" w:evenHBand="0" w:firstRowFirstColumn="0" w:firstRowLastColumn="0" w:lastRowFirstColumn="0" w:lastRowLastColumn="0"/>
            </w:pPr>
            <w:r w:rsidRPr="0042063C">
              <w:t>Commodities</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2AC" w14:textId="77777777" w:rsidR="00EB44A5" w:rsidRPr="0042063C" w:rsidRDefault="00EB44A5" w:rsidP="00B74465">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EB44A5" w14:paraId="773CC2B1" w14:textId="77777777" w:rsidTr="00AB451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tcBorders>
            <w:vAlign w:val="top"/>
          </w:tcPr>
          <w:p w14:paraId="773CC2AE" w14:textId="77777777" w:rsidR="00EB44A5" w:rsidRDefault="00EB44A5"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AF" w14:textId="77777777" w:rsidR="00EB44A5" w:rsidRPr="0042063C" w:rsidRDefault="00EB44A5" w:rsidP="00C149A7">
            <w:pPr>
              <w:pStyle w:val="INDICATORTEXT"/>
              <w:cnfStyle w:val="000000100000" w:firstRow="0" w:lastRow="0" w:firstColumn="0" w:lastColumn="0" w:oddVBand="0" w:evenVBand="0" w:oddHBand="1" w:evenHBand="0" w:firstRowFirstColumn="0" w:firstRowLastColumn="0" w:lastRowFirstColumn="0" w:lastRowLastColumn="0"/>
            </w:pPr>
            <w:r>
              <w:t>F</w:t>
            </w:r>
            <w:r w:rsidRPr="0042063C">
              <w:t>armland</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2B0" w14:textId="77777777" w:rsidR="00EB44A5" w:rsidRPr="0042063C" w:rsidRDefault="00EB44A5" w:rsidP="00B74465">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EB44A5" w14:paraId="773CC2B5" w14:textId="77777777" w:rsidTr="00AB451F">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tcBorders>
            <w:vAlign w:val="top"/>
          </w:tcPr>
          <w:p w14:paraId="773CC2B2" w14:textId="77777777" w:rsidR="00EB44A5" w:rsidRDefault="00EB44A5"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B3" w14:textId="77777777" w:rsidR="00EB44A5" w:rsidRPr="0042063C" w:rsidRDefault="00EB44A5" w:rsidP="00C149A7">
            <w:pPr>
              <w:pStyle w:val="INDICATORTEXT"/>
              <w:cnfStyle w:val="000000000000" w:firstRow="0" w:lastRow="0" w:firstColumn="0" w:lastColumn="0" w:oddVBand="0" w:evenVBand="0" w:oddHBand="0" w:evenHBand="0" w:firstRowFirstColumn="0" w:firstRowLastColumn="0" w:lastRowFirstColumn="0" w:lastRowLastColumn="0"/>
            </w:pPr>
            <w:r>
              <w:t>F</w:t>
            </w:r>
            <w:r w:rsidRPr="0042063C">
              <w:t>orestry</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2B4" w14:textId="77777777" w:rsidR="00EB44A5" w:rsidRPr="0042063C" w:rsidRDefault="00EB44A5" w:rsidP="00B74465">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EB44A5" w14:paraId="773CC2B9" w14:textId="77777777" w:rsidTr="00AB451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tcBorders>
            <w:vAlign w:val="top"/>
          </w:tcPr>
          <w:p w14:paraId="773CC2B6" w14:textId="77777777" w:rsidR="00EB44A5" w:rsidRDefault="00EB44A5"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B7" w14:textId="77777777" w:rsidR="00EB44A5" w:rsidRPr="0042063C" w:rsidRDefault="00EB44A5" w:rsidP="00C149A7">
            <w:pPr>
              <w:pStyle w:val="INDICATORTEXT"/>
              <w:cnfStyle w:val="000000100000" w:firstRow="0" w:lastRow="0" w:firstColumn="0" w:lastColumn="0" w:oddVBand="0" w:evenVBand="0" w:oddHBand="1" w:evenHBand="0" w:firstRowFirstColumn="0" w:firstRowLastColumn="0" w:lastRowFirstColumn="0" w:lastRowLastColumn="0"/>
            </w:pPr>
            <w:r w:rsidRPr="0042063C">
              <w:t>Hedge funds</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2B8" w14:textId="77777777" w:rsidR="00EB44A5" w:rsidRPr="0042063C" w:rsidRDefault="00EB44A5" w:rsidP="00B74465">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EB44A5" w14:paraId="773CC2BD" w14:textId="77777777" w:rsidTr="00AB451F">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tcBorders>
            <w:vAlign w:val="top"/>
          </w:tcPr>
          <w:p w14:paraId="773CC2BA" w14:textId="77777777" w:rsidR="00EB44A5" w:rsidRDefault="00EB44A5"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BB" w14:textId="77777777" w:rsidR="00EB44A5" w:rsidRPr="0042063C" w:rsidRDefault="00EB44A5" w:rsidP="00C149A7">
            <w:pPr>
              <w:pStyle w:val="INDICATORTEXT"/>
              <w:cnfStyle w:val="000000000000" w:firstRow="0" w:lastRow="0" w:firstColumn="0" w:lastColumn="0" w:oddVBand="0" w:evenVBand="0" w:oddHBand="0" w:evenHBand="0" w:firstRowFirstColumn="0" w:firstRowLastColumn="0" w:lastRowFirstColumn="0" w:lastRowLastColumn="0"/>
            </w:pPr>
            <w:r w:rsidRPr="0042063C">
              <w:t>Cash</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2BC" w14:textId="77777777" w:rsidR="00EB44A5" w:rsidRPr="0042063C" w:rsidRDefault="00EB44A5" w:rsidP="00B74465">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EB44A5" w14:paraId="773CC2C1" w14:textId="77777777" w:rsidTr="00AB451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tcBorders>
            <w:vAlign w:val="top"/>
          </w:tcPr>
          <w:p w14:paraId="773CC2BE" w14:textId="77777777" w:rsidR="00EB44A5" w:rsidRDefault="00EB44A5"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BF" w14:textId="77777777" w:rsidR="00EB44A5" w:rsidRPr="0042063C" w:rsidRDefault="00EB44A5" w:rsidP="00C149A7">
            <w:pPr>
              <w:pStyle w:val="INDICATORTEXT"/>
              <w:cnfStyle w:val="000000100000" w:firstRow="0" w:lastRow="0" w:firstColumn="0" w:lastColumn="0" w:oddVBand="0" w:evenVBand="0" w:oddHBand="1" w:evenHBand="0" w:firstRowFirstColumn="0" w:firstRowLastColumn="0" w:lastRowFirstColumn="0" w:lastRowLastColumn="0"/>
            </w:pPr>
            <w:r w:rsidRPr="0042063C">
              <w:t>Other</w:t>
            </w:r>
            <w:r>
              <w:t xml:space="preserve"> (1)</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2C0" w14:textId="77777777" w:rsidR="00EB44A5" w:rsidRPr="0042063C" w:rsidRDefault="00EB44A5" w:rsidP="00B74465">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EB44A5" w14:paraId="773CC2C5" w14:textId="77777777" w:rsidTr="00C149A7">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vAlign w:val="top"/>
          </w:tcPr>
          <w:p w14:paraId="773CC2C2" w14:textId="77777777" w:rsidR="00EB44A5" w:rsidRDefault="00EB44A5"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2C3" w14:textId="77777777" w:rsidR="00EB44A5" w:rsidRPr="0042063C" w:rsidRDefault="00EB44A5" w:rsidP="00C149A7">
            <w:pPr>
              <w:pStyle w:val="INDICATORTEXT"/>
              <w:cnfStyle w:val="000000000000" w:firstRow="0" w:lastRow="0" w:firstColumn="0" w:lastColumn="0" w:oddVBand="0" w:evenVBand="0" w:oddHBand="0" w:evenHBand="0" w:firstRowFirstColumn="0" w:firstRowLastColumn="0" w:lastRowFirstColumn="0" w:lastRowLastColumn="0"/>
            </w:pPr>
            <w:r w:rsidRPr="0042063C">
              <w:t>Other</w:t>
            </w:r>
            <w:r>
              <w:t xml:space="preserve"> (2)</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73CC2C4" w14:textId="77777777" w:rsidR="00EB44A5" w:rsidRPr="0042063C" w:rsidRDefault="00EB44A5" w:rsidP="00B74465">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9841C4" w14:paraId="773CC2C8" w14:textId="77777777" w:rsidTr="00B7446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5A5A5A"/>
              <w:left w:val="single" w:sz="4" w:space="0" w:color="7F7F7F" w:themeColor="text1" w:themeTint="80"/>
            </w:tcBorders>
            <w:vAlign w:val="top"/>
          </w:tcPr>
          <w:p w14:paraId="773CC2C6" w14:textId="77777777" w:rsidR="009841C4" w:rsidRPr="00AE100E" w:rsidRDefault="009841C4" w:rsidP="00B74465">
            <w:pPr>
              <w:pStyle w:val="INDICATORNUMBER"/>
              <w:rPr>
                <w:rStyle w:val="IntenseEmphasis"/>
                <w:b/>
                <w:bCs w:val="0"/>
                <w:i w:val="0"/>
                <w:iCs w:val="0"/>
                <w:color w:val="595959"/>
              </w:rPr>
            </w:pPr>
            <w:r>
              <w:rPr>
                <w:rStyle w:val="IntenseEmphasis"/>
                <w:b/>
                <w:bCs w:val="0"/>
                <w:i w:val="0"/>
                <w:iCs w:val="0"/>
                <w:color w:val="595959"/>
              </w:rPr>
              <w:t>SAM 1</w:t>
            </w:r>
            <w:r w:rsidR="00C149A7">
              <w:rPr>
                <w:rStyle w:val="IntenseEmphasis"/>
                <w:b/>
                <w:bCs w:val="0"/>
                <w:i w:val="0"/>
                <w:iCs w:val="0"/>
                <w:color w:val="595959"/>
              </w:rPr>
              <w:t>3.2</w:t>
            </w:r>
          </w:p>
        </w:tc>
        <w:tc>
          <w:tcPr>
            <w:tcW w:w="8129" w:type="dxa"/>
            <w:gridSpan w:val="2"/>
            <w:tcBorders>
              <w:top w:val="single" w:sz="4" w:space="0" w:color="5A5A5A"/>
              <w:right w:val="single" w:sz="4" w:space="0" w:color="7F7F7F" w:themeColor="text1" w:themeTint="80"/>
            </w:tcBorders>
            <w:shd w:val="clear" w:color="auto" w:fill="F2F2F2" w:themeFill="background1" w:themeFillShade="F2"/>
          </w:tcPr>
          <w:p w14:paraId="773CC2C7" w14:textId="77777777" w:rsidR="009841C4" w:rsidRPr="00EF178A" w:rsidRDefault="009841C4" w:rsidP="00B74465">
            <w:pPr>
              <w:pStyle w:val="INDICATORTEXT"/>
              <w:cnfStyle w:val="000000100000" w:firstRow="0" w:lastRow="0" w:firstColumn="0" w:lastColumn="0" w:oddVBand="0" w:evenVBand="0" w:oddHBand="1" w:evenHBand="0" w:firstRowFirstColumn="0" w:firstRowLastColumn="0" w:lastRowFirstColumn="0" w:lastRowLastColumn="0"/>
            </w:pPr>
            <w:r w:rsidRPr="00EF178A">
              <w:t>Additional information.</w:t>
            </w:r>
          </w:p>
        </w:tc>
      </w:tr>
      <w:tr w:rsidR="009841C4" w14:paraId="773CC2CB" w14:textId="77777777" w:rsidTr="00B74465">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7F7F7F" w:themeColor="text1" w:themeTint="80"/>
              <w:bottom w:val="single" w:sz="4" w:space="0" w:color="7F7F7F" w:themeColor="text1" w:themeTint="80"/>
            </w:tcBorders>
            <w:vAlign w:val="top"/>
          </w:tcPr>
          <w:p w14:paraId="773CC2C9" w14:textId="77777777" w:rsidR="009841C4" w:rsidRDefault="009841C4" w:rsidP="00B74465">
            <w:pPr>
              <w:pStyle w:val="INDICATORNUMBER"/>
              <w:rPr>
                <w:rStyle w:val="IntenseEmphasis"/>
                <w:b/>
                <w:bCs w:val="0"/>
                <w:i w:val="0"/>
                <w:iCs w:val="0"/>
                <w:color w:val="595959"/>
              </w:rPr>
            </w:pPr>
          </w:p>
        </w:tc>
        <w:tc>
          <w:tcPr>
            <w:tcW w:w="8129" w:type="dxa"/>
            <w:gridSpan w:val="2"/>
            <w:tcBorders>
              <w:top w:val="nil"/>
              <w:bottom w:val="single" w:sz="4" w:space="0" w:color="7F7F7F" w:themeColor="text1" w:themeTint="80"/>
              <w:right w:val="single" w:sz="4" w:space="0" w:color="7F7F7F" w:themeColor="text1" w:themeTint="80"/>
            </w:tcBorders>
            <w:shd w:val="clear" w:color="auto" w:fill="auto"/>
          </w:tcPr>
          <w:p w14:paraId="773CC2CA" w14:textId="77777777" w:rsidR="009841C4" w:rsidRDefault="009841C4"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773CC2CC" w14:textId="77777777" w:rsidR="009841C4" w:rsidRDefault="009841C4" w:rsidP="009841C4">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841C4" w14:paraId="773CC2CF" w14:textId="77777777" w:rsidTr="00895EF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tcBorders>
            <w:shd w:val="clear" w:color="auto" w:fill="606060"/>
          </w:tcPr>
          <w:p w14:paraId="773CC2CD" w14:textId="77777777" w:rsidR="009841C4" w:rsidRPr="00191BC1" w:rsidRDefault="009841C4"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1</w:t>
            </w:r>
            <w:r w:rsidR="00895EF3">
              <w:rPr>
                <w:rStyle w:val="IntenseEmphasis"/>
                <w:b w:val="0"/>
                <w:i w:val="0"/>
                <w:color w:val="FFFFFF" w:themeColor="background1"/>
              </w:rPr>
              <w:t>3</w:t>
            </w:r>
          </w:p>
        </w:tc>
        <w:tc>
          <w:tcPr>
            <w:tcW w:w="8080" w:type="dxa"/>
            <w:tcBorders>
              <w:top w:val="single" w:sz="4" w:space="0" w:color="A6A6A6" w:themeColor="background1" w:themeShade="A6"/>
            </w:tcBorders>
          </w:tcPr>
          <w:p w14:paraId="773CC2CE" w14:textId="77777777" w:rsidR="009841C4" w:rsidRPr="00191BC1" w:rsidRDefault="009841C4"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841C4" w:rsidRPr="00CF025D" w14:paraId="773CC2D2" w14:textId="77777777" w:rsidTr="0080229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773CC2D0" w14:textId="77777777" w:rsidR="009841C4" w:rsidRPr="000D72DF" w:rsidRDefault="00895EF3" w:rsidP="00B74465">
            <w:pPr>
              <w:pStyle w:val="INDICATORNUMBER"/>
              <w:rPr>
                <w:rStyle w:val="IntenseEmphasis"/>
                <w:b/>
                <w:bCs w:val="0"/>
                <w:i w:val="0"/>
                <w:iCs w:val="0"/>
              </w:rPr>
            </w:pPr>
            <w:r>
              <w:rPr>
                <w:rStyle w:val="IntenseEmphasis"/>
                <w:b/>
                <w:bCs w:val="0"/>
                <w:i w:val="0"/>
                <w:iCs w:val="0"/>
                <w:color w:val="595959"/>
              </w:rPr>
              <w:t>SAM 13</w:t>
            </w:r>
            <w:r w:rsidR="009841C4">
              <w:rPr>
                <w:rStyle w:val="IntenseEmphasis"/>
                <w:b/>
                <w:bCs w:val="0"/>
                <w:i w:val="0"/>
                <w:iCs w:val="0"/>
                <w:color w:val="595959"/>
              </w:rPr>
              <w:t>.1</w:t>
            </w:r>
          </w:p>
        </w:tc>
        <w:tc>
          <w:tcPr>
            <w:tcW w:w="8080" w:type="dxa"/>
            <w:tcBorders>
              <w:top w:val="single" w:sz="4" w:space="0" w:color="595959"/>
              <w:bottom w:val="single" w:sz="4" w:space="0" w:color="595959"/>
            </w:tcBorders>
          </w:tcPr>
          <w:p w14:paraId="773CC2D1" w14:textId="77777777" w:rsidR="009841C4" w:rsidRPr="00694AFA" w:rsidRDefault="00895EF3" w:rsidP="00B74465">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895EF3">
              <w:rPr>
                <w:rFonts w:cs="Calibri"/>
                <w:szCs w:val="18"/>
              </w:rPr>
              <w:t>In this indicator you can report information on your approach to responsible investment in manager selection, appointment and/or monitoring in the asset classes shown. Closed-ended indicators have not yet been developed for these asset classes.</w:t>
            </w:r>
          </w:p>
        </w:tc>
      </w:tr>
      <w:tr w:rsidR="00DA59C3" w:rsidRPr="00CF025D" w14:paraId="773CC2D4" w14:textId="77777777" w:rsidTr="00C659E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773CC2D3" w14:textId="77777777" w:rsidR="00DA59C3" w:rsidRPr="00802299" w:rsidRDefault="00DA59C3" w:rsidP="00B74465">
            <w:pPr>
              <w:pStyle w:val="INDICATORTEXT"/>
              <w:widowControl w:val="0"/>
              <w:autoSpaceDE w:val="0"/>
              <w:autoSpaceDN w:val="0"/>
              <w:adjustRightInd w:val="0"/>
              <w:spacing w:line="312" w:lineRule="auto"/>
              <w:rPr>
                <w:rFonts w:cs="Calibri"/>
                <w:b/>
                <w:szCs w:val="18"/>
              </w:rPr>
            </w:pPr>
            <w:r w:rsidRPr="00802299">
              <w:rPr>
                <w:rFonts w:cs="Calibri"/>
                <w:b/>
                <w:szCs w:val="18"/>
              </w:rPr>
              <w:t xml:space="preserve">LOGIC </w:t>
            </w:r>
          </w:p>
        </w:tc>
      </w:tr>
      <w:tr w:rsidR="00DA59C3" w:rsidRPr="00CF025D" w14:paraId="773CC2D7" w14:textId="77777777" w:rsidTr="00895EF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773CC2D5" w14:textId="77777777" w:rsidR="00DA59C3" w:rsidRDefault="00DA59C3" w:rsidP="00B74465">
            <w:pPr>
              <w:pStyle w:val="INDICATORNUMBER"/>
              <w:rPr>
                <w:rStyle w:val="IntenseEmphasis"/>
                <w:b/>
                <w:bCs w:val="0"/>
                <w:i w:val="0"/>
                <w:iCs w:val="0"/>
                <w:color w:val="595959"/>
              </w:rPr>
            </w:pPr>
            <w:r>
              <w:rPr>
                <w:rStyle w:val="IntenseEmphasis"/>
                <w:b/>
                <w:bCs w:val="0"/>
                <w:i w:val="0"/>
                <w:iCs w:val="0"/>
                <w:color w:val="595959"/>
              </w:rPr>
              <w:t>SAM 13</w:t>
            </w:r>
          </w:p>
        </w:tc>
        <w:tc>
          <w:tcPr>
            <w:tcW w:w="8080" w:type="dxa"/>
            <w:tcBorders>
              <w:top w:val="single" w:sz="4" w:space="0" w:color="595959"/>
              <w:bottom w:val="single" w:sz="4" w:space="0" w:color="5A5A5A"/>
            </w:tcBorders>
          </w:tcPr>
          <w:p w14:paraId="773CC2D6" w14:textId="77777777" w:rsidR="00DA59C3" w:rsidRPr="00895EF3" w:rsidRDefault="00DA59C3" w:rsidP="002A2252">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 xml:space="preserve">This indicator will be applicable if you reported that you consider responsible investment issues in selecting, appointing or monitoring managers for </w:t>
            </w:r>
            <w:r w:rsidR="00B72BE3">
              <w:rPr>
                <w:rFonts w:cs="Calibri"/>
                <w:szCs w:val="18"/>
              </w:rPr>
              <w:t xml:space="preserve">any </w:t>
            </w:r>
            <w:r w:rsidR="006B771B">
              <w:rPr>
                <w:rFonts w:cs="Calibri"/>
                <w:szCs w:val="18"/>
              </w:rPr>
              <w:t xml:space="preserve">of the </w:t>
            </w:r>
            <w:r w:rsidR="00B72BE3">
              <w:rPr>
                <w:rFonts w:cs="Calibri"/>
                <w:szCs w:val="18"/>
              </w:rPr>
              <w:t>asset class</w:t>
            </w:r>
            <w:r w:rsidR="002A2252">
              <w:rPr>
                <w:rFonts w:cs="Calibri"/>
                <w:szCs w:val="18"/>
              </w:rPr>
              <w:t>es listed here</w:t>
            </w:r>
            <w:r w:rsidR="00B72BE3">
              <w:rPr>
                <w:rFonts w:cs="Calibri"/>
                <w:szCs w:val="18"/>
              </w:rPr>
              <w:t xml:space="preserve"> at [03</w:t>
            </w:r>
            <w:r w:rsidR="002A2252">
              <w:rPr>
                <w:rFonts w:cs="Calibri"/>
                <w:szCs w:val="18"/>
              </w:rPr>
              <w:t>]</w:t>
            </w:r>
            <w:r>
              <w:rPr>
                <w:rFonts w:cs="Calibri"/>
                <w:szCs w:val="18"/>
              </w:rPr>
              <w:t xml:space="preserve">.  </w:t>
            </w:r>
          </w:p>
        </w:tc>
      </w:tr>
    </w:tbl>
    <w:p w14:paraId="773CC2D8" w14:textId="77777777" w:rsidR="00791F29" w:rsidRDefault="00791F29">
      <w:pPr>
        <w:widowControl/>
        <w:autoSpaceDE/>
        <w:autoSpaceDN/>
        <w:adjustRightInd/>
        <w:spacing w:before="0" w:after="0" w:line="240" w:lineRule="auto"/>
        <w:rPr>
          <w:rFonts w:eastAsia="Times New Roman"/>
          <w:b/>
          <w:color w:val="595959"/>
          <w:sz w:val="18"/>
          <w:szCs w:val="18"/>
        </w:rPr>
        <w:sectPr w:rsidR="00791F29" w:rsidSect="009B2978">
          <w:headerReference w:type="first" r:id="rId55"/>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791F29" w14:paraId="773CC2DA" w14:textId="77777777" w:rsidTr="00B74465">
        <w:trPr>
          <w:cnfStyle w:val="100000000000" w:firstRow="1" w:lastRow="0" w:firstColumn="0" w:lastColumn="0" w:oddVBand="0" w:evenVBand="0" w:oddHBand="0" w:evenHBand="0" w:firstRowFirstColumn="0" w:firstRowLastColumn="0" w:lastRowFirstColumn="0" w:lastRowLastColumn="0"/>
        </w:trPr>
        <w:tc>
          <w:tcPr>
            <w:tcW w:w="9129" w:type="dxa"/>
          </w:tcPr>
          <w:p w14:paraId="773CC2D9" w14:textId="77777777" w:rsidR="00791F29" w:rsidRDefault="00791F29" w:rsidP="00B74465">
            <w:pPr>
              <w:widowControl/>
              <w:autoSpaceDE/>
              <w:autoSpaceDN/>
              <w:adjustRightInd/>
              <w:spacing w:after="0" w:line="240" w:lineRule="auto"/>
              <w:rPr>
                <w:rStyle w:val="IntenseEmphasis"/>
                <w:b/>
                <w:bCs w:val="0"/>
                <w:i w:val="0"/>
                <w:iCs w:val="0"/>
              </w:rPr>
            </w:pPr>
            <w:r>
              <w:lastRenderedPageBreak/>
              <w:t>SECTION</w:t>
            </w:r>
          </w:p>
        </w:tc>
      </w:tr>
      <w:tr w:rsidR="00791F29" w14:paraId="773CC2DC" w14:textId="77777777" w:rsidTr="00B74465">
        <w:trPr>
          <w:cnfStyle w:val="010000000000" w:firstRow="0" w:lastRow="1" w:firstColumn="0" w:lastColumn="0" w:oddVBand="0" w:evenVBand="0" w:oddHBand="0" w:evenHBand="0" w:firstRowFirstColumn="0" w:firstRowLastColumn="0" w:lastRowFirstColumn="0" w:lastRowLastColumn="0"/>
        </w:trPr>
        <w:tc>
          <w:tcPr>
            <w:tcW w:w="9129" w:type="dxa"/>
          </w:tcPr>
          <w:p w14:paraId="773CC2DB" w14:textId="77777777" w:rsidR="00791F29" w:rsidRPr="00BF74E2" w:rsidRDefault="00B74465" w:rsidP="00B74465">
            <w:pPr>
              <w:pStyle w:val="Heading2"/>
              <w:outlineLvl w:val="1"/>
              <w:rPr>
                <w:rStyle w:val="IntenseEmphasis"/>
                <w:i w:val="0"/>
                <w:iCs w:val="0"/>
                <w:color w:val="008CD0"/>
              </w:rPr>
            </w:pPr>
            <w:bookmarkStart w:id="19" w:name="_Toc399945146"/>
            <w:r>
              <w:t>Outputs and outcomes</w:t>
            </w:r>
            <w:bookmarkEnd w:id="19"/>
          </w:p>
        </w:tc>
      </w:tr>
    </w:tbl>
    <w:p w14:paraId="773CC2DD" w14:textId="77777777" w:rsidR="00791F29" w:rsidRDefault="00791F29" w:rsidP="00791F29">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C183A" w14:paraId="773CC2E2"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C2DE" w14:textId="77777777" w:rsidR="008C183A" w:rsidRPr="00356CDA" w:rsidRDefault="008C183A"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773CC2DF" w14:textId="77777777" w:rsidR="008C183A" w:rsidRPr="00356CDA" w:rsidRDefault="008C183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73CC2E0" w14:textId="77777777" w:rsidR="008C183A" w:rsidRPr="00356CDA" w:rsidRDefault="008C183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C2E1" w14:textId="77777777" w:rsidR="008C183A" w:rsidRPr="00356CDA" w:rsidRDefault="008C183A"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8C183A" w14:paraId="773CC2E8"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C2E3" w14:textId="77777777" w:rsidR="008C183A" w:rsidRPr="00356CDA" w:rsidRDefault="008C183A" w:rsidP="00B74465">
            <w:pPr>
              <w:pStyle w:val="SectionIndicatorHeaderText"/>
              <w:rPr>
                <w:rStyle w:val="IntenseEmphasis"/>
                <w:bCs w:val="0"/>
                <w:i w:val="0"/>
                <w:iCs w:val="0"/>
                <w:color w:val="FFFFFF" w:themeColor="background1"/>
              </w:rPr>
            </w:pPr>
            <w:r>
              <w:rPr>
                <w:rStyle w:val="IntenseEmphasis"/>
                <w:i w:val="0"/>
                <w:color w:val="FFFFFF" w:themeColor="background1"/>
              </w:rPr>
              <w:t>SAM 14</w:t>
            </w:r>
          </w:p>
        </w:tc>
        <w:tc>
          <w:tcPr>
            <w:tcW w:w="3402" w:type="dxa"/>
          </w:tcPr>
          <w:p w14:paraId="773CC2E4" w14:textId="77777777" w:rsidR="008C183A" w:rsidRDefault="008C183A" w:rsidP="00B7446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773CC2E5" w14:textId="77777777" w:rsidR="008C183A" w:rsidRPr="00356CDA" w:rsidRDefault="008C183A" w:rsidP="00B74465">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73CC2E6" w14:textId="77777777" w:rsidR="008C183A" w:rsidRPr="00356CDA" w:rsidRDefault="008C183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773CC2E7" w14:textId="77777777" w:rsidR="008C183A" w:rsidRPr="00356CDA" w:rsidRDefault="008C183A" w:rsidP="00B74465">
            <w:pPr>
              <w:pStyle w:val="SectionIndicatorHeaderText"/>
              <w:rPr>
                <w:rStyle w:val="IntenseEmphasis"/>
                <w:bCs w:val="0"/>
                <w:i w:val="0"/>
                <w:iCs w:val="0"/>
                <w:color w:val="FFFFFF" w:themeColor="background1"/>
              </w:rPr>
            </w:pPr>
            <w:r>
              <w:rPr>
                <w:rStyle w:val="IntenseEmphasis"/>
                <w:i w:val="0"/>
                <w:color w:val="FFFFFF" w:themeColor="background1"/>
              </w:rPr>
              <w:t>PRI 1- 6</w:t>
            </w:r>
          </w:p>
        </w:tc>
      </w:tr>
    </w:tbl>
    <w:p w14:paraId="773CC2E9" w14:textId="77777777" w:rsidR="008C183A" w:rsidRDefault="008C183A" w:rsidP="008C183A">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8C183A" w14:paraId="773CC2EC"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73CC2EA" w14:textId="77777777" w:rsidR="008C183A" w:rsidRPr="00903B63" w:rsidRDefault="008C183A"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14</w:t>
            </w:r>
          </w:p>
        </w:tc>
        <w:tc>
          <w:tcPr>
            <w:tcW w:w="8080" w:type="dxa"/>
            <w:tcBorders>
              <w:top w:val="single" w:sz="4" w:space="0" w:color="0070C0"/>
              <w:bottom w:val="single" w:sz="4" w:space="0" w:color="0070C0"/>
              <w:right w:val="single" w:sz="4" w:space="0" w:color="0070C0"/>
            </w:tcBorders>
            <w:shd w:val="clear" w:color="auto" w:fill="0070C0"/>
          </w:tcPr>
          <w:p w14:paraId="773CC2EB" w14:textId="77777777" w:rsidR="008C183A" w:rsidRPr="00903B63" w:rsidRDefault="008C183A"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C183A" w14:paraId="773CC2EF" w14:textId="77777777" w:rsidTr="00B744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773CC2ED" w14:textId="77777777" w:rsidR="008C183A" w:rsidRPr="000D72DF" w:rsidRDefault="008C183A" w:rsidP="00B74465">
            <w:pPr>
              <w:pStyle w:val="INDICATORNUMBER"/>
              <w:rPr>
                <w:rStyle w:val="IntenseEmphasis"/>
                <w:b/>
                <w:bCs w:val="0"/>
                <w:i w:val="0"/>
                <w:iCs w:val="0"/>
              </w:rPr>
            </w:pPr>
            <w:r>
              <w:rPr>
                <w:rStyle w:val="IntenseEmphasis"/>
                <w:b/>
                <w:bCs w:val="0"/>
                <w:i w:val="0"/>
                <w:iCs w:val="0"/>
                <w:color w:val="595959"/>
              </w:rPr>
              <w:t>SAM 14.1</w:t>
            </w:r>
          </w:p>
        </w:tc>
        <w:tc>
          <w:tcPr>
            <w:tcW w:w="8080" w:type="dxa"/>
            <w:tcBorders>
              <w:top w:val="single" w:sz="4" w:space="0" w:color="0070C0"/>
              <w:right w:val="single" w:sz="4" w:space="0" w:color="0070C0"/>
            </w:tcBorders>
            <w:shd w:val="clear" w:color="auto" w:fill="DAEEF3" w:themeFill="accent5" w:themeFillTint="33"/>
          </w:tcPr>
          <w:p w14:paraId="773CC2EE" w14:textId="77777777" w:rsidR="008C183A" w:rsidRPr="008C183A" w:rsidRDefault="008C183A"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C183A">
              <w:t>Indicate approximately what percentage (+/- 10%) of your externally managed assets are managed by PRI signatories.</w:t>
            </w:r>
          </w:p>
        </w:tc>
      </w:tr>
      <w:tr w:rsidR="008C183A" w14:paraId="773CC2F2" w14:textId="77777777" w:rsidTr="00B7446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73CC2F0" w14:textId="77777777" w:rsidR="008C183A" w:rsidRDefault="008C183A" w:rsidP="00B74465">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773CC2F1" w14:textId="77777777" w:rsidR="008C183A" w:rsidRDefault="008C183A" w:rsidP="00B7446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4304D">
              <w:rPr>
                <w:noProof/>
              </w:rPr>
              <w:drawing>
                <wp:inline distT="0" distB="0" distL="0" distR="0" wp14:anchorId="773CC3F6" wp14:editId="773CC3F7">
                  <wp:extent cx="905510" cy="203835"/>
                  <wp:effectExtent l="19050" t="0" r="8890" b="5715"/>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rsidRPr="00112413">
              <w:t>%</w:t>
            </w:r>
          </w:p>
        </w:tc>
      </w:tr>
      <w:tr w:rsidR="008C183A" w14:paraId="773CC2F6" w14:textId="77777777" w:rsidTr="00B7446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73CC2F3" w14:textId="77777777" w:rsidR="008C183A" w:rsidRPr="00AE100E" w:rsidRDefault="008C183A" w:rsidP="00B74465">
            <w:pPr>
              <w:pStyle w:val="INDICATORNUMBER"/>
              <w:rPr>
                <w:rStyle w:val="IntenseEmphasis"/>
                <w:b/>
                <w:bCs w:val="0"/>
                <w:i w:val="0"/>
                <w:iCs w:val="0"/>
                <w:color w:val="595959"/>
              </w:rPr>
            </w:pPr>
            <w:r>
              <w:rPr>
                <w:rStyle w:val="IntenseEmphasis"/>
                <w:b/>
                <w:bCs w:val="0"/>
                <w:i w:val="0"/>
                <w:iCs w:val="0"/>
                <w:color w:val="595959"/>
              </w:rPr>
              <w:t>SAM 14.2</w:t>
            </w:r>
          </w:p>
        </w:tc>
        <w:tc>
          <w:tcPr>
            <w:tcW w:w="8080" w:type="dxa"/>
            <w:tcBorders>
              <w:top w:val="single" w:sz="4" w:space="0" w:color="0070C0"/>
              <w:right w:val="single" w:sz="4" w:space="0" w:color="0070C0"/>
            </w:tcBorders>
            <w:shd w:val="clear" w:color="auto" w:fill="DAEEF3" w:themeFill="accent5" w:themeFillTint="33"/>
          </w:tcPr>
          <w:p w14:paraId="773CC2F4" w14:textId="77777777" w:rsidR="008C183A" w:rsidRPr="008C183A" w:rsidRDefault="008C183A" w:rsidP="00B74465">
            <w:pPr>
              <w:pStyle w:val="INDICATORTEXT"/>
              <w:cnfStyle w:val="000000100000" w:firstRow="0" w:lastRow="0" w:firstColumn="0" w:lastColumn="0" w:oddVBand="0" w:evenVBand="0" w:oddHBand="1" w:evenHBand="0" w:firstRowFirstColumn="0" w:firstRowLastColumn="0" w:lastRowFirstColumn="0" w:lastRowLastColumn="0"/>
            </w:pPr>
            <w:r w:rsidRPr="008C183A">
              <w:t xml:space="preserve">Additional information. </w:t>
            </w:r>
          </w:p>
          <w:p w14:paraId="773CC2F5" w14:textId="77777777" w:rsidR="008C183A" w:rsidRPr="005B4C52" w:rsidRDefault="008C183A" w:rsidP="00B7446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8C183A" w14:paraId="773CC2F9" w14:textId="77777777" w:rsidTr="00B7446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73CC2F7" w14:textId="77777777" w:rsidR="008C183A" w:rsidRDefault="008C183A" w:rsidP="00B74465">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73CC2F8" w14:textId="77777777" w:rsidR="008C183A" w:rsidRDefault="008C183A"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773CC2FA" w14:textId="77777777" w:rsidR="008C183A" w:rsidRDefault="008C183A" w:rsidP="00FD49FF">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FD49FF" w14:paraId="773CC2FD" w14:textId="77777777" w:rsidTr="00B7446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C2FB" w14:textId="77777777" w:rsidR="00FD49FF" w:rsidRPr="00DC20FA" w:rsidRDefault="00FD49FF"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14</w:t>
            </w:r>
          </w:p>
        </w:tc>
        <w:tc>
          <w:tcPr>
            <w:tcW w:w="8075" w:type="dxa"/>
          </w:tcPr>
          <w:p w14:paraId="773CC2FC" w14:textId="77777777" w:rsidR="00FD49FF" w:rsidRPr="00DC20FA" w:rsidRDefault="00FD49FF"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FD49FF" w:rsidRPr="00D5451C" w14:paraId="773CC300" w14:textId="77777777" w:rsidTr="00B7446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73CC2FE" w14:textId="77777777" w:rsidR="00FD49FF" w:rsidRPr="000D72DF" w:rsidRDefault="00FD49FF" w:rsidP="00B74465">
            <w:pPr>
              <w:pStyle w:val="INDICATORNUMBER"/>
              <w:rPr>
                <w:rStyle w:val="IntenseEmphasis"/>
                <w:b/>
                <w:bCs w:val="0"/>
                <w:i w:val="0"/>
                <w:iCs w:val="0"/>
              </w:rPr>
            </w:pPr>
            <w:r>
              <w:rPr>
                <w:rStyle w:val="IntenseEmphasis"/>
                <w:b/>
                <w:bCs w:val="0"/>
                <w:i w:val="0"/>
                <w:iCs w:val="0"/>
                <w:color w:val="595959"/>
              </w:rPr>
              <w:t>SAM 14.1</w:t>
            </w:r>
          </w:p>
        </w:tc>
        <w:tc>
          <w:tcPr>
            <w:tcW w:w="8075" w:type="dxa"/>
          </w:tcPr>
          <w:p w14:paraId="773CC2FF" w14:textId="77777777" w:rsidR="00FD49FF" w:rsidRPr="001C0916" w:rsidRDefault="00FD49FF" w:rsidP="0086154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D49FF">
              <w:rPr>
                <w:szCs w:val="18"/>
              </w:rPr>
              <w:t>These figures are used to reduce the scope for double counting of signatories’ AUM for the purposes of PRI public communication. There is no value judgement on this percentage and it will not be used as part of the scoring/assessment methodology.</w:t>
            </w:r>
          </w:p>
        </w:tc>
      </w:tr>
    </w:tbl>
    <w:p w14:paraId="773CC301" w14:textId="77777777" w:rsidR="008C183A" w:rsidRDefault="008C183A">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863C3" w14:paraId="773CC306"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C302" w14:textId="77777777" w:rsidR="002863C3" w:rsidRPr="00903B63" w:rsidRDefault="002863C3" w:rsidP="00B7446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3CC303" w14:textId="77777777" w:rsidR="002863C3" w:rsidRPr="00903B63" w:rsidRDefault="002863C3"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73CC304" w14:textId="77777777" w:rsidR="002863C3" w:rsidRPr="00903B63" w:rsidRDefault="002863C3"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73CC305" w14:textId="77777777" w:rsidR="002863C3" w:rsidRPr="00903B63" w:rsidRDefault="002863C3" w:rsidP="00B74465">
            <w:pPr>
              <w:widowControl/>
              <w:autoSpaceDE/>
              <w:autoSpaceDN/>
              <w:adjustRightInd/>
              <w:spacing w:after="0" w:line="240" w:lineRule="auto"/>
              <w:rPr>
                <w:rStyle w:val="IntenseEmphasis"/>
                <w:b w:val="0"/>
                <w:bCs w:val="0"/>
                <w:iCs w:val="0"/>
                <w:color w:val="FFFFFF" w:themeColor="background1"/>
              </w:rPr>
            </w:pPr>
            <w:r w:rsidRPr="00903B63">
              <w:t>Principle</w:t>
            </w:r>
          </w:p>
        </w:tc>
      </w:tr>
      <w:tr w:rsidR="002863C3" w14:paraId="773CC30B" w14:textId="77777777" w:rsidTr="00B7446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73CC307" w14:textId="77777777" w:rsidR="002863C3" w:rsidRPr="00903B63" w:rsidRDefault="002863C3" w:rsidP="00B74465">
            <w:pPr>
              <w:pStyle w:val="SectionIndicatorHeaderText"/>
              <w:rPr>
                <w:rStyle w:val="IntenseEmphasis"/>
                <w:bCs w:val="0"/>
                <w:i w:val="0"/>
                <w:iCs w:val="0"/>
                <w:color w:val="FFFFFF" w:themeColor="background1"/>
              </w:rPr>
            </w:pPr>
            <w:r>
              <w:rPr>
                <w:rStyle w:val="IntenseEmphasis"/>
                <w:i w:val="0"/>
                <w:color w:val="FFFFFF" w:themeColor="background1"/>
              </w:rPr>
              <w:t>SAM 15</w:t>
            </w:r>
          </w:p>
        </w:tc>
        <w:tc>
          <w:tcPr>
            <w:tcW w:w="3402" w:type="dxa"/>
            <w:shd w:val="clear" w:color="auto" w:fill="888888"/>
          </w:tcPr>
          <w:p w14:paraId="773CC308" w14:textId="77777777" w:rsidR="002863C3" w:rsidRPr="00903B63" w:rsidRDefault="002863C3"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73CC309" w14:textId="77777777" w:rsidR="002863C3" w:rsidRPr="00E41723" w:rsidRDefault="002863C3"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73CC30A" w14:textId="77777777" w:rsidR="002863C3" w:rsidRPr="00903B63" w:rsidRDefault="002863C3" w:rsidP="00B7446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73CC30C" w14:textId="77777777" w:rsidR="002863C3" w:rsidRDefault="002863C3" w:rsidP="002863C3">
      <w:pPr>
        <w:pStyle w:val="INDICATORNUMBER"/>
      </w:pPr>
    </w:p>
    <w:tbl>
      <w:tblPr>
        <w:tblStyle w:val="SubSectionIndicatorTableVOLUNTARY"/>
        <w:tblW w:w="9214" w:type="dxa"/>
        <w:tblInd w:w="5" w:type="dxa"/>
        <w:tblLook w:val="04A0" w:firstRow="1" w:lastRow="0" w:firstColumn="1" w:lastColumn="0" w:noHBand="0" w:noVBand="1"/>
      </w:tblPr>
      <w:tblGrid>
        <w:gridCol w:w="1134"/>
        <w:gridCol w:w="1426"/>
        <w:gridCol w:w="1976"/>
        <w:gridCol w:w="1701"/>
        <w:gridCol w:w="1416"/>
        <w:gridCol w:w="1561"/>
      </w:tblGrid>
      <w:tr w:rsidR="002863C3" w14:paraId="773CC30F" w14:textId="77777777" w:rsidTr="002863C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73CC30D" w14:textId="77777777" w:rsidR="002863C3" w:rsidRPr="00903B63" w:rsidRDefault="002863C3"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15</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773CC30E" w14:textId="77777777" w:rsidR="002863C3" w:rsidRPr="00903B63" w:rsidRDefault="002863C3"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863C3" w14:paraId="773CC312" w14:textId="77777777" w:rsidTr="002863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73CC310" w14:textId="77777777" w:rsidR="002863C3" w:rsidRDefault="002863C3" w:rsidP="00B74465">
            <w:pPr>
              <w:pStyle w:val="INDICATORNUMBER"/>
              <w:rPr>
                <w:rStyle w:val="IntenseEmphasis"/>
                <w:b/>
                <w:bCs w:val="0"/>
                <w:i w:val="0"/>
                <w:iCs w:val="0"/>
              </w:rPr>
            </w:pPr>
            <w:r>
              <w:rPr>
                <w:rStyle w:val="IntenseEmphasis"/>
                <w:b/>
                <w:bCs w:val="0"/>
                <w:i w:val="0"/>
                <w:iCs w:val="0"/>
                <w:color w:val="595959"/>
              </w:rPr>
              <w:t>SAM 15.1</w:t>
            </w:r>
          </w:p>
        </w:tc>
        <w:tc>
          <w:tcPr>
            <w:tcW w:w="8080" w:type="dxa"/>
            <w:gridSpan w:val="5"/>
            <w:tcBorders>
              <w:top w:val="nil"/>
              <w:right w:val="single" w:sz="4" w:space="0" w:color="595959" w:themeColor="text1" w:themeTint="A6"/>
            </w:tcBorders>
          </w:tcPr>
          <w:p w14:paraId="773CC311" w14:textId="77777777" w:rsidR="002863C3" w:rsidRPr="002863C3"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r w:rsidRPr="002863C3">
              <w:t>Provide examples of how ESG issues have been addressed in the manager selection, appointment and/or monitoring process for your organisation during the reporting year.</w:t>
            </w:r>
          </w:p>
        </w:tc>
      </w:tr>
      <w:tr w:rsidR="002863C3" w14:paraId="773CC319" w14:textId="77777777" w:rsidTr="00D37B58">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73CC313" w14:textId="77777777" w:rsidR="002863C3" w:rsidRPr="00AE100E" w:rsidRDefault="002863C3" w:rsidP="00AD3F6D">
            <w:pPr>
              <w:pStyle w:val="INDICATORNUMBER"/>
              <w:spacing w:before="0"/>
              <w:rPr>
                <w:rStyle w:val="IntenseEmphasis"/>
                <w:b/>
                <w:bCs w:val="0"/>
                <w:i w:val="0"/>
                <w:iCs w:val="0"/>
                <w:color w:val="595959"/>
              </w:rPr>
            </w:pPr>
          </w:p>
        </w:tc>
        <w:tc>
          <w:tcPr>
            <w:tcW w:w="1426" w:type="dxa"/>
            <w:tcBorders>
              <w:top w:val="nil"/>
              <w:bottom w:val="nil"/>
              <w:right w:val="single" w:sz="4" w:space="0" w:color="D9D9D9" w:themeColor="background1" w:themeShade="D9"/>
            </w:tcBorders>
            <w:shd w:val="clear" w:color="auto" w:fill="A6A6A6" w:themeFill="background1" w:themeFillShade="A6"/>
          </w:tcPr>
          <w:p w14:paraId="773CC314" w14:textId="77777777" w:rsidR="002863C3" w:rsidRPr="00DF2AB6" w:rsidRDefault="002863C3"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Topic or issue</w:t>
            </w:r>
          </w:p>
        </w:tc>
        <w:tc>
          <w:tcPr>
            <w:tcW w:w="197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773CC315" w14:textId="77777777" w:rsidR="002863C3" w:rsidRPr="00DF2AB6" w:rsidRDefault="002863C3"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Conducted by</w:t>
            </w:r>
          </w:p>
        </w:tc>
        <w:tc>
          <w:tcPr>
            <w:tcW w:w="1701"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773CC316" w14:textId="77777777" w:rsidR="002863C3" w:rsidRPr="00DF2AB6" w:rsidRDefault="002863C3"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Asset class</w:t>
            </w:r>
          </w:p>
        </w:tc>
        <w:tc>
          <w:tcPr>
            <w:tcW w:w="141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773CC317" w14:textId="77777777" w:rsidR="002863C3" w:rsidRPr="00DF2AB6" w:rsidRDefault="002863C3"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Scope and process</w:t>
            </w:r>
          </w:p>
        </w:tc>
        <w:tc>
          <w:tcPr>
            <w:tcW w:w="1561"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773CC318" w14:textId="77777777" w:rsidR="002863C3" w:rsidRPr="00DF2AB6" w:rsidRDefault="002863C3"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Outcomes</w:t>
            </w:r>
          </w:p>
        </w:tc>
      </w:tr>
      <w:tr w:rsidR="002863C3" w14:paraId="773CC324" w14:textId="77777777" w:rsidTr="00D37B5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773CC31A" w14:textId="77777777" w:rsidR="002863C3" w:rsidRPr="00AE100E" w:rsidRDefault="002863C3" w:rsidP="00B74465">
            <w:pPr>
              <w:pStyle w:val="INDICATORNUMBER"/>
              <w:rPr>
                <w:rStyle w:val="IntenseEmphasis"/>
                <w:b/>
                <w:bCs w:val="0"/>
                <w:i w:val="0"/>
                <w:iCs w:val="0"/>
                <w:color w:val="595959"/>
              </w:rPr>
            </w:pPr>
          </w:p>
        </w:tc>
        <w:tc>
          <w:tcPr>
            <w:tcW w:w="1426" w:type="dxa"/>
            <w:tcBorders>
              <w:top w:val="nil"/>
              <w:bottom w:val="single" w:sz="4" w:space="0" w:color="A6A6A6" w:themeColor="background1" w:themeShade="A6"/>
              <w:right w:val="single" w:sz="4" w:space="0" w:color="A6A6A6" w:themeColor="background1" w:themeShade="A6"/>
            </w:tcBorders>
            <w:shd w:val="clear" w:color="auto" w:fill="auto"/>
          </w:tcPr>
          <w:p w14:paraId="773CC31B"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9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1C" w14:textId="77777777" w:rsidR="002863C3" w:rsidRPr="0042063C" w:rsidRDefault="002863C3" w:rsidP="005E51F7">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pPr>
            <w:r w:rsidRPr="0042063C">
              <w:t>Internal staff</w:t>
            </w:r>
          </w:p>
          <w:p w14:paraId="773CC31D" w14:textId="77777777" w:rsidR="002863C3" w:rsidRDefault="002863C3" w:rsidP="005E51F7">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pPr>
            <w:r w:rsidRPr="0042063C">
              <w:t>Investment consultants</w:t>
            </w:r>
          </w:p>
          <w:p w14:paraId="773CC31E" w14:textId="77777777" w:rsidR="00AD3F6D" w:rsidRPr="00680D45" w:rsidRDefault="00AD3F6D" w:rsidP="00AD3F6D">
            <w:pPr>
              <w:pStyle w:val="INDICATORTEXT"/>
              <w:ind w:left="360"/>
              <w:cnfStyle w:val="000000100000" w:firstRow="0" w:lastRow="0" w:firstColumn="0" w:lastColumn="0" w:oddVBand="0" w:evenVBand="0" w:oddHBand="1" w:evenHBand="0" w:firstRowFirstColumn="0" w:firstRowLastColumn="0" w:lastRowFirstColumn="0" w:lastRowLastColumn="0"/>
            </w:pPr>
            <w:r w:rsidRPr="0042063C">
              <w:t>[drop down</w:t>
            </w:r>
            <w:r>
              <w:t>]</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3CC31F" w14:textId="77777777" w:rsidR="00D37B58" w:rsidRDefault="00471C93" w:rsidP="005E51F7">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pPr>
            <w:r>
              <w:t>All</w:t>
            </w:r>
          </w:p>
          <w:p w14:paraId="773CC320" w14:textId="77777777" w:rsidR="002863C3" w:rsidRDefault="00D37B58" w:rsidP="005E51F7">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pPr>
            <w:r>
              <w:t>Applicable from SAM 03</w:t>
            </w:r>
          </w:p>
          <w:p w14:paraId="773CC321" w14:textId="77777777" w:rsidR="00D37B58" w:rsidRPr="00680D45" w:rsidRDefault="00D37B58" w:rsidP="00D37B58">
            <w:pPr>
              <w:pStyle w:val="INDICATORTEXT"/>
              <w:spacing w:after="0"/>
              <w:ind w:left="141"/>
              <w:cnfStyle w:val="000000100000" w:firstRow="0" w:lastRow="0" w:firstColumn="0" w:lastColumn="0" w:oddVBand="0" w:evenVBand="0" w:oddHBand="1" w:evenHBand="0" w:firstRowFirstColumn="0" w:firstRowLastColumn="0" w:lastRowFirstColumn="0" w:lastRowLastColumn="0"/>
            </w:pPr>
            <w:r w:rsidRPr="0042063C">
              <w:t>[drop down</w:t>
            </w:r>
            <w:r>
              <w:t>]</w:t>
            </w:r>
          </w:p>
        </w:tc>
        <w:tc>
          <w:tcPr>
            <w:tcW w:w="14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22"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73CC323"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2863C3" w14:paraId="773CC32B" w14:textId="77777777" w:rsidTr="00D37B58">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773CC325" w14:textId="77777777" w:rsidR="002863C3" w:rsidRPr="00AE100E" w:rsidRDefault="002863C3" w:rsidP="00B74465">
            <w:pPr>
              <w:pStyle w:val="INDICATORNUMBER"/>
              <w:rPr>
                <w:rStyle w:val="IntenseEmphasis"/>
                <w:b/>
                <w:bCs w:val="0"/>
                <w:i w:val="0"/>
                <w:iCs w:val="0"/>
                <w:color w:val="595959"/>
              </w:rPr>
            </w:pPr>
          </w:p>
        </w:tc>
        <w:tc>
          <w:tcPr>
            <w:tcW w:w="1426" w:type="dxa"/>
            <w:tcBorders>
              <w:top w:val="nil"/>
              <w:bottom w:val="single" w:sz="4" w:space="0" w:color="A6A6A6" w:themeColor="background1" w:themeShade="A6"/>
              <w:right w:val="single" w:sz="4" w:space="0" w:color="A6A6A6" w:themeColor="background1" w:themeShade="A6"/>
            </w:tcBorders>
            <w:shd w:val="clear" w:color="auto" w:fill="auto"/>
          </w:tcPr>
          <w:p w14:paraId="773CC326"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9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27" w14:textId="77777777" w:rsidR="002863C3" w:rsidRPr="0042063C" w:rsidRDefault="002863C3" w:rsidP="002863C3">
            <w:pPr>
              <w:pStyle w:val="INDICATORTEXT"/>
              <w:ind w:left="360"/>
              <w:cnfStyle w:val="000000000000" w:firstRow="0" w:lastRow="0" w:firstColumn="0" w:lastColumn="0" w:oddVBand="0" w:evenVBand="0" w:oddHBand="0"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28" w14:textId="77777777" w:rsidR="002863C3" w:rsidRPr="00680D45" w:rsidRDefault="000B7F55" w:rsidP="00B74465">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4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29"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5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73CC32A"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r>
      <w:tr w:rsidR="002863C3" w14:paraId="773CC332" w14:textId="77777777" w:rsidTr="00D37B5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773CC32C" w14:textId="77777777" w:rsidR="002863C3" w:rsidRPr="00AE100E" w:rsidRDefault="002863C3" w:rsidP="00B74465">
            <w:pPr>
              <w:pStyle w:val="INDICATORNUMBER"/>
              <w:rPr>
                <w:rStyle w:val="IntenseEmphasis"/>
                <w:b/>
                <w:bCs w:val="0"/>
                <w:i w:val="0"/>
                <w:iCs w:val="0"/>
                <w:color w:val="595959"/>
              </w:rPr>
            </w:pPr>
          </w:p>
        </w:tc>
        <w:tc>
          <w:tcPr>
            <w:tcW w:w="1426" w:type="dxa"/>
            <w:tcBorders>
              <w:top w:val="nil"/>
              <w:bottom w:val="single" w:sz="4" w:space="0" w:color="A6A6A6" w:themeColor="background1" w:themeShade="A6"/>
              <w:right w:val="single" w:sz="4" w:space="0" w:color="A6A6A6" w:themeColor="background1" w:themeShade="A6"/>
            </w:tcBorders>
            <w:shd w:val="clear" w:color="auto" w:fill="auto"/>
          </w:tcPr>
          <w:p w14:paraId="773CC32D"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9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2E" w14:textId="77777777" w:rsidR="002863C3" w:rsidRPr="0042063C" w:rsidRDefault="002863C3" w:rsidP="002863C3">
            <w:pPr>
              <w:pStyle w:val="INDICATORTEXT"/>
              <w:ind w:left="360"/>
              <w:cnfStyle w:val="000000100000" w:firstRow="0" w:lastRow="0" w:firstColumn="0" w:lastColumn="0" w:oddVBand="0" w:evenVBand="0" w:oddHBand="1"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2F" w14:textId="77777777" w:rsidR="002863C3" w:rsidRPr="00680D45" w:rsidRDefault="000B7F55" w:rsidP="00B74465">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4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30"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73CC331"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2863C3" w14:paraId="773CC339" w14:textId="77777777" w:rsidTr="00D37B58">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773CC333" w14:textId="77777777" w:rsidR="002863C3" w:rsidRPr="00AE100E" w:rsidRDefault="002863C3" w:rsidP="00B74465">
            <w:pPr>
              <w:pStyle w:val="INDICATORNUMBER"/>
              <w:rPr>
                <w:rStyle w:val="IntenseEmphasis"/>
                <w:b/>
                <w:bCs w:val="0"/>
                <w:i w:val="0"/>
                <w:iCs w:val="0"/>
                <w:color w:val="595959"/>
              </w:rPr>
            </w:pPr>
          </w:p>
        </w:tc>
        <w:tc>
          <w:tcPr>
            <w:tcW w:w="1426" w:type="dxa"/>
            <w:tcBorders>
              <w:top w:val="nil"/>
              <w:bottom w:val="single" w:sz="4" w:space="0" w:color="A6A6A6" w:themeColor="background1" w:themeShade="A6"/>
              <w:right w:val="single" w:sz="4" w:space="0" w:color="A6A6A6" w:themeColor="background1" w:themeShade="A6"/>
            </w:tcBorders>
            <w:shd w:val="clear" w:color="auto" w:fill="auto"/>
          </w:tcPr>
          <w:p w14:paraId="773CC334"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9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35" w14:textId="77777777" w:rsidR="002863C3" w:rsidRPr="0042063C" w:rsidRDefault="002863C3" w:rsidP="002863C3">
            <w:pPr>
              <w:pStyle w:val="INDICATORTEXT"/>
              <w:ind w:left="360"/>
              <w:cnfStyle w:val="000000000000" w:firstRow="0" w:lastRow="0" w:firstColumn="0" w:lastColumn="0" w:oddVBand="0" w:evenVBand="0" w:oddHBand="0"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36" w14:textId="77777777" w:rsidR="002863C3" w:rsidRPr="00680D45" w:rsidRDefault="000B7F55" w:rsidP="00B74465">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4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37"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5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73CC338"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r>
      <w:tr w:rsidR="002863C3" w14:paraId="773CC340" w14:textId="77777777" w:rsidTr="00D37B5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773CC33A" w14:textId="77777777" w:rsidR="002863C3" w:rsidRPr="00AE100E" w:rsidRDefault="002863C3" w:rsidP="00B74465">
            <w:pPr>
              <w:pStyle w:val="INDICATORNUMBER"/>
              <w:rPr>
                <w:rStyle w:val="IntenseEmphasis"/>
                <w:b/>
                <w:bCs w:val="0"/>
                <w:i w:val="0"/>
                <w:iCs w:val="0"/>
                <w:color w:val="595959"/>
              </w:rPr>
            </w:pPr>
          </w:p>
        </w:tc>
        <w:tc>
          <w:tcPr>
            <w:tcW w:w="1426" w:type="dxa"/>
            <w:tcBorders>
              <w:top w:val="nil"/>
              <w:bottom w:val="single" w:sz="4" w:space="0" w:color="A6A6A6" w:themeColor="background1" w:themeShade="A6"/>
              <w:right w:val="single" w:sz="4" w:space="0" w:color="A6A6A6" w:themeColor="background1" w:themeShade="A6"/>
            </w:tcBorders>
            <w:shd w:val="clear" w:color="auto" w:fill="auto"/>
          </w:tcPr>
          <w:p w14:paraId="773CC33B"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9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3C" w14:textId="77777777" w:rsidR="002863C3" w:rsidRPr="0042063C" w:rsidRDefault="002863C3" w:rsidP="002863C3">
            <w:pPr>
              <w:pStyle w:val="INDICATORTEXT"/>
              <w:ind w:left="360"/>
              <w:cnfStyle w:val="000000100000" w:firstRow="0" w:lastRow="0" w:firstColumn="0" w:lastColumn="0" w:oddVBand="0" w:evenVBand="0" w:oddHBand="1"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3D" w14:textId="77777777" w:rsidR="002863C3" w:rsidRPr="00680D45" w:rsidRDefault="000B7F55" w:rsidP="00B74465">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4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3E"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73CC33F"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2863C3" w14:paraId="773CC343" w14:textId="77777777" w:rsidTr="002863C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773CC341" w14:textId="77777777" w:rsidR="002863C3" w:rsidRPr="00AE100E" w:rsidRDefault="00B4349B" w:rsidP="00B74465">
            <w:pPr>
              <w:pStyle w:val="INDICATORNUMBER"/>
              <w:rPr>
                <w:rStyle w:val="IntenseEmphasis"/>
                <w:b/>
                <w:bCs w:val="0"/>
                <w:i w:val="0"/>
                <w:iCs w:val="0"/>
                <w:color w:val="595959"/>
              </w:rPr>
            </w:pPr>
            <w:r>
              <w:rPr>
                <w:rStyle w:val="IntenseEmphasis"/>
                <w:b/>
                <w:bCs w:val="0"/>
                <w:i w:val="0"/>
                <w:iCs w:val="0"/>
                <w:color w:val="595959"/>
              </w:rPr>
              <w:t>SAM 15.2</w:t>
            </w:r>
          </w:p>
        </w:tc>
        <w:tc>
          <w:tcPr>
            <w:tcW w:w="8080" w:type="dxa"/>
            <w:gridSpan w:val="5"/>
            <w:tcBorders>
              <w:top w:val="single" w:sz="4" w:space="0" w:color="5A5A5A"/>
              <w:bottom w:val="nil"/>
              <w:right w:val="single" w:sz="4" w:space="0" w:color="595959" w:themeColor="text1" w:themeTint="A6"/>
            </w:tcBorders>
            <w:shd w:val="clear" w:color="auto" w:fill="F2F2F2" w:themeFill="background1" w:themeFillShade="F2"/>
          </w:tcPr>
          <w:p w14:paraId="773CC342" w14:textId="77777777" w:rsidR="002863C3" w:rsidRPr="00EF652A"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2863C3" w14:paraId="773CC346" w14:textId="77777777" w:rsidTr="002863C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773CC344" w14:textId="77777777" w:rsidR="002863C3" w:rsidRPr="00AE100E" w:rsidRDefault="002863C3" w:rsidP="00B74465">
            <w:pPr>
              <w:pStyle w:val="INDICATORNUMBER"/>
              <w:rPr>
                <w:rStyle w:val="IntenseEmphasis"/>
                <w:b/>
                <w:bCs w:val="0"/>
                <w:i w:val="0"/>
                <w:iCs w:val="0"/>
                <w:color w:val="595959"/>
              </w:rPr>
            </w:pPr>
          </w:p>
        </w:tc>
        <w:tc>
          <w:tcPr>
            <w:tcW w:w="8080" w:type="dxa"/>
            <w:gridSpan w:val="5"/>
            <w:tcBorders>
              <w:top w:val="nil"/>
              <w:bottom w:val="single" w:sz="4" w:space="0" w:color="5A5A5A"/>
              <w:right w:val="single" w:sz="4" w:space="0" w:color="595959" w:themeColor="text1" w:themeTint="A6"/>
            </w:tcBorders>
            <w:shd w:val="clear" w:color="auto" w:fill="auto"/>
          </w:tcPr>
          <w:p w14:paraId="773CC345" w14:textId="77777777" w:rsidR="002863C3" w:rsidRPr="00986592" w:rsidRDefault="002863C3" w:rsidP="00B7446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773CC347" w14:textId="77777777" w:rsidR="00844AFA" w:rsidRDefault="00844AFA" w:rsidP="00471C93">
      <w:pPr>
        <w:pStyle w:val="NoSpacing"/>
      </w:pPr>
    </w:p>
    <w:tbl>
      <w:tblPr>
        <w:tblStyle w:val="SubSectionMISCTableVOLUNTARY"/>
        <w:tblW w:w="9214" w:type="dxa"/>
        <w:tblInd w:w="5" w:type="dxa"/>
        <w:tblLook w:val="06A0" w:firstRow="1" w:lastRow="0" w:firstColumn="1" w:lastColumn="0" w:noHBand="1" w:noVBand="1"/>
      </w:tblPr>
      <w:tblGrid>
        <w:gridCol w:w="1134"/>
        <w:gridCol w:w="8080"/>
      </w:tblGrid>
      <w:tr w:rsidR="00844AFA" w14:paraId="773CC34A"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tcBorders>
            <w:shd w:val="clear" w:color="auto" w:fill="606060"/>
          </w:tcPr>
          <w:p w14:paraId="773CC348" w14:textId="77777777" w:rsidR="00844AFA" w:rsidRPr="00191BC1" w:rsidRDefault="00844AFA"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15</w:t>
            </w:r>
          </w:p>
        </w:tc>
        <w:tc>
          <w:tcPr>
            <w:tcW w:w="8080" w:type="dxa"/>
            <w:tcBorders>
              <w:top w:val="single" w:sz="4" w:space="0" w:color="A6A6A6" w:themeColor="background1" w:themeShade="A6"/>
            </w:tcBorders>
          </w:tcPr>
          <w:p w14:paraId="773CC349" w14:textId="77777777" w:rsidR="00844AFA" w:rsidRPr="00191BC1" w:rsidRDefault="00844AFA"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844AFA" w:rsidRPr="00CF025D" w14:paraId="773CC34D" w14:textId="77777777" w:rsidTr="0047429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773CC34B" w14:textId="77777777" w:rsidR="00844AFA" w:rsidRPr="000D72DF" w:rsidRDefault="00844AFA" w:rsidP="00B74465">
            <w:pPr>
              <w:pStyle w:val="INDICATORNUMBER"/>
              <w:rPr>
                <w:rStyle w:val="IntenseEmphasis"/>
                <w:b/>
                <w:bCs w:val="0"/>
                <w:i w:val="0"/>
                <w:iCs w:val="0"/>
              </w:rPr>
            </w:pPr>
            <w:r>
              <w:rPr>
                <w:rStyle w:val="IntenseEmphasis"/>
                <w:b/>
                <w:bCs w:val="0"/>
                <w:i w:val="0"/>
                <w:iCs w:val="0"/>
                <w:color w:val="595959"/>
              </w:rPr>
              <w:t>SAM 15.1</w:t>
            </w:r>
          </w:p>
        </w:tc>
        <w:tc>
          <w:tcPr>
            <w:tcW w:w="8080" w:type="dxa"/>
            <w:tcBorders>
              <w:top w:val="single" w:sz="4" w:space="0" w:color="595959"/>
              <w:bottom w:val="single" w:sz="4" w:space="0" w:color="595959"/>
            </w:tcBorders>
          </w:tcPr>
          <w:p w14:paraId="773CC34C" w14:textId="77777777" w:rsidR="00844AFA" w:rsidRPr="00D37B58" w:rsidRDefault="00844AFA" w:rsidP="00D37B5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AD3F6D">
              <w:rPr>
                <w:szCs w:val="18"/>
              </w:rPr>
              <w:t>Organisations are not expected to provide the names/details of investment managers.</w:t>
            </w:r>
            <w:r w:rsidR="000B7F55">
              <w:rPr>
                <w:szCs w:val="18"/>
              </w:rPr>
              <w:t xml:space="preserve"> </w:t>
            </w:r>
            <w:r w:rsidRPr="00AD3F6D">
              <w:rPr>
                <w:szCs w:val="18"/>
              </w:rPr>
              <w:t>Ideally, you should provide examples from the current reporting year but you are encouraged to report examples from previous years if you want to provide a balanced view on how ESG issues influence selection, appointment and/or monitoring processes or to highlight specific features of your approach.</w:t>
            </w:r>
            <w:r w:rsidR="00471C93">
              <w:rPr>
                <w:szCs w:val="18"/>
              </w:rPr>
              <w:t xml:space="preserve"> </w:t>
            </w:r>
          </w:p>
        </w:tc>
      </w:tr>
      <w:tr w:rsidR="0047429D" w:rsidRPr="00CF025D" w14:paraId="773CC34F" w14:textId="77777777" w:rsidTr="00F33FE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773CC34E" w14:textId="77777777" w:rsidR="0047429D" w:rsidRPr="0047429D" w:rsidRDefault="0047429D" w:rsidP="00844AFA">
            <w:pPr>
              <w:pStyle w:val="INDICATORTEXT"/>
              <w:rPr>
                <w:b/>
                <w:szCs w:val="18"/>
              </w:rPr>
            </w:pPr>
            <w:r w:rsidRPr="0047429D">
              <w:rPr>
                <w:b/>
                <w:szCs w:val="18"/>
              </w:rPr>
              <w:t>L</w:t>
            </w:r>
            <w:r w:rsidR="005402FA">
              <w:rPr>
                <w:b/>
                <w:szCs w:val="18"/>
              </w:rPr>
              <w:t>OGIC</w:t>
            </w:r>
          </w:p>
        </w:tc>
      </w:tr>
      <w:tr w:rsidR="0047429D" w:rsidRPr="00CF025D" w14:paraId="773CC352" w14:textId="77777777" w:rsidTr="00B7446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773CC350" w14:textId="77777777" w:rsidR="0047429D" w:rsidRDefault="0047429D" w:rsidP="00B74465">
            <w:pPr>
              <w:pStyle w:val="INDICATORNUMBER"/>
              <w:rPr>
                <w:rStyle w:val="IntenseEmphasis"/>
                <w:b/>
                <w:bCs w:val="0"/>
                <w:i w:val="0"/>
                <w:iCs w:val="0"/>
                <w:color w:val="595959"/>
              </w:rPr>
            </w:pPr>
            <w:r>
              <w:rPr>
                <w:rStyle w:val="IntenseEmphasis"/>
                <w:b/>
                <w:bCs w:val="0"/>
                <w:i w:val="0"/>
                <w:iCs w:val="0"/>
                <w:color w:val="595959"/>
              </w:rPr>
              <w:t>SAM 15.1</w:t>
            </w:r>
          </w:p>
        </w:tc>
        <w:tc>
          <w:tcPr>
            <w:tcW w:w="8080" w:type="dxa"/>
            <w:tcBorders>
              <w:top w:val="single" w:sz="4" w:space="0" w:color="595959"/>
              <w:bottom w:val="single" w:sz="4" w:space="0" w:color="5A5A5A"/>
            </w:tcBorders>
          </w:tcPr>
          <w:p w14:paraId="773CC351" w14:textId="77777777" w:rsidR="0047429D" w:rsidRPr="00AD3F6D" w:rsidRDefault="0047429D" w:rsidP="00471C93">
            <w:pPr>
              <w:pStyle w:val="INDICATORTEXT"/>
              <w:cnfStyle w:val="000000000000" w:firstRow="0" w:lastRow="0" w:firstColumn="0" w:lastColumn="0" w:oddVBand="0" w:evenVBand="0" w:oddHBand="0" w:evenHBand="0" w:firstRowFirstColumn="0" w:firstRowLastColumn="0" w:lastRowFirstColumn="0" w:lastRowLastColumn="0"/>
              <w:rPr>
                <w:szCs w:val="18"/>
              </w:rPr>
            </w:pPr>
            <w:r>
              <w:rPr>
                <w:rFonts w:cs="Calibri"/>
                <w:szCs w:val="18"/>
              </w:rPr>
              <w:t>Applicable asset classes in the fie</w:t>
            </w:r>
            <w:r w:rsidR="00471C93">
              <w:rPr>
                <w:rFonts w:cs="Calibri"/>
                <w:szCs w:val="18"/>
              </w:rPr>
              <w:t>l</w:t>
            </w:r>
            <w:r>
              <w:rPr>
                <w:rFonts w:cs="Calibri"/>
                <w:szCs w:val="18"/>
              </w:rPr>
              <w:t xml:space="preserve">d ‘asset class’ will depend on your response(s) in [03].  </w:t>
            </w:r>
          </w:p>
        </w:tc>
      </w:tr>
    </w:tbl>
    <w:p w14:paraId="773CC353" w14:textId="77777777" w:rsidR="00844AFA" w:rsidRDefault="00844AFA" w:rsidP="0047429D">
      <w:pPr>
        <w:pStyle w:val="NoSpacing"/>
      </w:pPr>
    </w:p>
    <w:tbl>
      <w:tblPr>
        <w:tblStyle w:val="SubSectionIndicatorTableVOLUNTARY"/>
        <w:tblW w:w="9214" w:type="dxa"/>
        <w:tblInd w:w="5" w:type="dxa"/>
        <w:tblLook w:val="04A0" w:firstRow="1" w:lastRow="0" w:firstColumn="1" w:lastColumn="0" w:noHBand="0" w:noVBand="1"/>
      </w:tblPr>
      <w:tblGrid>
        <w:gridCol w:w="1134"/>
        <w:gridCol w:w="1276"/>
        <w:gridCol w:w="1276"/>
        <w:gridCol w:w="3685"/>
        <w:gridCol w:w="1843"/>
      </w:tblGrid>
      <w:tr w:rsidR="0008025E" w:rsidRPr="00842499" w14:paraId="773CC355" w14:textId="77777777" w:rsidTr="0008025E">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14" w:type="dxa"/>
            <w:gridSpan w:val="5"/>
            <w:tcBorders>
              <w:top w:val="single" w:sz="4" w:space="0" w:color="595959" w:themeColor="text1" w:themeTint="A6"/>
              <w:bottom w:val="nil"/>
              <w:right w:val="single" w:sz="4" w:space="0" w:color="595959" w:themeColor="text1" w:themeTint="A6"/>
            </w:tcBorders>
            <w:shd w:val="clear" w:color="auto" w:fill="A6A6A6" w:themeFill="background1" w:themeFillShade="A6"/>
          </w:tcPr>
          <w:p w14:paraId="773CC354" w14:textId="77777777" w:rsidR="0008025E" w:rsidRPr="00842499" w:rsidRDefault="0008025E" w:rsidP="0047429D">
            <w:pPr>
              <w:spacing w:before="0" w:after="0" w:line="240" w:lineRule="auto"/>
              <w:rPr>
                <w:b/>
              </w:rPr>
            </w:pPr>
            <w:r>
              <w:rPr>
                <w:b/>
              </w:rPr>
              <w:t>EXAMPLES</w:t>
            </w:r>
          </w:p>
        </w:tc>
      </w:tr>
      <w:tr w:rsidR="0008025E" w:rsidRPr="005E3C84" w14:paraId="773CC35B" w14:textId="77777777" w:rsidTr="0047429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A6A6A6" w:themeColor="background1" w:themeShade="A6"/>
            </w:tcBorders>
            <w:shd w:val="clear" w:color="auto" w:fill="F2F2F2" w:themeFill="background1" w:themeFillShade="F2"/>
          </w:tcPr>
          <w:p w14:paraId="773CC356" w14:textId="77777777" w:rsidR="0008025E" w:rsidRPr="0008025E" w:rsidRDefault="0008025E" w:rsidP="0008025E">
            <w:pPr>
              <w:pStyle w:val="INDICATORNUMBER"/>
              <w:rPr>
                <w:rStyle w:val="IntenseEmphasis"/>
                <w:b/>
                <w:i w:val="0"/>
                <w:color w:val="595959"/>
              </w:rPr>
            </w:pPr>
            <w:r w:rsidRPr="0008025E">
              <w:rPr>
                <w:rStyle w:val="IntenseEmphasis"/>
                <w:b/>
                <w:i w:val="0"/>
                <w:color w:val="595959"/>
              </w:rPr>
              <w:t>Topic or issue</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773CC357" w14:textId="77777777" w:rsidR="0008025E" w:rsidRPr="0008025E" w:rsidRDefault="0008025E" w:rsidP="0008025E">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595959"/>
              </w:rPr>
            </w:pPr>
            <w:r w:rsidRPr="0008025E">
              <w:rPr>
                <w:rStyle w:val="IntenseEmphasis"/>
                <w:b/>
                <w:i w:val="0"/>
                <w:color w:val="595959"/>
              </w:rPr>
              <w:t>Conducted by</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773CC358" w14:textId="77777777" w:rsidR="0008025E" w:rsidRPr="0008025E" w:rsidRDefault="0008025E" w:rsidP="0008025E">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595959"/>
              </w:rPr>
            </w:pPr>
            <w:r w:rsidRPr="0008025E">
              <w:rPr>
                <w:rStyle w:val="IntenseEmphasis"/>
                <w:b/>
                <w:i w:val="0"/>
                <w:color w:val="595959"/>
              </w:rPr>
              <w:t>Asset class</w:t>
            </w:r>
          </w:p>
        </w:tc>
        <w:tc>
          <w:tcPr>
            <w:tcW w:w="36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773CC359" w14:textId="77777777" w:rsidR="0008025E" w:rsidRPr="0008025E" w:rsidRDefault="0008025E" w:rsidP="0008025E">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595959"/>
              </w:rPr>
            </w:pPr>
            <w:r w:rsidRPr="0008025E">
              <w:rPr>
                <w:rStyle w:val="IntenseEmphasis"/>
                <w:b/>
                <w:i w:val="0"/>
                <w:color w:val="595959"/>
              </w:rPr>
              <w:t>Scope and process</w:t>
            </w:r>
          </w:p>
        </w:tc>
        <w:tc>
          <w:tcPr>
            <w:tcW w:w="1843"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F2F2F2" w:themeFill="background1" w:themeFillShade="F2"/>
          </w:tcPr>
          <w:p w14:paraId="773CC35A" w14:textId="77777777" w:rsidR="0008025E" w:rsidRPr="0008025E" w:rsidRDefault="0008025E" w:rsidP="0008025E">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595959"/>
              </w:rPr>
            </w:pPr>
            <w:r w:rsidRPr="0008025E">
              <w:rPr>
                <w:rStyle w:val="IntenseEmphasis"/>
                <w:b/>
                <w:i w:val="0"/>
                <w:color w:val="595959"/>
              </w:rPr>
              <w:t>Outcomes</w:t>
            </w:r>
          </w:p>
        </w:tc>
      </w:tr>
      <w:tr w:rsidR="00924FE2" w:rsidRPr="00AA5CF0" w14:paraId="773CC361" w14:textId="77777777" w:rsidTr="0047429D">
        <w:trPr>
          <w:trHeight w:val="34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3CC35C" w14:textId="77777777" w:rsidR="00924FE2" w:rsidRPr="00924FE2" w:rsidRDefault="00924FE2" w:rsidP="00924FE2">
            <w:pPr>
              <w:pStyle w:val="INDICATORTEXT"/>
              <w:rPr>
                <w:szCs w:val="18"/>
              </w:rPr>
            </w:pPr>
            <w:r w:rsidRPr="00924FE2">
              <w:rPr>
                <w:szCs w:val="18"/>
              </w:rPr>
              <w:t>Mining</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3CC35D" w14:textId="77777777" w:rsidR="00924FE2" w:rsidRPr="00924FE2" w:rsidRDefault="00924FE2" w:rsidP="00924FE2">
            <w:pPr>
              <w:pStyle w:val="INDICATORTEXT"/>
              <w:cnfStyle w:val="000000000000" w:firstRow="0" w:lastRow="0" w:firstColumn="0" w:lastColumn="0" w:oddVBand="0" w:evenVBand="0" w:oddHBand="0" w:evenHBand="0" w:firstRowFirstColumn="0" w:firstRowLastColumn="0" w:lastRowFirstColumn="0" w:lastRowLastColumn="0"/>
              <w:rPr>
                <w:szCs w:val="18"/>
              </w:rPr>
            </w:pPr>
            <w:r w:rsidRPr="00924FE2">
              <w:rPr>
                <w:szCs w:val="18"/>
              </w:rPr>
              <w:t>Internal staff</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3CC35E" w14:textId="77777777" w:rsidR="00924FE2" w:rsidRPr="00924FE2" w:rsidRDefault="00924FE2" w:rsidP="00924FE2">
            <w:pPr>
              <w:pStyle w:val="INDICATORTEXT"/>
              <w:cnfStyle w:val="000000000000" w:firstRow="0" w:lastRow="0" w:firstColumn="0" w:lastColumn="0" w:oddVBand="0" w:evenVBand="0" w:oddHBand="0" w:evenHBand="0" w:firstRowFirstColumn="0" w:firstRowLastColumn="0" w:lastRowFirstColumn="0" w:lastRowLastColumn="0"/>
              <w:rPr>
                <w:szCs w:val="18"/>
              </w:rPr>
            </w:pPr>
            <w:r w:rsidRPr="00924FE2">
              <w:rPr>
                <w:szCs w:val="18"/>
              </w:rPr>
              <w:t>Private Equity</w:t>
            </w:r>
          </w:p>
        </w:tc>
        <w:tc>
          <w:tcPr>
            <w:tcW w:w="36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3CC35F" w14:textId="77777777" w:rsidR="00924FE2" w:rsidRPr="00924FE2" w:rsidRDefault="00924FE2" w:rsidP="00444A6E">
            <w:pPr>
              <w:pStyle w:val="INDICATORTEXT"/>
              <w:cnfStyle w:val="000000000000" w:firstRow="0" w:lastRow="0" w:firstColumn="0" w:lastColumn="0" w:oddVBand="0" w:evenVBand="0" w:oddHBand="0" w:evenHBand="0" w:firstRowFirstColumn="0" w:firstRowLastColumn="0" w:lastRowFirstColumn="0" w:lastRowLastColumn="0"/>
              <w:rPr>
                <w:szCs w:val="18"/>
              </w:rPr>
            </w:pPr>
            <w:r w:rsidRPr="00924FE2">
              <w:rPr>
                <w:szCs w:val="18"/>
              </w:rPr>
              <w:t xml:space="preserve">In selecting a specialist PE mining investor, during due diligence we noted that the GP's ESG process did not address health and safety. We asked the GP to develop a policy and criteria on this issue. The GP refused to do so.  </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73CC360" w14:textId="77777777" w:rsidR="00924FE2" w:rsidRPr="00924FE2" w:rsidRDefault="00924FE2" w:rsidP="00924FE2">
            <w:pPr>
              <w:pStyle w:val="INDICATORTEXT"/>
              <w:cnfStyle w:val="000000000000" w:firstRow="0" w:lastRow="0" w:firstColumn="0" w:lastColumn="0" w:oddVBand="0" w:evenVBand="0" w:oddHBand="0" w:evenHBand="0" w:firstRowFirstColumn="0" w:firstRowLastColumn="0" w:lastRowFirstColumn="0" w:lastRowLastColumn="0"/>
              <w:rPr>
                <w:szCs w:val="18"/>
              </w:rPr>
            </w:pPr>
            <w:r w:rsidRPr="00924FE2">
              <w:rPr>
                <w:szCs w:val="18"/>
              </w:rPr>
              <w:t>We therefore decided not to invest in the fund.</w:t>
            </w:r>
          </w:p>
        </w:tc>
      </w:tr>
      <w:tr w:rsidR="00924FE2" w:rsidRPr="00AA5CF0" w14:paraId="773CC368" w14:textId="77777777" w:rsidTr="0047429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73CC362" w14:textId="77777777" w:rsidR="00924FE2" w:rsidRPr="00924FE2" w:rsidRDefault="00924FE2" w:rsidP="00924FE2">
            <w:pPr>
              <w:pStyle w:val="INDICATORTEXT"/>
              <w:rPr>
                <w:szCs w:val="18"/>
              </w:rPr>
            </w:pPr>
            <w:r w:rsidRPr="00924FE2">
              <w:rPr>
                <w:szCs w:val="18"/>
              </w:rPr>
              <w:t>Human rights</w:t>
            </w:r>
          </w:p>
          <w:p w14:paraId="773CC363" w14:textId="77777777" w:rsidR="00924FE2" w:rsidRPr="00924FE2" w:rsidRDefault="00924FE2" w:rsidP="00924FE2">
            <w:pPr>
              <w:pStyle w:val="INDICATORTEXT"/>
              <w:rPr>
                <w:szCs w:val="18"/>
              </w:rPr>
            </w:pPr>
          </w:p>
        </w:tc>
        <w:tc>
          <w:tcPr>
            <w:tcW w:w="1276"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73CC364" w14:textId="77777777" w:rsidR="00924FE2" w:rsidRPr="00924FE2" w:rsidRDefault="00924FE2" w:rsidP="00924FE2">
            <w:pPr>
              <w:pStyle w:val="INDICATORTEXT"/>
              <w:cnfStyle w:val="000000100000" w:firstRow="0" w:lastRow="0" w:firstColumn="0" w:lastColumn="0" w:oddVBand="0" w:evenVBand="0" w:oddHBand="1" w:evenHBand="0" w:firstRowFirstColumn="0" w:firstRowLastColumn="0" w:lastRowFirstColumn="0" w:lastRowLastColumn="0"/>
              <w:rPr>
                <w:szCs w:val="18"/>
              </w:rPr>
            </w:pPr>
            <w:r w:rsidRPr="00924FE2">
              <w:rPr>
                <w:szCs w:val="18"/>
              </w:rPr>
              <w:t>Internal staff</w:t>
            </w:r>
          </w:p>
        </w:tc>
        <w:tc>
          <w:tcPr>
            <w:tcW w:w="1276"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73CC365" w14:textId="77777777" w:rsidR="00924FE2" w:rsidRPr="00924FE2" w:rsidRDefault="00924FE2" w:rsidP="00924FE2">
            <w:pPr>
              <w:pStyle w:val="INDICATORTEXT"/>
              <w:cnfStyle w:val="000000100000" w:firstRow="0" w:lastRow="0" w:firstColumn="0" w:lastColumn="0" w:oddVBand="0" w:evenVBand="0" w:oddHBand="1" w:evenHBand="0" w:firstRowFirstColumn="0" w:firstRowLastColumn="0" w:lastRowFirstColumn="0" w:lastRowLastColumn="0"/>
              <w:rPr>
                <w:szCs w:val="18"/>
              </w:rPr>
            </w:pPr>
            <w:r w:rsidRPr="00924FE2">
              <w:rPr>
                <w:szCs w:val="18"/>
              </w:rPr>
              <w:t>Property</w:t>
            </w:r>
          </w:p>
        </w:tc>
        <w:tc>
          <w:tcPr>
            <w:tcW w:w="3685"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73CC366" w14:textId="77777777" w:rsidR="00924FE2" w:rsidRPr="00924FE2" w:rsidRDefault="00924FE2" w:rsidP="00444A6E">
            <w:pPr>
              <w:pStyle w:val="INDICATORTEXT"/>
              <w:cnfStyle w:val="000000100000" w:firstRow="0" w:lastRow="0" w:firstColumn="0" w:lastColumn="0" w:oddVBand="0" w:evenVBand="0" w:oddHBand="1" w:evenHBand="0" w:firstRowFirstColumn="0" w:firstRowLastColumn="0" w:lastRowFirstColumn="0" w:lastRowLastColumn="0"/>
              <w:rPr>
                <w:szCs w:val="18"/>
              </w:rPr>
            </w:pPr>
            <w:r w:rsidRPr="00924FE2">
              <w:rPr>
                <w:szCs w:val="18"/>
              </w:rPr>
              <w:t>The manager of the fund did not have a policy to address the rights of communities relocated for property development. We requested the manager to develop a policy on this issue.</w:t>
            </w:r>
          </w:p>
        </w:tc>
        <w:tc>
          <w:tcPr>
            <w:tcW w:w="1843"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773CC367" w14:textId="77777777" w:rsidR="00924FE2" w:rsidRPr="00924FE2" w:rsidRDefault="00924FE2" w:rsidP="00924FE2">
            <w:pPr>
              <w:pStyle w:val="INDICATORTEXT"/>
              <w:cnfStyle w:val="000000100000" w:firstRow="0" w:lastRow="0" w:firstColumn="0" w:lastColumn="0" w:oddVBand="0" w:evenVBand="0" w:oddHBand="1" w:evenHBand="0" w:firstRowFirstColumn="0" w:firstRowLastColumn="0" w:lastRowFirstColumn="0" w:lastRowLastColumn="0"/>
              <w:rPr>
                <w:szCs w:val="18"/>
              </w:rPr>
            </w:pPr>
            <w:r w:rsidRPr="00924FE2">
              <w:rPr>
                <w:szCs w:val="18"/>
              </w:rPr>
              <w:t>The manager developed a policy and we were able to invest in the fund.</w:t>
            </w:r>
          </w:p>
        </w:tc>
      </w:tr>
    </w:tbl>
    <w:p w14:paraId="773CC369" w14:textId="77777777" w:rsidR="00791F29" w:rsidRDefault="00791F29">
      <w:pPr>
        <w:widowControl/>
        <w:autoSpaceDE/>
        <w:autoSpaceDN/>
        <w:adjustRightInd/>
        <w:spacing w:before="0" w:after="0" w:line="240" w:lineRule="auto"/>
        <w:rPr>
          <w:rFonts w:eastAsia="Times New Roman"/>
          <w:b/>
          <w:color w:val="595959"/>
          <w:sz w:val="18"/>
          <w:szCs w:val="18"/>
        </w:rPr>
        <w:sectPr w:rsidR="00791F29" w:rsidSect="009B2978">
          <w:headerReference w:type="default" r:id="rId56"/>
          <w:headerReference w:type="first" r:id="rId57"/>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791F29" w14:paraId="773CC36B" w14:textId="77777777" w:rsidTr="00B74465">
        <w:trPr>
          <w:cnfStyle w:val="100000000000" w:firstRow="1" w:lastRow="0" w:firstColumn="0" w:lastColumn="0" w:oddVBand="0" w:evenVBand="0" w:oddHBand="0" w:evenHBand="0" w:firstRowFirstColumn="0" w:firstRowLastColumn="0" w:lastRowFirstColumn="0" w:lastRowLastColumn="0"/>
        </w:trPr>
        <w:tc>
          <w:tcPr>
            <w:tcW w:w="9129" w:type="dxa"/>
          </w:tcPr>
          <w:p w14:paraId="773CC36A" w14:textId="77777777" w:rsidR="00791F29" w:rsidRDefault="00791F29" w:rsidP="00B74465">
            <w:pPr>
              <w:widowControl/>
              <w:autoSpaceDE/>
              <w:autoSpaceDN/>
              <w:adjustRightInd/>
              <w:spacing w:after="0" w:line="240" w:lineRule="auto"/>
              <w:rPr>
                <w:rStyle w:val="IntenseEmphasis"/>
                <w:b/>
                <w:bCs w:val="0"/>
                <w:i w:val="0"/>
                <w:iCs w:val="0"/>
              </w:rPr>
            </w:pPr>
            <w:r>
              <w:lastRenderedPageBreak/>
              <w:t>SECTION</w:t>
            </w:r>
          </w:p>
        </w:tc>
      </w:tr>
      <w:tr w:rsidR="00791F29" w14:paraId="773CC36D" w14:textId="77777777" w:rsidTr="00B74465">
        <w:trPr>
          <w:cnfStyle w:val="010000000000" w:firstRow="0" w:lastRow="1" w:firstColumn="0" w:lastColumn="0" w:oddVBand="0" w:evenVBand="0" w:oddHBand="0" w:evenHBand="0" w:firstRowFirstColumn="0" w:firstRowLastColumn="0" w:lastRowFirstColumn="0" w:lastRowLastColumn="0"/>
        </w:trPr>
        <w:tc>
          <w:tcPr>
            <w:tcW w:w="9129" w:type="dxa"/>
          </w:tcPr>
          <w:p w14:paraId="773CC36C" w14:textId="77777777" w:rsidR="00791F29" w:rsidRPr="00BF74E2" w:rsidRDefault="00791F29" w:rsidP="00B74465">
            <w:pPr>
              <w:pStyle w:val="Heading2"/>
              <w:outlineLvl w:val="1"/>
              <w:rPr>
                <w:rStyle w:val="IntenseEmphasis"/>
                <w:i w:val="0"/>
                <w:iCs w:val="0"/>
                <w:color w:val="008CD0"/>
              </w:rPr>
            </w:pPr>
            <w:bookmarkStart w:id="20" w:name="_Toc399945147"/>
            <w:r>
              <w:t>Communication</w:t>
            </w:r>
            <w:bookmarkEnd w:id="20"/>
          </w:p>
        </w:tc>
      </w:tr>
    </w:tbl>
    <w:p w14:paraId="773CC36E" w14:textId="77777777" w:rsidR="002863C3" w:rsidRDefault="002863C3" w:rsidP="009823FF">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215AA" w14:paraId="773CC373"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3CC36F" w14:textId="77777777" w:rsidR="006215AA" w:rsidRPr="00356CDA" w:rsidRDefault="006215AA"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773CC370" w14:textId="77777777" w:rsidR="006215AA" w:rsidRPr="00356CDA" w:rsidRDefault="006215A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73CC371" w14:textId="77777777" w:rsidR="006215AA" w:rsidRPr="00356CDA" w:rsidRDefault="006215A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3CC372" w14:textId="77777777" w:rsidR="006215AA" w:rsidRPr="00356CDA" w:rsidRDefault="006215AA"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6215AA" w14:paraId="773CC378"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3CC374" w14:textId="77777777" w:rsidR="006215AA" w:rsidRPr="00356CDA" w:rsidRDefault="002B61F1" w:rsidP="00B74465">
            <w:pPr>
              <w:pStyle w:val="SectionIndicatorHeaderText"/>
              <w:rPr>
                <w:rStyle w:val="IntenseEmphasis"/>
                <w:bCs w:val="0"/>
                <w:i w:val="0"/>
                <w:iCs w:val="0"/>
                <w:color w:val="FFFFFF" w:themeColor="background1"/>
              </w:rPr>
            </w:pPr>
            <w:r>
              <w:rPr>
                <w:rStyle w:val="IntenseEmphasis"/>
                <w:i w:val="0"/>
                <w:color w:val="FFFFFF" w:themeColor="background1"/>
              </w:rPr>
              <w:t>SAM 16</w:t>
            </w:r>
          </w:p>
        </w:tc>
        <w:tc>
          <w:tcPr>
            <w:tcW w:w="3402" w:type="dxa"/>
          </w:tcPr>
          <w:p w14:paraId="773CC375" w14:textId="77777777" w:rsidR="006215AA" w:rsidRPr="00356CDA" w:rsidRDefault="006215A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73CC376" w14:textId="77777777" w:rsidR="006215AA" w:rsidRPr="00A57E01" w:rsidRDefault="006215A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73CC377" w14:textId="77777777" w:rsidR="006215AA" w:rsidRPr="00356CDA" w:rsidRDefault="006215AA" w:rsidP="00B7446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773CC379" w14:textId="77777777" w:rsidR="006215AA" w:rsidRDefault="006215AA" w:rsidP="006215AA">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132"/>
        <w:gridCol w:w="1852"/>
        <w:gridCol w:w="2268"/>
      </w:tblGrid>
      <w:tr w:rsidR="006215AA" w14:paraId="773CC37C"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773CC37A" w14:textId="77777777" w:rsidR="006215AA" w:rsidRPr="00903B63" w:rsidRDefault="002B61F1"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16</w:t>
            </w:r>
          </w:p>
        </w:tc>
        <w:tc>
          <w:tcPr>
            <w:tcW w:w="8080" w:type="dxa"/>
            <w:gridSpan w:val="4"/>
            <w:tcBorders>
              <w:top w:val="single" w:sz="4" w:space="0" w:color="A6A6A6" w:themeColor="background1" w:themeShade="A6"/>
              <w:bottom w:val="single" w:sz="4" w:space="0" w:color="0070C0"/>
              <w:right w:val="single" w:sz="4" w:space="0" w:color="0070C0"/>
            </w:tcBorders>
            <w:shd w:val="clear" w:color="auto" w:fill="0070C0"/>
          </w:tcPr>
          <w:p w14:paraId="773CC37B" w14:textId="77777777" w:rsidR="006215AA" w:rsidRPr="00903B63" w:rsidRDefault="006215AA"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215AA" w14:paraId="773CC37F" w14:textId="77777777" w:rsidTr="00B744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73CC37D" w14:textId="77777777" w:rsidR="006215AA" w:rsidRPr="000D72DF" w:rsidRDefault="002B61F1" w:rsidP="00B74465">
            <w:pPr>
              <w:pStyle w:val="INDICATORNUMBER"/>
              <w:rPr>
                <w:rStyle w:val="IntenseEmphasis"/>
                <w:b/>
                <w:bCs w:val="0"/>
                <w:i w:val="0"/>
                <w:iCs w:val="0"/>
              </w:rPr>
            </w:pPr>
            <w:r>
              <w:rPr>
                <w:rStyle w:val="IntenseEmphasis"/>
                <w:b/>
                <w:bCs w:val="0"/>
                <w:i w:val="0"/>
                <w:iCs w:val="0"/>
                <w:color w:val="595959"/>
              </w:rPr>
              <w:t>SAM 16.1</w:t>
            </w:r>
          </w:p>
        </w:tc>
        <w:tc>
          <w:tcPr>
            <w:tcW w:w="8080" w:type="dxa"/>
            <w:gridSpan w:val="4"/>
            <w:tcBorders>
              <w:top w:val="single" w:sz="4" w:space="0" w:color="0070C0"/>
              <w:right w:val="single" w:sz="4" w:space="0" w:color="0070C0"/>
            </w:tcBorders>
            <w:shd w:val="clear" w:color="auto" w:fill="DAEEF3" w:themeFill="accent5" w:themeFillTint="33"/>
          </w:tcPr>
          <w:p w14:paraId="773CC37E" w14:textId="77777777" w:rsidR="006215AA" w:rsidRPr="002B61F1" w:rsidRDefault="002B61F1"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B61F1">
              <w:t>Indicate if your organisation proactively discloses any information about responsible investment considerations in your indirect investments.</w:t>
            </w:r>
          </w:p>
        </w:tc>
      </w:tr>
      <w:tr w:rsidR="006215AA" w14:paraId="773CC384" w14:textId="77777777" w:rsidTr="00B7446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73CC380" w14:textId="77777777" w:rsidR="006215AA" w:rsidRDefault="006215AA" w:rsidP="00B74465">
            <w:pPr>
              <w:widowControl/>
              <w:autoSpaceDE/>
              <w:autoSpaceDN/>
              <w:adjustRightInd/>
              <w:spacing w:after="0" w:line="240" w:lineRule="auto"/>
              <w:rPr>
                <w:rStyle w:val="IntenseEmphasis"/>
                <w:b w:val="0"/>
                <w:bCs w:val="0"/>
                <w:i w:val="0"/>
                <w:iCs w:val="0"/>
              </w:rPr>
            </w:pPr>
          </w:p>
        </w:tc>
        <w:tc>
          <w:tcPr>
            <w:tcW w:w="8080" w:type="dxa"/>
            <w:gridSpan w:val="4"/>
            <w:tcBorders>
              <w:top w:val="nil"/>
              <w:bottom w:val="single" w:sz="4" w:space="0" w:color="0070C0"/>
              <w:right w:val="single" w:sz="4" w:space="0" w:color="0070C0"/>
            </w:tcBorders>
          </w:tcPr>
          <w:p w14:paraId="773CC381" w14:textId="77777777" w:rsidR="002B61F1" w:rsidRPr="00112413" w:rsidRDefault="002B61F1" w:rsidP="002B61F1">
            <w:pPr>
              <w:pStyle w:val="INDICATORTEXT"/>
              <w:cnfStyle w:val="000000000000" w:firstRow="0" w:lastRow="0" w:firstColumn="0" w:lastColumn="0" w:oddVBand="0" w:evenVBand="0" w:oddHBand="0" w:evenHBand="0" w:firstRowFirstColumn="0" w:firstRowLastColumn="0" w:lastRowFirstColumn="0" w:lastRowLastColumn="0"/>
            </w:pPr>
            <w:r w:rsidRPr="002B61F1">
              <w:sym w:font="Wingdings" w:char="F06D"/>
            </w:r>
            <w:r w:rsidRPr="00112413">
              <w:t xml:space="preserve"> </w:t>
            </w:r>
            <w:r>
              <w:t>Yes, we d</w:t>
            </w:r>
            <w:r w:rsidRPr="00112413">
              <w:t xml:space="preserve">isclose </w:t>
            </w:r>
            <w:r>
              <w:t xml:space="preserve">information </w:t>
            </w:r>
            <w:r w:rsidRPr="00112413">
              <w:t>publicly, please provide URL:</w:t>
            </w:r>
            <w:r>
              <w:t>_________________________</w:t>
            </w:r>
          </w:p>
          <w:p w14:paraId="773CC382" w14:textId="77777777" w:rsidR="002B61F1" w:rsidRPr="0042063C" w:rsidRDefault="002B61F1" w:rsidP="002B61F1">
            <w:pPr>
              <w:pStyle w:val="INDICATORTEXT"/>
              <w:cnfStyle w:val="000000000000" w:firstRow="0" w:lastRow="0" w:firstColumn="0" w:lastColumn="0" w:oddVBand="0" w:evenVBand="0" w:oddHBand="0" w:evenHBand="0" w:firstRowFirstColumn="0" w:firstRowLastColumn="0" w:lastRowFirstColumn="0" w:lastRowLastColumn="0"/>
            </w:pPr>
            <w:r w:rsidRPr="002B61F1">
              <w:sym w:font="Wingdings" w:char="F06D"/>
            </w:r>
            <w:r w:rsidRPr="00112413">
              <w:t xml:space="preserve"> </w:t>
            </w:r>
            <w:r>
              <w:t>Yes, we d</w:t>
            </w:r>
            <w:r w:rsidRPr="00112413">
              <w:t>isclose</w:t>
            </w:r>
            <w:r>
              <w:t xml:space="preserve"> information</w:t>
            </w:r>
            <w:r w:rsidRPr="00112413">
              <w:t xml:space="preserve"> to clients</w:t>
            </w:r>
            <w:r w:rsidR="00444A6E">
              <w:t>/</w:t>
            </w:r>
            <w:r>
              <w:t>beneficiaries</w:t>
            </w:r>
            <w:r w:rsidRPr="00112413">
              <w:t xml:space="preserve"> </w:t>
            </w:r>
            <w:r w:rsidRPr="0042063C">
              <w:t>only</w:t>
            </w:r>
          </w:p>
          <w:p w14:paraId="773CC383" w14:textId="77777777" w:rsidR="006215AA" w:rsidRPr="00680D45" w:rsidRDefault="002B61F1" w:rsidP="00444A6E">
            <w:pPr>
              <w:pStyle w:val="INDICATORTEXT"/>
              <w:cnfStyle w:val="000000000000" w:firstRow="0" w:lastRow="0" w:firstColumn="0" w:lastColumn="0" w:oddVBand="0" w:evenVBand="0" w:oddHBand="0" w:evenHBand="0" w:firstRowFirstColumn="0" w:firstRowLastColumn="0" w:lastRowFirstColumn="0" w:lastRowLastColumn="0"/>
            </w:pPr>
            <w:r w:rsidRPr="00112413">
              <w:rPr>
                <w:szCs w:val="18"/>
              </w:rPr>
              <w:sym w:font="Wingdings" w:char="F06D"/>
            </w:r>
            <w:r>
              <w:t xml:space="preserve"> We do not proactively disclose information</w:t>
            </w:r>
            <w:r w:rsidRPr="00112413">
              <w:t xml:space="preserve"> </w:t>
            </w:r>
            <w:r w:rsidRPr="0042063C">
              <w:t>to the public</w:t>
            </w:r>
            <w:r>
              <w:t xml:space="preserve"> and/or clients</w:t>
            </w:r>
            <w:r w:rsidR="00444A6E">
              <w:t>/</w:t>
            </w:r>
            <w:r>
              <w:t>beneficiaries</w:t>
            </w:r>
          </w:p>
        </w:tc>
      </w:tr>
      <w:tr w:rsidR="006215AA" w14:paraId="773CC387" w14:textId="77777777" w:rsidTr="00B744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73CC385" w14:textId="77777777" w:rsidR="006215AA" w:rsidRDefault="00B539AB" w:rsidP="00B74465">
            <w:pPr>
              <w:pStyle w:val="INDICATORNUMBER"/>
              <w:rPr>
                <w:rStyle w:val="IntenseEmphasis"/>
                <w:b/>
                <w:bCs w:val="0"/>
                <w:i w:val="0"/>
                <w:iCs w:val="0"/>
              </w:rPr>
            </w:pPr>
            <w:r>
              <w:rPr>
                <w:rStyle w:val="IntenseEmphasis"/>
                <w:b/>
                <w:bCs w:val="0"/>
                <w:i w:val="0"/>
                <w:iCs w:val="0"/>
                <w:color w:val="595959"/>
              </w:rPr>
              <w:t>SAM 16.2</w:t>
            </w:r>
          </w:p>
        </w:tc>
        <w:tc>
          <w:tcPr>
            <w:tcW w:w="8080" w:type="dxa"/>
            <w:gridSpan w:val="4"/>
            <w:tcBorders>
              <w:top w:val="single" w:sz="4" w:space="0" w:color="0070C0"/>
              <w:right w:val="single" w:sz="4" w:space="0" w:color="0070C0"/>
            </w:tcBorders>
            <w:shd w:val="clear" w:color="auto" w:fill="DAEEF3" w:themeFill="accent5" w:themeFillTint="33"/>
          </w:tcPr>
          <w:p w14:paraId="773CC386" w14:textId="77777777" w:rsidR="006215AA" w:rsidRPr="00B539AB" w:rsidRDefault="00B539AB" w:rsidP="00444A6E">
            <w:pPr>
              <w:pStyle w:val="INDICATORTEXT"/>
              <w:cnfStyle w:val="000000100000" w:firstRow="0" w:lastRow="0" w:firstColumn="0" w:lastColumn="0" w:oddVBand="0" w:evenVBand="0" w:oddHBand="1" w:evenHBand="0" w:firstRowFirstColumn="0" w:firstRowLastColumn="0" w:lastRowFirstColumn="0" w:lastRowLastColumn="0"/>
            </w:pPr>
            <w:r w:rsidRPr="00B539AB">
              <w:t>Indicate if the level of information you disclose to the public is the sa</w:t>
            </w:r>
            <w:r w:rsidR="00444A6E">
              <w:t>me as that disclosed to clients/</w:t>
            </w:r>
            <w:r w:rsidRPr="00B539AB">
              <w:t>beneficiaries.</w:t>
            </w:r>
          </w:p>
        </w:tc>
      </w:tr>
      <w:tr w:rsidR="006215AA" w14:paraId="773CC38B" w14:textId="77777777" w:rsidTr="00B7446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73CC388" w14:textId="77777777" w:rsidR="006215AA" w:rsidRDefault="006215AA" w:rsidP="00B74465">
            <w:pPr>
              <w:widowControl/>
              <w:autoSpaceDE/>
              <w:autoSpaceDN/>
              <w:adjustRightInd/>
              <w:spacing w:after="0" w:line="240" w:lineRule="auto"/>
              <w:rPr>
                <w:rStyle w:val="IntenseEmphasis"/>
                <w:b w:val="0"/>
                <w:bCs w:val="0"/>
                <w:i w:val="0"/>
                <w:iCs w:val="0"/>
              </w:rPr>
            </w:pPr>
          </w:p>
        </w:tc>
        <w:tc>
          <w:tcPr>
            <w:tcW w:w="3960" w:type="dxa"/>
            <w:gridSpan w:val="2"/>
            <w:tcBorders>
              <w:top w:val="nil"/>
              <w:bottom w:val="single" w:sz="4" w:space="0" w:color="0070C0"/>
              <w:right w:val="single" w:sz="4" w:space="0" w:color="A6A6A6" w:themeColor="background1" w:themeShade="A6"/>
            </w:tcBorders>
          </w:tcPr>
          <w:p w14:paraId="773CC389" w14:textId="77777777" w:rsidR="006215AA" w:rsidRDefault="006215AA" w:rsidP="00B7446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2"/>
            <w:tcBorders>
              <w:top w:val="nil"/>
              <w:left w:val="single" w:sz="4" w:space="0" w:color="A6A6A6" w:themeColor="background1" w:themeShade="A6"/>
              <w:bottom w:val="single" w:sz="4" w:space="0" w:color="0070C0"/>
              <w:right w:val="single" w:sz="4" w:space="0" w:color="0070C0"/>
            </w:tcBorders>
          </w:tcPr>
          <w:p w14:paraId="773CC38A" w14:textId="77777777" w:rsidR="006215AA" w:rsidRDefault="006215AA" w:rsidP="00B7446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781EBA" w14:paraId="773CC38E" w14:textId="77777777" w:rsidTr="00B7446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73CC38C" w14:textId="77777777" w:rsidR="00781EBA" w:rsidRDefault="00781EBA" w:rsidP="00B74465">
            <w:pPr>
              <w:pStyle w:val="INDICATORNUMBER"/>
              <w:rPr>
                <w:rStyle w:val="IntenseEmphasis"/>
                <w:b/>
                <w:bCs w:val="0"/>
                <w:i w:val="0"/>
                <w:iCs w:val="0"/>
                <w:color w:val="595959"/>
              </w:rPr>
            </w:pPr>
            <w:r>
              <w:rPr>
                <w:rStyle w:val="IntenseEmphasis"/>
                <w:b/>
                <w:bCs w:val="0"/>
                <w:i w:val="0"/>
                <w:iCs w:val="0"/>
                <w:color w:val="595959"/>
              </w:rPr>
              <w:t>SAM 16.3</w:t>
            </w:r>
          </w:p>
        </w:tc>
        <w:tc>
          <w:tcPr>
            <w:tcW w:w="8080" w:type="dxa"/>
            <w:gridSpan w:val="4"/>
            <w:tcBorders>
              <w:top w:val="single" w:sz="4" w:space="0" w:color="0070C0"/>
              <w:right w:val="single" w:sz="4" w:space="0" w:color="0070C0"/>
            </w:tcBorders>
            <w:shd w:val="clear" w:color="auto" w:fill="DAEEF3" w:themeFill="accent5" w:themeFillTint="33"/>
          </w:tcPr>
          <w:p w14:paraId="773CC38D" w14:textId="77777777" w:rsidR="00781EBA" w:rsidRPr="00781EBA" w:rsidRDefault="00781EBA" w:rsidP="00444A6E">
            <w:pPr>
              <w:pStyle w:val="INDICATORTEXT"/>
              <w:cnfStyle w:val="000000100000" w:firstRow="0" w:lastRow="0" w:firstColumn="0" w:lastColumn="0" w:oddVBand="0" w:evenVBand="0" w:oddHBand="1" w:evenHBand="0" w:firstRowFirstColumn="0" w:firstRowLastColumn="0" w:lastRowFirstColumn="0" w:lastRowLastColumn="0"/>
            </w:pPr>
            <w:r w:rsidRPr="00781EBA">
              <w:t>Indicate what type of information your organisation proactively disc</w:t>
            </w:r>
            <w:r w:rsidR="00444A6E">
              <w:t>loses to the public and clients</w:t>
            </w:r>
            <w:r w:rsidRPr="00781EBA">
              <w:t>/beneficiaries about your indirect investments.</w:t>
            </w:r>
          </w:p>
        </w:tc>
      </w:tr>
      <w:tr w:rsidR="00781EBA" w14:paraId="773CC393" w14:textId="77777777" w:rsidTr="00444A6E">
        <w:trPr>
          <w:trHeight w:val="39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C38F" w14:textId="77777777" w:rsidR="00781EBA" w:rsidRDefault="00781EBA" w:rsidP="00444A6E">
            <w:pPr>
              <w:pStyle w:val="INDICATORNUMBER"/>
              <w:spacing w:before="0"/>
              <w:rPr>
                <w:rStyle w:val="IntenseEmphasis"/>
                <w:b/>
                <w:bCs w:val="0"/>
                <w:i w:val="0"/>
                <w:iCs w:val="0"/>
                <w:color w:val="595959"/>
              </w:rPr>
            </w:pPr>
          </w:p>
        </w:tc>
        <w:tc>
          <w:tcPr>
            <w:tcW w:w="3828" w:type="dxa"/>
            <w:tcBorders>
              <w:top w:val="nil"/>
              <w:bottom w:val="nil"/>
              <w:right w:val="single" w:sz="4" w:space="0" w:color="D9D9D9" w:themeColor="background1" w:themeShade="D9"/>
            </w:tcBorders>
            <w:shd w:val="clear" w:color="auto" w:fill="A6A6A6" w:themeFill="background1" w:themeFillShade="A6"/>
          </w:tcPr>
          <w:p w14:paraId="773CC390" w14:textId="77777777" w:rsidR="00781EBA" w:rsidRPr="00F35177" w:rsidRDefault="00781EBA" w:rsidP="00444A6E">
            <w:pPr>
              <w:spacing w:before="0" w:after="0" w:line="240" w:lineRule="auto"/>
              <w:ind w:right="17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984" w:type="dxa"/>
            <w:gridSpan w:val="2"/>
            <w:tcBorders>
              <w:top w:val="nil"/>
              <w:bottom w:val="nil"/>
              <w:right w:val="single" w:sz="4" w:space="0" w:color="D9D9D9" w:themeColor="background1" w:themeShade="D9"/>
            </w:tcBorders>
            <w:shd w:val="clear" w:color="auto" w:fill="A6A6A6" w:themeFill="background1" w:themeFillShade="A6"/>
          </w:tcPr>
          <w:p w14:paraId="773CC391" w14:textId="77777777" w:rsidR="00781EBA" w:rsidRPr="007344B2" w:rsidRDefault="00781EBA" w:rsidP="00B80EF6">
            <w:pPr>
              <w:spacing w:before="0" w:after="0" w:line="240" w:lineRule="auto"/>
              <w:ind w:right="17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344B2">
              <w:rPr>
                <w:b/>
                <w:color w:val="FFFFFF" w:themeColor="background1"/>
                <w:sz w:val="18"/>
              </w:rPr>
              <w:t>Public</w:t>
            </w:r>
          </w:p>
        </w:tc>
        <w:tc>
          <w:tcPr>
            <w:tcW w:w="2268"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773CC392" w14:textId="77777777" w:rsidR="00781EBA" w:rsidRPr="007344B2" w:rsidRDefault="00781EBA" w:rsidP="00B80EF6">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344B2">
              <w:rPr>
                <w:b/>
                <w:color w:val="FFFFFF" w:themeColor="background1"/>
                <w:sz w:val="18"/>
              </w:rPr>
              <w:t>Clients/beneficiaries</w:t>
            </w:r>
          </w:p>
        </w:tc>
      </w:tr>
      <w:tr w:rsidR="00781EBA" w14:paraId="773CC398" w14:textId="77777777" w:rsidTr="0000665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C394" w14:textId="77777777" w:rsidR="00781EBA" w:rsidRDefault="00781EBA" w:rsidP="00B74465">
            <w:pPr>
              <w:pStyle w:val="INDICATORNUMBER"/>
              <w:rPr>
                <w:rStyle w:val="IntenseEmphasis"/>
                <w:b/>
                <w:bCs w:val="0"/>
                <w:i w:val="0"/>
                <w:iCs w:val="0"/>
                <w:color w:val="595959"/>
              </w:rPr>
            </w:pPr>
          </w:p>
        </w:tc>
        <w:tc>
          <w:tcPr>
            <w:tcW w:w="3828" w:type="dxa"/>
            <w:tcBorders>
              <w:top w:val="nil"/>
              <w:bottom w:val="single" w:sz="4" w:space="0" w:color="A6A6A6" w:themeColor="background1" w:themeShade="A6"/>
              <w:right w:val="single" w:sz="4" w:space="0" w:color="A6A6A6" w:themeColor="background1" w:themeShade="A6"/>
            </w:tcBorders>
            <w:shd w:val="clear" w:color="auto" w:fill="auto"/>
          </w:tcPr>
          <w:p w14:paraId="773CC395" w14:textId="77777777" w:rsidR="00781EBA" w:rsidRPr="0042063C" w:rsidRDefault="00781EBA" w:rsidP="00781EBA">
            <w:pPr>
              <w:pStyle w:val="INDICATORTEXT"/>
              <w:cnfStyle w:val="000000100000" w:firstRow="0" w:lastRow="0" w:firstColumn="0" w:lastColumn="0" w:oddVBand="0" w:evenVBand="0" w:oddHBand="1" w:evenHBand="0" w:firstRowFirstColumn="0" w:firstRowLastColumn="0" w:lastRowFirstColumn="0" w:lastRowLastColumn="0"/>
            </w:pPr>
            <w:r w:rsidRPr="0042063C">
              <w:t>How responsible investment considerations are included in manager selection</w:t>
            </w:r>
            <w:r>
              <w:t>, appointment</w:t>
            </w:r>
            <w:r w:rsidRPr="0042063C">
              <w:t xml:space="preserve"> and monitoring processes</w:t>
            </w:r>
          </w:p>
        </w:tc>
        <w:tc>
          <w:tcPr>
            <w:tcW w:w="1984" w:type="dxa"/>
            <w:gridSpan w:val="2"/>
            <w:tcBorders>
              <w:top w:val="nil"/>
              <w:bottom w:val="single" w:sz="4" w:space="0" w:color="A6A6A6" w:themeColor="background1" w:themeShade="A6"/>
              <w:right w:val="single" w:sz="4" w:space="0" w:color="A6A6A6" w:themeColor="background1" w:themeShade="A6"/>
            </w:tcBorders>
            <w:shd w:val="clear" w:color="auto" w:fill="auto"/>
          </w:tcPr>
          <w:p w14:paraId="773CC396" w14:textId="77777777" w:rsidR="00781EBA" w:rsidRDefault="00781EBA" w:rsidP="00781EBA">
            <w:pPr>
              <w:pStyle w:val="INDICATORTEXT"/>
              <w:jc w:val="center"/>
              <w:cnfStyle w:val="000000100000" w:firstRow="0" w:lastRow="0" w:firstColumn="0" w:lastColumn="0" w:oddVBand="0" w:evenVBand="0" w:oddHBand="1" w:evenHBand="0" w:firstRowFirstColumn="0" w:firstRowLastColumn="0" w:lastRowFirstColumn="0" w:lastRowLastColumn="0"/>
            </w:pPr>
            <w:r w:rsidRPr="005D4A0C">
              <w:sym w:font="Wingdings" w:char="F071"/>
            </w:r>
          </w:p>
        </w:tc>
        <w:tc>
          <w:tcPr>
            <w:tcW w:w="226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73CC397" w14:textId="77777777" w:rsidR="00781EBA" w:rsidRDefault="00781EBA" w:rsidP="00781EBA">
            <w:pPr>
              <w:pStyle w:val="INDICATORTEXT"/>
              <w:jc w:val="center"/>
              <w:cnfStyle w:val="000000100000" w:firstRow="0" w:lastRow="0" w:firstColumn="0" w:lastColumn="0" w:oddVBand="0" w:evenVBand="0" w:oddHBand="1" w:evenHBand="0" w:firstRowFirstColumn="0" w:firstRowLastColumn="0" w:lastRowFirstColumn="0" w:lastRowLastColumn="0"/>
            </w:pPr>
            <w:r w:rsidRPr="005D4A0C">
              <w:sym w:font="Wingdings" w:char="F071"/>
            </w:r>
          </w:p>
        </w:tc>
      </w:tr>
      <w:tr w:rsidR="00781EBA" w14:paraId="773CC39D" w14:textId="77777777" w:rsidTr="0000665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C399" w14:textId="77777777" w:rsidR="00781EBA" w:rsidRDefault="00781EBA" w:rsidP="00B74465">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9A" w14:textId="77777777" w:rsidR="00781EBA" w:rsidRPr="0042063C" w:rsidRDefault="00781EBA" w:rsidP="00781EBA">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Details of the responsible investment activities carried out by managers on </w:t>
            </w:r>
            <w:r>
              <w:t>your</w:t>
            </w:r>
            <w:r w:rsidRPr="0042063C">
              <w:t xml:space="preserve"> behalf</w:t>
            </w:r>
          </w:p>
        </w:tc>
        <w:tc>
          <w:tcPr>
            <w:tcW w:w="198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9B" w14:textId="77777777" w:rsidR="00781EBA" w:rsidRDefault="00781EBA" w:rsidP="00781EBA">
            <w:pPr>
              <w:pStyle w:val="INDICATORTEXT"/>
              <w:jc w:val="center"/>
              <w:cnfStyle w:val="000000000000" w:firstRow="0" w:lastRow="0" w:firstColumn="0" w:lastColumn="0" w:oddVBand="0" w:evenVBand="0" w:oddHBand="0" w:evenHBand="0" w:firstRowFirstColumn="0" w:firstRowLastColumn="0" w:lastRowFirstColumn="0" w:lastRowLastColumn="0"/>
            </w:pPr>
            <w:r w:rsidRPr="005D4A0C">
              <w:sym w:font="Wingdings" w:char="F071"/>
            </w:r>
          </w:p>
        </w:tc>
        <w:tc>
          <w:tcPr>
            <w:tcW w:w="226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39C" w14:textId="77777777" w:rsidR="00781EBA" w:rsidRDefault="00781EBA" w:rsidP="00781EBA">
            <w:pPr>
              <w:pStyle w:val="INDICATORTEXT"/>
              <w:jc w:val="center"/>
              <w:cnfStyle w:val="000000000000" w:firstRow="0" w:lastRow="0" w:firstColumn="0" w:lastColumn="0" w:oddVBand="0" w:evenVBand="0" w:oddHBand="0" w:evenHBand="0" w:firstRowFirstColumn="0" w:firstRowLastColumn="0" w:lastRowFirstColumn="0" w:lastRowLastColumn="0"/>
            </w:pPr>
            <w:r w:rsidRPr="005D4A0C">
              <w:sym w:font="Wingdings" w:char="F071"/>
            </w:r>
          </w:p>
        </w:tc>
      </w:tr>
      <w:tr w:rsidR="00781EBA" w14:paraId="773CC3A2" w14:textId="77777777" w:rsidTr="0000665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3CC39E" w14:textId="77777777" w:rsidR="00781EBA" w:rsidRDefault="00781EBA" w:rsidP="00B74465">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9F" w14:textId="77777777" w:rsidR="00781EBA" w:rsidRPr="0042063C" w:rsidRDefault="00781EBA" w:rsidP="00781EBA">
            <w:pPr>
              <w:pStyle w:val="INDICATORTEXT"/>
              <w:cnfStyle w:val="000000100000" w:firstRow="0" w:lastRow="0" w:firstColumn="0" w:lastColumn="0" w:oddVBand="0" w:evenVBand="0" w:oddHBand="1" w:evenHBand="0" w:firstRowFirstColumn="0" w:firstRowLastColumn="0" w:lastRowFirstColumn="0" w:lastRowLastColumn="0"/>
            </w:pPr>
            <w:r w:rsidRPr="0042063C">
              <w:t>E,</w:t>
            </w:r>
            <w:r>
              <w:t xml:space="preserve"> </w:t>
            </w:r>
            <w:r w:rsidRPr="0042063C">
              <w:t>S and/or G impacts and outcomes that have resulted from your managers’ investments</w:t>
            </w:r>
            <w:r>
              <w:t xml:space="preserve"> and active ownership</w:t>
            </w:r>
          </w:p>
        </w:tc>
        <w:tc>
          <w:tcPr>
            <w:tcW w:w="198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CC3A0" w14:textId="77777777" w:rsidR="00781EBA" w:rsidRDefault="00781EBA" w:rsidP="00781EBA">
            <w:pPr>
              <w:pStyle w:val="INDICATORTEXT"/>
              <w:jc w:val="center"/>
              <w:cnfStyle w:val="000000100000" w:firstRow="0" w:lastRow="0" w:firstColumn="0" w:lastColumn="0" w:oddVBand="0" w:evenVBand="0" w:oddHBand="1" w:evenHBand="0" w:firstRowFirstColumn="0" w:firstRowLastColumn="0" w:lastRowFirstColumn="0" w:lastRowLastColumn="0"/>
            </w:pPr>
            <w:r w:rsidRPr="005D4A0C">
              <w:sym w:font="Wingdings" w:char="F071"/>
            </w:r>
          </w:p>
        </w:tc>
        <w:tc>
          <w:tcPr>
            <w:tcW w:w="226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CC3A1" w14:textId="77777777" w:rsidR="00781EBA" w:rsidRDefault="00781EBA" w:rsidP="00781EBA">
            <w:pPr>
              <w:pStyle w:val="INDICATORTEXT"/>
              <w:jc w:val="center"/>
              <w:cnfStyle w:val="000000100000" w:firstRow="0" w:lastRow="0" w:firstColumn="0" w:lastColumn="0" w:oddVBand="0" w:evenVBand="0" w:oddHBand="1" w:evenHBand="0" w:firstRowFirstColumn="0" w:firstRowLastColumn="0" w:lastRowFirstColumn="0" w:lastRowLastColumn="0"/>
            </w:pPr>
            <w:r w:rsidRPr="005D4A0C">
              <w:sym w:font="Wingdings" w:char="F071"/>
            </w:r>
          </w:p>
        </w:tc>
      </w:tr>
      <w:tr w:rsidR="00781EBA" w14:paraId="773CC3A7" w14:textId="77777777" w:rsidTr="0000665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73CC3A3" w14:textId="77777777" w:rsidR="00781EBA" w:rsidRDefault="00781EBA" w:rsidP="00B74465">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73CC3A4" w14:textId="77777777" w:rsidR="00781EBA" w:rsidRPr="0042063C" w:rsidRDefault="00781EBA" w:rsidP="00781EBA">
            <w:pPr>
              <w:pStyle w:val="INDICATORTEXT"/>
              <w:cnfStyle w:val="000000000000" w:firstRow="0" w:lastRow="0" w:firstColumn="0" w:lastColumn="0" w:oddVBand="0" w:evenVBand="0" w:oddHBand="0" w:evenHBand="0" w:firstRowFirstColumn="0" w:firstRowLastColumn="0" w:lastRowFirstColumn="0" w:lastRowLastColumn="0"/>
            </w:pPr>
            <w:r>
              <w:t>Other, specify_________</w:t>
            </w:r>
          </w:p>
        </w:tc>
        <w:tc>
          <w:tcPr>
            <w:tcW w:w="1984" w:type="dxa"/>
            <w:gridSpan w:val="2"/>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73CC3A5" w14:textId="77777777" w:rsidR="00781EBA" w:rsidRDefault="00781EBA" w:rsidP="00781EBA">
            <w:pPr>
              <w:pStyle w:val="INDICATORTEXT"/>
              <w:jc w:val="center"/>
              <w:cnfStyle w:val="000000000000" w:firstRow="0" w:lastRow="0" w:firstColumn="0" w:lastColumn="0" w:oddVBand="0" w:evenVBand="0" w:oddHBand="0" w:evenHBand="0" w:firstRowFirstColumn="0" w:firstRowLastColumn="0" w:lastRowFirstColumn="0" w:lastRowLastColumn="0"/>
            </w:pPr>
            <w:r w:rsidRPr="005D4A0C">
              <w:sym w:font="Wingdings" w:char="F071"/>
            </w:r>
          </w:p>
        </w:tc>
        <w:tc>
          <w:tcPr>
            <w:tcW w:w="226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773CC3A6" w14:textId="77777777" w:rsidR="00781EBA" w:rsidRDefault="00781EBA" w:rsidP="00781EBA">
            <w:pPr>
              <w:pStyle w:val="INDICATORTEXT"/>
              <w:jc w:val="center"/>
              <w:cnfStyle w:val="000000000000" w:firstRow="0" w:lastRow="0" w:firstColumn="0" w:lastColumn="0" w:oddVBand="0" w:evenVBand="0" w:oddHBand="0" w:evenHBand="0" w:firstRowFirstColumn="0" w:firstRowLastColumn="0" w:lastRowFirstColumn="0" w:lastRowLastColumn="0"/>
            </w:pPr>
            <w:r w:rsidRPr="005D4A0C">
              <w:sym w:font="Wingdings" w:char="F071"/>
            </w:r>
          </w:p>
        </w:tc>
      </w:tr>
      <w:tr w:rsidR="00781EBA" w14:paraId="773CC3AB" w14:textId="77777777" w:rsidTr="00B7446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73CC3A8" w14:textId="77777777" w:rsidR="00781EBA" w:rsidRPr="00AE100E" w:rsidRDefault="00781EBA" w:rsidP="00B74465">
            <w:pPr>
              <w:pStyle w:val="INDICATORNUMBER"/>
              <w:rPr>
                <w:rStyle w:val="IntenseEmphasis"/>
                <w:b/>
                <w:bCs w:val="0"/>
                <w:i w:val="0"/>
                <w:iCs w:val="0"/>
                <w:color w:val="595959"/>
              </w:rPr>
            </w:pPr>
            <w:r>
              <w:rPr>
                <w:rStyle w:val="IntenseEmphasis"/>
                <w:b/>
                <w:bCs w:val="0"/>
                <w:i w:val="0"/>
                <w:iCs w:val="0"/>
                <w:color w:val="595959"/>
              </w:rPr>
              <w:t>SAM 16.4</w:t>
            </w:r>
          </w:p>
        </w:tc>
        <w:tc>
          <w:tcPr>
            <w:tcW w:w="8080" w:type="dxa"/>
            <w:gridSpan w:val="4"/>
            <w:tcBorders>
              <w:top w:val="single" w:sz="4" w:space="0" w:color="0070C0"/>
              <w:right w:val="single" w:sz="4" w:space="0" w:color="0070C0"/>
            </w:tcBorders>
            <w:shd w:val="clear" w:color="auto" w:fill="DAEEF3" w:themeFill="accent5" w:themeFillTint="33"/>
          </w:tcPr>
          <w:p w14:paraId="773CC3A9" w14:textId="77777777" w:rsidR="00781EBA" w:rsidRPr="001C0916" w:rsidRDefault="00781EBA" w:rsidP="00B7446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73CC3AA" w14:textId="77777777" w:rsidR="00781EBA" w:rsidRPr="005B4C52" w:rsidRDefault="00781EBA" w:rsidP="00B7446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781EBA" w14:paraId="773CC3AE" w14:textId="77777777" w:rsidTr="00B7446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73CC3AC" w14:textId="77777777" w:rsidR="00781EBA" w:rsidRDefault="00781EBA" w:rsidP="00B74465">
            <w:pPr>
              <w:pStyle w:val="INDICATORNUMBER"/>
              <w:rPr>
                <w:rStyle w:val="IntenseEmphasis"/>
                <w:b/>
                <w:bCs w:val="0"/>
                <w:i w:val="0"/>
                <w:iCs w:val="0"/>
                <w:color w:val="595959"/>
              </w:rPr>
            </w:pPr>
          </w:p>
        </w:tc>
        <w:tc>
          <w:tcPr>
            <w:tcW w:w="8080" w:type="dxa"/>
            <w:gridSpan w:val="4"/>
            <w:tcBorders>
              <w:top w:val="nil"/>
              <w:bottom w:val="single" w:sz="4" w:space="0" w:color="0070C0"/>
              <w:right w:val="single" w:sz="4" w:space="0" w:color="0070C0"/>
            </w:tcBorders>
            <w:shd w:val="clear" w:color="auto" w:fill="auto"/>
          </w:tcPr>
          <w:p w14:paraId="773CC3AD" w14:textId="77777777" w:rsidR="00781EBA" w:rsidRDefault="00781EBA"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773CC3B4" w14:textId="77777777" w:rsidR="00B74465" w:rsidRDefault="00B74465" w:rsidP="00C64A3F">
      <w:pPr>
        <w:pStyle w:val="INDICATORNUMBER"/>
      </w:pPr>
    </w:p>
    <w:p w14:paraId="773CC3B5" w14:textId="77777777" w:rsidR="00444A6E" w:rsidRDefault="00444A6E">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4A0" w:firstRow="1" w:lastRow="0" w:firstColumn="1" w:lastColumn="0" w:noHBand="0" w:noVBand="1"/>
      </w:tblPr>
      <w:tblGrid>
        <w:gridCol w:w="1134"/>
        <w:gridCol w:w="8075"/>
      </w:tblGrid>
      <w:tr w:rsidR="00C64A3F" w:rsidRPr="00DC20FA" w14:paraId="773CC3B8" w14:textId="77777777" w:rsidTr="005E51F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3CC3B6" w14:textId="77777777" w:rsidR="00C64A3F" w:rsidRPr="00DC20FA" w:rsidRDefault="00C64A3F"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SAM 16</w:t>
            </w:r>
          </w:p>
        </w:tc>
        <w:tc>
          <w:tcPr>
            <w:tcW w:w="8075" w:type="dxa"/>
          </w:tcPr>
          <w:p w14:paraId="773CC3B7" w14:textId="77777777" w:rsidR="00C64A3F" w:rsidRPr="00DC20FA" w:rsidRDefault="00C64A3F"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64A3F" w:rsidRPr="00D5451C" w14:paraId="773CC3BC" w14:textId="77777777" w:rsidTr="005E51F7">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73CC3B9" w14:textId="77777777" w:rsidR="00C64A3F" w:rsidRPr="000D72DF" w:rsidRDefault="00C64A3F" w:rsidP="00B74465">
            <w:pPr>
              <w:pStyle w:val="INDICATORNUMBER"/>
              <w:rPr>
                <w:rStyle w:val="IntenseEmphasis"/>
                <w:b/>
                <w:bCs w:val="0"/>
                <w:i w:val="0"/>
                <w:iCs w:val="0"/>
              </w:rPr>
            </w:pPr>
            <w:r>
              <w:rPr>
                <w:rStyle w:val="IntenseEmphasis"/>
                <w:b/>
                <w:bCs w:val="0"/>
                <w:i w:val="0"/>
                <w:iCs w:val="0"/>
                <w:color w:val="595959"/>
              </w:rPr>
              <w:t>SAM 16.1</w:t>
            </w:r>
          </w:p>
        </w:tc>
        <w:tc>
          <w:tcPr>
            <w:tcW w:w="8075" w:type="dxa"/>
            <w:tcBorders>
              <w:bottom w:val="single" w:sz="4" w:space="0" w:color="A6A6A6"/>
            </w:tcBorders>
          </w:tcPr>
          <w:p w14:paraId="773CC3BA" w14:textId="77777777" w:rsidR="00C64A3F" w:rsidRPr="00444A6E" w:rsidRDefault="00C64A3F" w:rsidP="00C64A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The purpose of this indicator is to allow signatories to demonstrate how widely they make information about their responsible investment activities available.  Information provided to certain groups – such as pension fund beneficiaries – may in practice be in the public domain.  However, deliberate reporting to the public at large is treated here as a separate category of communication.</w:t>
            </w:r>
          </w:p>
          <w:p w14:paraId="773CC3BB" w14:textId="2A532B85" w:rsidR="00C64A3F" w:rsidRPr="00444A6E" w:rsidRDefault="009E67DF" w:rsidP="0017047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Pr>
                <w:rStyle w:val="normaltextrun"/>
                <w:szCs w:val="18"/>
              </w:rPr>
              <w:t>Proactively means beyond the publication of your responses to the PRI Reporting Framework on the PRI website. This</w:t>
            </w:r>
            <w:r>
              <w:rPr>
                <w:rStyle w:val="apple-converted-space"/>
                <w:szCs w:val="18"/>
              </w:rPr>
              <w:t> </w:t>
            </w:r>
            <w:r>
              <w:rPr>
                <w:rStyle w:val="normaltextrun"/>
                <w:szCs w:val="18"/>
              </w:rPr>
              <w:t>can be information on your</w:t>
            </w:r>
            <w:r>
              <w:rPr>
                <w:rStyle w:val="apple-converted-space"/>
                <w:szCs w:val="18"/>
              </w:rPr>
              <w:t> </w:t>
            </w:r>
            <w:r>
              <w:rPr>
                <w:rStyle w:val="normaltextrun"/>
                <w:szCs w:val="18"/>
              </w:rPr>
              <w:t>own</w:t>
            </w:r>
            <w:r>
              <w:rPr>
                <w:rStyle w:val="apple-converted-space"/>
                <w:szCs w:val="18"/>
              </w:rPr>
              <w:t> </w:t>
            </w:r>
            <w:r>
              <w:rPr>
                <w:rStyle w:val="normaltextrun"/>
                <w:szCs w:val="18"/>
              </w:rPr>
              <w:t>website</w:t>
            </w:r>
            <w:r>
              <w:rPr>
                <w:rStyle w:val="apple-converted-space"/>
                <w:szCs w:val="18"/>
              </w:rPr>
              <w:t> </w:t>
            </w:r>
            <w:r>
              <w:rPr>
                <w:rStyle w:val="normaltextrun"/>
                <w:szCs w:val="18"/>
              </w:rPr>
              <w:t>(such as your full or partial PRI Reporting Framework responses, or other forms of RI reporting),</w:t>
            </w:r>
            <w:r>
              <w:rPr>
                <w:rStyle w:val="apple-converted-space"/>
                <w:szCs w:val="18"/>
              </w:rPr>
              <w:t> </w:t>
            </w:r>
            <w:r>
              <w:rPr>
                <w:rStyle w:val="normaltextrun"/>
                <w:szCs w:val="18"/>
              </w:rPr>
              <w:t>annual report, newsletter, etc. It may be information proactively given to clients</w:t>
            </w:r>
            <w:r>
              <w:rPr>
                <w:rStyle w:val="apple-converted-space"/>
                <w:szCs w:val="18"/>
              </w:rPr>
              <w:t> </w:t>
            </w:r>
            <w:r>
              <w:rPr>
                <w:rStyle w:val="normaltextrun"/>
                <w:szCs w:val="18"/>
              </w:rPr>
              <w:t>or shared with the public</w:t>
            </w:r>
            <w:r>
              <w:rPr>
                <w:rStyle w:val="apple-converted-space"/>
                <w:szCs w:val="18"/>
              </w:rPr>
              <w:t> </w:t>
            </w:r>
            <w:r>
              <w:rPr>
                <w:rStyle w:val="normaltextrun"/>
                <w:szCs w:val="18"/>
              </w:rPr>
              <w:t>using any form judged appropriate.</w:t>
            </w:r>
            <w:r>
              <w:rPr>
                <w:rStyle w:val="eop"/>
                <w:szCs w:val="18"/>
              </w:rPr>
              <w:t> </w:t>
            </w:r>
          </w:p>
        </w:tc>
      </w:tr>
      <w:tr w:rsidR="00C64A3F" w:rsidRPr="00D5451C" w14:paraId="773CC3C2" w14:textId="77777777" w:rsidTr="005E51F7">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73CC3BD" w14:textId="77777777" w:rsidR="00C64A3F" w:rsidRDefault="00C64A3F" w:rsidP="00B74465">
            <w:pPr>
              <w:pStyle w:val="INDICATORNUMBER"/>
              <w:rPr>
                <w:rStyle w:val="IntenseEmphasis"/>
                <w:b/>
                <w:bCs w:val="0"/>
                <w:i w:val="0"/>
                <w:iCs w:val="0"/>
                <w:color w:val="595959"/>
              </w:rPr>
            </w:pPr>
            <w:r>
              <w:rPr>
                <w:rStyle w:val="IntenseEmphasis"/>
                <w:b/>
                <w:bCs w:val="0"/>
                <w:i w:val="0"/>
                <w:iCs w:val="0"/>
                <w:color w:val="595959"/>
              </w:rPr>
              <w:t>SAM 16.3</w:t>
            </w:r>
          </w:p>
        </w:tc>
        <w:tc>
          <w:tcPr>
            <w:tcW w:w="8075" w:type="dxa"/>
            <w:tcBorders>
              <w:bottom w:val="single" w:sz="4" w:space="0" w:color="A6A6A6"/>
            </w:tcBorders>
          </w:tcPr>
          <w:p w14:paraId="773CC3BE" w14:textId="77777777" w:rsidR="00C64A3F" w:rsidRPr="00444A6E" w:rsidRDefault="00C64A3F" w:rsidP="00C64A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 xml:space="preserve">Disclosure on how you are implementing responsible investments as a </w:t>
            </w:r>
            <w:r w:rsidR="00170476">
              <w:rPr>
                <w:szCs w:val="18"/>
              </w:rPr>
              <w:t>an in</w:t>
            </w:r>
            <w:r w:rsidRPr="00444A6E">
              <w:rPr>
                <w:szCs w:val="18"/>
              </w:rPr>
              <w:t>direct investor can be done in different forms. The options provided cover three main approaches you may be following:</w:t>
            </w:r>
          </w:p>
          <w:p w14:paraId="773CC3BF" w14:textId="77777777" w:rsidR="00C64A3F" w:rsidRPr="00444A6E" w:rsidRDefault="00C64A3F" w:rsidP="005E51F7">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How RI is considered in selection, appointment and monitoring is primarily the type of information covered in this module of the reporting framework. If you proactively disclose the PRI reporting or other documentation on how you address ESG with external managers, you should select this first option.</w:t>
            </w:r>
          </w:p>
          <w:p w14:paraId="773CC3C0" w14:textId="77777777" w:rsidR="00C64A3F" w:rsidRPr="00444A6E" w:rsidRDefault="00C64A3F" w:rsidP="005E51F7">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Details of your external manager’s RI implementation: this may be more detailed information of what your external manager is doing. This could be describing their activities to the public or simply linking to external managers websites that provide details of how they implement different areas of RI.</w:t>
            </w:r>
          </w:p>
          <w:p w14:paraId="773CC3C1" w14:textId="77777777" w:rsidR="00C64A3F" w:rsidRPr="00444A6E" w:rsidRDefault="00C64A3F" w:rsidP="005E51F7">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rsidRPr="00444A6E">
              <w:rPr>
                <w:szCs w:val="18"/>
              </w:rPr>
              <w:t>Outcomes: these are the E, S and/or G impacts as a result of your manager’s activities (e.g. greenhouse gas emission reductions as a result of investment in wind and solar plants in an infrastructure fund, changes in a particular company’s waste water management as a result of engagement activities, impact of ESG issues on financial performance and how you managers identify links between ESG analysis and performance or risk mitigation.)</w:t>
            </w:r>
            <w:r w:rsidR="001350F3">
              <w:rPr>
                <w:szCs w:val="18"/>
              </w:rPr>
              <w:t>.</w:t>
            </w:r>
          </w:p>
        </w:tc>
      </w:tr>
      <w:tr w:rsidR="00C64A3F" w:rsidRPr="00D5451C" w14:paraId="773CC3C8" w14:textId="77777777" w:rsidTr="005E51F7">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73CC3C3" w14:textId="77777777" w:rsidR="00C64A3F" w:rsidRDefault="00C64A3F" w:rsidP="00B74465">
            <w:pPr>
              <w:pStyle w:val="INDICATORNUMBER"/>
              <w:rPr>
                <w:rStyle w:val="IntenseEmphasis"/>
                <w:b/>
                <w:bCs w:val="0"/>
                <w:i w:val="0"/>
                <w:iCs w:val="0"/>
                <w:color w:val="595959"/>
              </w:rPr>
            </w:pPr>
            <w:r>
              <w:rPr>
                <w:rStyle w:val="IntenseEmphasis"/>
                <w:b/>
                <w:bCs w:val="0"/>
                <w:i w:val="0"/>
                <w:iCs w:val="0"/>
                <w:color w:val="595959"/>
              </w:rPr>
              <w:t>SAM 16.4</w:t>
            </w:r>
          </w:p>
        </w:tc>
        <w:tc>
          <w:tcPr>
            <w:tcW w:w="8075" w:type="dxa"/>
            <w:tcBorders>
              <w:bottom w:val="single" w:sz="4" w:space="0" w:color="A6A6A6"/>
            </w:tcBorders>
          </w:tcPr>
          <w:p w14:paraId="773CC3C4" w14:textId="77777777" w:rsidR="00C64A3F" w:rsidRPr="00444A6E" w:rsidRDefault="00C64A3F" w:rsidP="00C64A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In relation to the information you provide, this could include:</w:t>
            </w:r>
          </w:p>
          <w:p w14:paraId="773CC3C5" w14:textId="77777777" w:rsidR="00C64A3F" w:rsidRPr="00444A6E" w:rsidRDefault="00C64A3F" w:rsidP="005E51F7">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a summary of the votes that have been cast on your behalf</w:t>
            </w:r>
          </w:p>
          <w:p w14:paraId="773CC3C6" w14:textId="77777777" w:rsidR="00C64A3F" w:rsidRPr="00444A6E" w:rsidRDefault="00C64A3F" w:rsidP="005E51F7">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details of the engagement activities that have been conducted on your behalf (e.g. number of companies engaged with, the issues on which companies were engaged, the outcomes achieved)</w:t>
            </w:r>
          </w:p>
          <w:p w14:paraId="773CC3C7" w14:textId="77777777" w:rsidR="00C64A3F" w:rsidRPr="00444A6E" w:rsidRDefault="00C64A3F" w:rsidP="005E51F7">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rsidRPr="00444A6E">
              <w:rPr>
                <w:szCs w:val="18"/>
              </w:rPr>
              <w:t>discussion of how ESG issues have affected investment portfolios and their performance</w:t>
            </w:r>
          </w:p>
        </w:tc>
      </w:tr>
      <w:tr w:rsidR="00C64A3F" w:rsidRPr="00D5451C" w14:paraId="773CC3CA" w14:textId="77777777" w:rsidTr="005E51F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773CC3C9" w14:textId="77777777" w:rsidR="00C64A3F" w:rsidRPr="00D37B0D" w:rsidRDefault="00C64A3F" w:rsidP="00B74465">
            <w:pPr>
              <w:pStyle w:val="INDICATORTEXT"/>
              <w:jc w:val="both"/>
              <w:rPr>
                <w:b/>
              </w:rPr>
            </w:pPr>
            <w:r>
              <w:rPr>
                <w:b/>
              </w:rPr>
              <w:t>LOGIC</w:t>
            </w:r>
          </w:p>
        </w:tc>
      </w:tr>
      <w:tr w:rsidR="00C64A3F" w:rsidRPr="00D5451C" w14:paraId="773CC3D0" w14:textId="77777777" w:rsidTr="005E51F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73CC3CB" w14:textId="77777777" w:rsidR="00C64A3F" w:rsidRPr="00D37B0D" w:rsidRDefault="00C64A3F" w:rsidP="00B74465">
            <w:pPr>
              <w:pStyle w:val="INDICATORTEXT"/>
              <w:jc w:val="both"/>
              <w:rPr>
                <w:b/>
              </w:rPr>
            </w:pPr>
            <w:r>
              <w:rPr>
                <w:b/>
              </w:rPr>
              <w:t>SAM 16</w:t>
            </w:r>
          </w:p>
        </w:tc>
        <w:tc>
          <w:tcPr>
            <w:tcW w:w="8075" w:type="dxa"/>
            <w:tcBorders>
              <w:top w:val="single" w:sz="4" w:space="0" w:color="A6A6A6"/>
              <w:bottom w:val="single" w:sz="4" w:space="0" w:color="A6A6A6"/>
            </w:tcBorders>
          </w:tcPr>
          <w:p w14:paraId="773CC3CC" w14:textId="77777777" w:rsidR="00E23DF9" w:rsidRPr="00393476" w:rsidRDefault="00E23DF9" w:rsidP="00E23DF9">
            <w:pPr>
              <w:pStyle w:val="INDICATORTEXT"/>
              <w:jc w:val="both"/>
              <w:cnfStyle w:val="000000000000" w:firstRow="0" w:lastRow="0" w:firstColumn="0" w:lastColumn="0" w:oddVBand="0" w:evenVBand="0" w:oddHBand="0" w:evenHBand="0" w:firstRowFirstColumn="0" w:firstRowLastColumn="0" w:lastRowFirstColumn="0" w:lastRowLastColumn="0"/>
            </w:pPr>
            <w:r w:rsidRPr="00393476">
              <w:t>Within indicator:</w:t>
            </w:r>
          </w:p>
          <w:p w14:paraId="773CC3CD" w14:textId="77777777" w:rsidR="00E23DF9" w:rsidRPr="00393476" w:rsidRDefault="00E23DF9" w:rsidP="005E51F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[16.2</w:t>
            </w:r>
            <w:r w:rsidRPr="00393476">
              <w:t xml:space="preserve">] is </w:t>
            </w:r>
            <w:r w:rsidRPr="000E3857">
              <w:t>applicable</w:t>
            </w:r>
            <w:r w:rsidRPr="00393476">
              <w:t xml:space="preserve"> if you report that your organisation proactively discloses information publicly in </w:t>
            </w:r>
            <w:r>
              <w:t>[16</w:t>
            </w:r>
            <w:r w:rsidRPr="00393476">
              <w:t>.1].</w:t>
            </w:r>
          </w:p>
          <w:p w14:paraId="773CC3CE" w14:textId="77777777" w:rsidR="00E23DF9" w:rsidRDefault="00E23DF9" w:rsidP="005E51F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[16.3] is</w:t>
            </w:r>
            <w:r w:rsidRPr="00393476">
              <w:t xml:space="preserve"> </w:t>
            </w:r>
            <w:r>
              <w:t>applicable if you report in [16</w:t>
            </w:r>
            <w:r w:rsidRPr="00393476">
              <w:t xml:space="preserve">.1] that your organisation proactively discloses information publicly or to clients/beneficiaries only. If the information disclosed publicly and to clients/ beneficiaries is the same you will complete the information once. </w:t>
            </w:r>
          </w:p>
          <w:p w14:paraId="773CC3CF" w14:textId="77777777" w:rsidR="00C64A3F" w:rsidRPr="001350F3" w:rsidRDefault="00E23DF9" w:rsidP="005E51F7">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sidRPr="00380EB6">
              <w:t>If the information disclosed is</w:t>
            </w:r>
            <w:r w:rsidR="00B23C86">
              <w:t xml:space="preserve"> not the same, [16</w:t>
            </w:r>
            <w:r>
              <w:t xml:space="preserve">.3] </w:t>
            </w:r>
            <w:r w:rsidRPr="00380EB6">
              <w:t>will contain two columns to enable you to report</w:t>
            </w:r>
            <w:r>
              <w:t xml:space="preserve"> the different approaches. </w:t>
            </w:r>
          </w:p>
        </w:tc>
      </w:tr>
      <w:tr w:rsidR="00C64A3F" w:rsidRPr="00D5451C" w14:paraId="773CC3D2" w14:textId="77777777" w:rsidTr="005E51F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773CC3D1" w14:textId="77777777" w:rsidR="00C64A3F" w:rsidRPr="00D37B0D" w:rsidRDefault="00C64A3F" w:rsidP="00B74465">
            <w:pPr>
              <w:pStyle w:val="INDICATORTEXT"/>
              <w:jc w:val="both"/>
              <w:rPr>
                <w:b/>
              </w:rPr>
            </w:pPr>
            <w:r w:rsidRPr="00D37B0D">
              <w:rPr>
                <w:b/>
              </w:rPr>
              <w:t>ASSESSMENT</w:t>
            </w:r>
          </w:p>
        </w:tc>
      </w:tr>
      <w:tr w:rsidR="00C64A3F" w:rsidRPr="00D5451C" w14:paraId="773CC3D6" w14:textId="77777777" w:rsidTr="005E51F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773CC3D3" w14:textId="77777777" w:rsidR="00C64A3F" w:rsidRDefault="00C64A3F" w:rsidP="00B74465">
            <w:pPr>
              <w:pStyle w:val="INDICATORNUMBER"/>
              <w:rPr>
                <w:rStyle w:val="IntenseEmphasis"/>
                <w:b/>
                <w:bCs w:val="0"/>
                <w:i w:val="0"/>
                <w:iCs w:val="0"/>
                <w:color w:val="595959"/>
              </w:rPr>
            </w:pPr>
            <w:r>
              <w:rPr>
                <w:rStyle w:val="IntenseEmphasis"/>
                <w:b/>
                <w:bCs w:val="0"/>
                <w:i w:val="0"/>
                <w:iCs w:val="0"/>
                <w:color w:val="595959"/>
              </w:rPr>
              <w:t>SAM 16</w:t>
            </w:r>
          </w:p>
        </w:tc>
        <w:tc>
          <w:tcPr>
            <w:tcW w:w="8075" w:type="dxa"/>
            <w:tcBorders>
              <w:top w:val="single" w:sz="4" w:space="0" w:color="A6A6A6"/>
              <w:bottom w:val="single" w:sz="4" w:space="0" w:color="0070C0"/>
            </w:tcBorders>
          </w:tcPr>
          <w:p w14:paraId="773CC3D4" w14:textId="77777777" w:rsidR="00C64A3F" w:rsidRPr="00444A6E" w:rsidRDefault="00C64A3F" w:rsidP="00C64A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 xml:space="preserve">Maximum score: Three </w:t>
            </w:r>
            <w:r w:rsidRPr="00444A6E">
              <w:rPr>
                <w:szCs w:val="18"/>
              </w:rPr>
              <w:sym w:font="Wingdings" w:char="F0AB"/>
            </w:r>
            <w:r w:rsidRPr="00444A6E">
              <w:rPr>
                <w:szCs w:val="18"/>
              </w:rPr>
              <w:t xml:space="preserve"> </w:t>
            </w:r>
          </w:p>
          <w:p w14:paraId="773CC3D5" w14:textId="77777777" w:rsidR="00C64A3F" w:rsidRDefault="00C64A3F" w:rsidP="00444A6E">
            <w:pPr>
              <w:pStyle w:val="INDICATORTEXT"/>
              <w:jc w:val="both"/>
              <w:cnfStyle w:val="000000000000" w:firstRow="0" w:lastRow="0" w:firstColumn="0" w:lastColumn="0" w:oddVBand="0" w:evenVBand="0" w:oddHBand="0" w:evenHBand="0" w:firstRowFirstColumn="0" w:firstRowLastColumn="0" w:lastRowFirstColumn="0" w:lastRowLastColumn="0"/>
            </w:pPr>
            <w:r w:rsidRPr="00444A6E">
              <w:rPr>
                <w:szCs w:val="18"/>
              </w:rPr>
              <w:t xml:space="preserve">The assessment of this indicator is based on your responses to </w:t>
            </w:r>
            <w:r w:rsidR="00444A6E">
              <w:rPr>
                <w:szCs w:val="18"/>
              </w:rPr>
              <w:t>[</w:t>
            </w:r>
            <w:r w:rsidRPr="00444A6E">
              <w:rPr>
                <w:szCs w:val="18"/>
              </w:rPr>
              <w:t>16.1</w:t>
            </w:r>
            <w:r w:rsidR="00444A6E">
              <w:rPr>
                <w:szCs w:val="18"/>
              </w:rPr>
              <w:t>]</w:t>
            </w:r>
            <w:r w:rsidRPr="00444A6E">
              <w:rPr>
                <w:szCs w:val="18"/>
              </w:rPr>
              <w:t xml:space="preserve"> &amp; </w:t>
            </w:r>
            <w:r w:rsidR="00444A6E">
              <w:rPr>
                <w:szCs w:val="18"/>
              </w:rPr>
              <w:t>[</w:t>
            </w:r>
            <w:r w:rsidRPr="00444A6E">
              <w:rPr>
                <w:szCs w:val="18"/>
              </w:rPr>
              <w:t>16.3</w:t>
            </w:r>
            <w:r w:rsidR="00444A6E">
              <w:rPr>
                <w:szCs w:val="18"/>
              </w:rPr>
              <w:t>]</w:t>
            </w:r>
            <w:r w:rsidRPr="00444A6E">
              <w:rPr>
                <w:szCs w:val="18"/>
              </w:rPr>
              <w:t>.</w:t>
            </w:r>
          </w:p>
        </w:tc>
      </w:tr>
    </w:tbl>
    <w:p w14:paraId="773CC3D7" w14:textId="77777777" w:rsidR="006215AA" w:rsidRDefault="006215AA">
      <w:pPr>
        <w:widowControl/>
        <w:autoSpaceDE/>
        <w:autoSpaceDN/>
        <w:adjustRightInd/>
        <w:spacing w:before="0" w:after="0" w:line="240" w:lineRule="auto"/>
        <w:rPr>
          <w:rFonts w:eastAsia="Times New Roman"/>
          <w:b/>
          <w:color w:val="595959"/>
          <w:sz w:val="18"/>
          <w:szCs w:val="18"/>
        </w:rPr>
      </w:pPr>
    </w:p>
    <w:sectPr w:rsidR="006215AA" w:rsidSect="009B2978">
      <w:headerReference w:type="default" r:id="rId58"/>
      <w:headerReference w:type="first" r:id="rId59"/>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0DCCC9" w14:textId="77777777" w:rsidR="005360FC" w:rsidRDefault="005360FC" w:rsidP="00936049">
      <w:r>
        <w:separator/>
      </w:r>
    </w:p>
  </w:endnote>
  <w:endnote w:type="continuationSeparator" w:id="0">
    <w:p w14:paraId="41287A57" w14:textId="77777777" w:rsidR="005360FC" w:rsidRDefault="005360FC"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0D8D00" w14:textId="0341778E" w:rsidR="005360FC" w:rsidRDefault="005360FC" w:rsidP="000217EA">
    <w:pPr>
      <w:pStyle w:val="Footer"/>
      <w:tabs>
        <w:tab w:val="clear" w:pos="4320"/>
        <w:tab w:val="clear" w:pos="8640"/>
        <w:tab w:val="left" w:pos="7905"/>
      </w:tabs>
      <w:spacing w:before="0" w:after="0"/>
      <w:rPr>
        <w:noProof/>
        <w:lang w:eastAsia="en-GB"/>
      </w:rPr>
    </w:pPr>
    <w:r w:rsidRPr="006071C2">
      <w:rPr>
        <w:noProof/>
        <w:lang w:eastAsia="en-GB"/>
      </w:rPr>
      <w:drawing>
        <wp:anchor distT="0" distB="0" distL="114300" distR="114300" simplePos="0" relativeHeight="251665408" behindDoc="1" locked="0" layoutInCell="1" allowOverlap="1" wp14:anchorId="773CC421" wp14:editId="24A73E61">
          <wp:simplePos x="0" y="0"/>
          <wp:positionH relativeFrom="page">
            <wp:align>left</wp:align>
          </wp:positionH>
          <wp:positionV relativeFrom="page">
            <wp:posOffset>9489667</wp:posOffset>
          </wp:positionV>
          <wp:extent cx="7560000" cy="1177200"/>
          <wp:effectExtent l="0" t="0" r="3175" b="4445"/>
          <wp:wrapNone/>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B4EF7B" w14:textId="77777777" w:rsidR="005360FC" w:rsidRPr="0098553C" w:rsidRDefault="005360FC" w:rsidP="005E51F7">
    <w:pPr>
      <w:pStyle w:val="Footer"/>
      <w:framePr w:w="11854" w:wrap="around" w:vAnchor="text" w:hAnchor="page" w:x="13" w:y="111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758C1">
      <w:rPr>
        <w:rStyle w:val="PageNumber"/>
        <w:rFonts w:ascii="Alright Sans Light" w:hAnsi="Alright Sans Light"/>
        <w:noProof/>
        <w:color w:val="808080"/>
      </w:rPr>
      <w:t>5</w:t>
    </w:r>
    <w:r w:rsidRPr="0098553C">
      <w:rPr>
        <w:rStyle w:val="PageNumber"/>
        <w:rFonts w:ascii="Alright Sans Light" w:hAnsi="Alright Sans Light"/>
        <w:color w:val="808080"/>
      </w:rPr>
      <w:fldChar w:fldCharType="end"/>
    </w:r>
  </w:p>
  <w:p w14:paraId="773CC3FD" w14:textId="221E6626" w:rsidR="005360FC" w:rsidRDefault="005360FC" w:rsidP="000217EA">
    <w:pPr>
      <w:pStyle w:val="Footer"/>
      <w:tabs>
        <w:tab w:val="clear" w:pos="4320"/>
        <w:tab w:val="clear" w:pos="8640"/>
        <w:tab w:val="left" w:pos="7905"/>
      </w:tabs>
      <w:spacing w:before="0" w:after="120"/>
    </w:pPr>
    <w:r>
      <w:rPr>
        <w:noProof/>
        <w:lang w:eastAsia="en-GB"/>
      </w:rPr>
      <mc:AlternateContent>
        <mc:Choice Requires="wps">
          <w:drawing>
            <wp:anchor distT="45720" distB="45720" distL="114300" distR="114300" simplePos="0" relativeHeight="251674624" behindDoc="0" locked="0" layoutInCell="1" allowOverlap="1" wp14:anchorId="0C857951" wp14:editId="02F89D87">
              <wp:simplePos x="0" y="0"/>
              <wp:positionH relativeFrom="column">
                <wp:posOffset>-533400</wp:posOffset>
              </wp:positionH>
              <wp:positionV relativeFrom="paragraph">
                <wp:posOffset>116840</wp:posOffset>
              </wp:positionV>
              <wp:extent cx="2695575" cy="51625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516255"/>
                      </a:xfrm>
                      <a:prstGeom prst="rect">
                        <a:avLst/>
                      </a:prstGeom>
                      <a:solidFill>
                        <a:srgbClr val="FFFFFF"/>
                      </a:solidFill>
                      <a:ln w="9525">
                        <a:noFill/>
                        <a:miter lim="800000"/>
                        <a:headEnd/>
                        <a:tailEnd/>
                      </a:ln>
                    </wps:spPr>
                    <wps:txbx>
                      <w:txbxContent>
                        <w:p w14:paraId="6E45FF25"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C857951" id="_x0000_t202" coordsize="21600,21600" o:spt="202" path="m,l,21600r21600,l21600,xe">
              <v:stroke joinstyle="miter"/>
              <v:path gradientshapeok="t" o:connecttype="rect"/>
            </v:shapetype>
            <v:shape id="Text Box 2" o:spid="_x0000_s1074" type="#_x0000_t202" style="position:absolute;margin-left:-42pt;margin-top:9.2pt;width:212.25pt;height:40.6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" stroked="f">
              <v:textbox>
                <w:txbxContent>
                  <w:p w14:paraId="6E45FF25"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23068851"/>
      <w:docPartObj>
        <w:docPartGallery w:val="Page Numbers (Bottom of Page)"/>
        <w:docPartUnique/>
      </w:docPartObj>
    </w:sdtPr>
    <w:sdtContent>
      <w:p w14:paraId="773CC3FE" w14:textId="77777777" w:rsidR="005360FC" w:rsidRDefault="005360FC">
        <w:pPr>
          <w:pStyle w:val="Footer"/>
          <w:jc w:val="center"/>
        </w:pPr>
        <w:r>
          <w:rPr>
            <w:noProof/>
            <w:lang w:eastAsia="en-GB"/>
          </w:rPr>
          <w:drawing>
            <wp:anchor distT="0" distB="0" distL="114300" distR="114300" simplePos="0" relativeHeight="251672576" behindDoc="1" locked="0" layoutInCell="1" allowOverlap="1" wp14:anchorId="773CC425" wp14:editId="35C83710">
              <wp:simplePos x="0" y="0"/>
              <wp:positionH relativeFrom="page">
                <wp:posOffset>6950</wp:posOffset>
              </wp:positionH>
              <wp:positionV relativeFrom="page">
                <wp:posOffset>9819861</wp:posOffset>
              </wp:positionV>
              <wp:extent cx="7546099" cy="874800"/>
              <wp:effectExtent l="0" t="0" r="0" b="1905"/>
              <wp:wrapNone/>
              <wp:docPr id="20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347F">
          <w:rPr>
            <w:noProof/>
            <w:lang w:eastAsia="en-GB"/>
          </w:rPr>
          <w:drawing>
            <wp:anchor distT="0" distB="0" distL="114300" distR="114300" simplePos="0" relativeHeight="251660288" behindDoc="1" locked="0" layoutInCell="1" allowOverlap="1" wp14:anchorId="773CC427" wp14:editId="773CC428">
              <wp:simplePos x="0" y="0"/>
              <wp:positionH relativeFrom="page">
                <wp:posOffset>-9525</wp:posOffset>
              </wp:positionH>
              <wp:positionV relativeFrom="bottomMargin">
                <wp:posOffset>-264795</wp:posOffset>
              </wp:positionV>
              <wp:extent cx="7559229" cy="1177047"/>
              <wp:effectExtent l="0" t="0" r="0" b="0"/>
              <wp:wrapNone/>
              <wp:docPr id="20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01" w14:textId="77777777" w:rsidR="005360FC" w:rsidRPr="0098553C" w:rsidRDefault="005360FC"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758C1">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p w14:paraId="773CC402" w14:textId="271E77B6" w:rsidR="005360FC" w:rsidRDefault="005360FC" w:rsidP="002100AC">
    <w:pPr>
      <w:pStyle w:val="Footer"/>
    </w:pPr>
    <w:r>
      <w:rPr>
        <w:noProof/>
        <w:lang w:eastAsia="en-GB"/>
      </w:rPr>
      <mc:AlternateContent>
        <mc:Choice Requires="wps">
          <w:drawing>
            <wp:anchor distT="45720" distB="45720" distL="114300" distR="114300" simplePos="0" relativeHeight="251676672" behindDoc="0" locked="0" layoutInCell="1" allowOverlap="1" wp14:anchorId="0449FC06" wp14:editId="136D1EF5">
              <wp:simplePos x="0" y="0"/>
              <wp:positionH relativeFrom="column">
                <wp:posOffset>-501898</wp:posOffset>
              </wp:positionH>
              <wp:positionV relativeFrom="paragraph">
                <wp:posOffset>172500</wp:posOffset>
              </wp:positionV>
              <wp:extent cx="2568575" cy="1404620"/>
              <wp:effectExtent l="0" t="0" r="3175" b="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8575" cy="1404620"/>
                      </a:xfrm>
                      <a:prstGeom prst="rect">
                        <a:avLst/>
                      </a:prstGeom>
                      <a:solidFill>
                        <a:srgbClr val="FFFFFF"/>
                      </a:solidFill>
                      <a:ln w="9525">
                        <a:noFill/>
                        <a:miter lim="800000"/>
                        <a:headEnd/>
                        <a:tailEnd/>
                      </a:ln>
                    </wps:spPr>
                    <wps:txbx>
                      <w:txbxContent>
                        <w:p w14:paraId="22DCD73C"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449FC06" id="_x0000_t202" coordsize="21600,21600" o:spt="202" path="m,l,21600r21600,l21600,xe">
              <v:stroke joinstyle="miter"/>
              <v:path gradientshapeok="t" o:connecttype="rect"/>
            </v:shapetype>
            <v:shape id="_x0000_s1075" type="#_x0000_t202" style="position:absolute;margin-left:-39.5pt;margin-top:13.6pt;width:202.25pt;height:110.6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" stroked="f">
              <v:textbox style="mso-fit-shape-to-text:t">
                <w:txbxContent>
                  <w:p w14:paraId="22DCD73C"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605270"/>
        <w:docPartObj>
          <w:docPartGallery w:val="Page Numbers (Bottom of Page)"/>
          <w:docPartUnique/>
        </w:docPartObj>
      </w:sdtPr>
      <w:sdtContent>
        <w:r w:rsidRPr="002100AC">
          <w:rPr>
            <w:noProof/>
            <w:lang w:eastAsia="en-GB"/>
          </w:rPr>
          <w:drawing>
            <wp:anchor distT="0" distB="0" distL="114300" distR="114300" simplePos="0" relativeHeight="251648000" behindDoc="1" locked="0" layoutInCell="1" allowOverlap="1" wp14:anchorId="773CC429" wp14:editId="773CC42A">
              <wp:simplePos x="0" y="0"/>
              <wp:positionH relativeFrom="page">
                <wp:posOffset>152400</wp:posOffset>
              </wp:positionH>
              <wp:positionV relativeFrom="bottomMargin">
                <wp:posOffset>-111125</wp:posOffset>
              </wp:positionV>
              <wp:extent cx="7563485" cy="1171575"/>
              <wp:effectExtent l="0" t="0" r="8890" b="0"/>
              <wp:wrapNone/>
              <wp:docPr id="2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6071C2">
      <w:rPr>
        <w:noProof/>
        <w:lang w:eastAsia="en-GB"/>
      </w:rPr>
      <w:drawing>
        <wp:anchor distT="0" distB="0" distL="114300" distR="114300" simplePos="0" relativeHeight="251666432" behindDoc="1" locked="0" layoutInCell="1" allowOverlap="1" wp14:anchorId="773CC42B" wp14:editId="773CC42C">
          <wp:simplePos x="0" y="0"/>
          <wp:positionH relativeFrom="page">
            <wp:align>center</wp:align>
          </wp:positionH>
          <wp:positionV relativeFrom="page">
            <wp:align>bottom</wp:align>
          </wp:positionV>
          <wp:extent cx="7560000" cy="1177200"/>
          <wp:effectExtent l="0" t="0" r="3175" b="4445"/>
          <wp:wrapNone/>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100AC">
      <w:rPr>
        <w:noProof/>
        <w:lang w:eastAsia="en-GB"/>
      </w:rPr>
      <w:drawing>
        <wp:anchor distT="0" distB="0" distL="114300" distR="114300" simplePos="0" relativeHeight="251650048" behindDoc="1" locked="0" layoutInCell="1" allowOverlap="1" wp14:anchorId="773CC42D" wp14:editId="773CC42E">
          <wp:simplePos x="0" y="0"/>
          <wp:positionH relativeFrom="page">
            <wp:align>left</wp:align>
          </wp:positionH>
          <wp:positionV relativeFrom="page">
            <wp:align>bottom</wp:align>
          </wp:positionV>
          <wp:extent cx="7563485" cy="1171575"/>
          <wp:effectExtent l="19050" t="0" r="0" b="0"/>
          <wp:wrapNone/>
          <wp:docPr id="20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05" w14:textId="77777777" w:rsidR="005360FC" w:rsidRPr="0098553C" w:rsidRDefault="005360FC" w:rsidP="00413DF6">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758C1">
      <w:rPr>
        <w:rStyle w:val="PageNumber"/>
        <w:rFonts w:ascii="Alright Sans Light" w:hAnsi="Alright Sans Light"/>
        <w:noProof/>
        <w:color w:val="808080"/>
      </w:rPr>
      <w:t>9</w:t>
    </w:r>
    <w:r w:rsidRPr="0098553C">
      <w:rPr>
        <w:rStyle w:val="PageNumber"/>
        <w:rFonts w:ascii="Alright Sans Light" w:hAnsi="Alright Sans Light"/>
        <w:color w:val="808080"/>
      </w:rPr>
      <w:fldChar w:fldCharType="end"/>
    </w:r>
  </w:p>
  <w:p w14:paraId="773CC406" w14:textId="58359EB7" w:rsidR="005360FC" w:rsidRDefault="005360FC">
    <w:pPr>
      <w:pStyle w:val="Footer"/>
    </w:pPr>
    <w:r>
      <w:rPr>
        <w:noProof/>
        <w:lang w:eastAsia="en-GB"/>
      </w:rPr>
      <mc:AlternateContent>
        <mc:Choice Requires="wps">
          <w:drawing>
            <wp:anchor distT="45720" distB="45720" distL="114300" distR="114300" simplePos="0" relativeHeight="251680768" behindDoc="0" locked="0" layoutInCell="1" allowOverlap="1" wp14:anchorId="1C16C6FF" wp14:editId="19B2F79A">
              <wp:simplePos x="0" y="0"/>
              <wp:positionH relativeFrom="column">
                <wp:posOffset>246380</wp:posOffset>
              </wp:positionH>
              <wp:positionV relativeFrom="paragraph">
                <wp:posOffset>233045</wp:posOffset>
              </wp:positionV>
              <wp:extent cx="3108960" cy="1404620"/>
              <wp:effectExtent l="0" t="0" r="0" b="0"/>
              <wp:wrapSquare wrapText="bothSides"/>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8960" cy="1404620"/>
                      </a:xfrm>
                      <a:prstGeom prst="rect">
                        <a:avLst/>
                      </a:prstGeom>
                      <a:solidFill>
                        <a:srgbClr val="FFFFFF"/>
                      </a:solidFill>
                      <a:ln w="9525">
                        <a:noFill/>
                        <a:miter lim="800000"/>
                        <a:headEnd/>
                        <a:tailEnd/>
                      </a:ln>
                    </wps:spPr>
                    <wps:txbx>
                      <w:txbxContent>
                        <w:p w14:paraId="5FCDF81E"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C16C6FF" id="_x0000_t202" coordsize="21600,21600" o:spt="202" path="m,l,21600r21600,l21600,xe">
              <v:stroke joinstyle="miter"/>
              <v:path gradientshapeok="t" o:connecttype="rect"/>
            </v:shapetype>
            <v:shape id="_x0000_s1076" type="#_x0000_t202" style="position:absolute;margin-left:19.4pt;margin-top:18.35pt;width:244.8pt;height:110.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" stroked="f">
              <v:textbox style="mso-fit-shape-to-text:t">
                <w:txbxContent>
                  <w:p w14:paraId="5FCDF81E"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8480" behindDoc="1" locked="0" layoutInCell="1" allowOverlap="1" wp14:anchorId="773CC42F" wp14:editId="01BD8CC4">
          <wp:simplePos x="0" y="0"/>
          <wp:positionH relativeFrom="page">
            <wp:posOffset>576304</wp:posOffset>
          </wp:positionH>
          <wp:positionV relativeFrom="page">
            <wp:posOffset>6381750</wp:posOffset>
          </wp:positionV>
          <wp:extent cx="9394825" cy="1176655"/>
          <wp:effectExtent l="0" t="0" r="0" b="4445"/>
          <wp:wrapNone/>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9394825" cy="11766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13DF6">
      <w:rPr>
        <w:noProof/>
        <w:lang w:eastAsia="en-GB"/>
      </w:rPr>
      <w:drawing>
        <wp:anchor distT="0" distB="0" distL="114300" distR="114300" simplePos="0" relativeHeight="251656192" behindDoc="1" locked="0" layoutInCell="1" allowOverlap="1" wp14:anchorId="773CC431" wp14:editId="773CC432">
          <wp:simplePos x="0" y="0"/>
          <wp:positionH relativeFrom="page">
            <wp:align>center</wp:align>
          </wp:positionH>
          <wp:positionV relativeFrom="page">
            <wp:align>bottom</wp:align>
          </wp:positionV>
          <wp:extent cx="7562850" cy="1171575"/>
          <wp:effectExtent l="19050" t="0" r="0" b="0"/>
          <wp:wrapNone/>
          <wp:docPr id="20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07" w14:textId="77777777" w:rsidR="005360FC" w:rsidRPr="0098553C" w:rsidRDefault="005360FC" w:rsidP="00413DF6">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758C1">
      <w:rPr>
        <w:rStyle w:val="PageNumber"/>
        <w:rFonts w:ascii="Alright Sans Light" w:hAnsi="Alright Sans Light"/>
        <w:noProof/>
        <w:color w:val="808080"/>
      </w:rPr>
      <w:t>7</w:t>
    </w:r>
    <w:r w:rsidRPr="0098553C">
      <w:rPr>
        <w:rStyle w:val="PageNumber"/>
        <w:rFonts w:ascii="Alright Sans Light" w:hAnsi="Alright Sans Light"/>
        <w:color w:val="808080"/>
      </w:rPr>
      <w:fldChar w:fldCharType="end"/>
    </w:r>
  </w:p>
  <w:p w14:paraId="773CC408" w14:textId="26E55486" w:rsidR="005360FC" w:rsidRDefault="005360FC" w:rsidP="002100AC">
    <w:pPr>
      <w:pStyle w:val="Footer"/>
    </w:pPr>
    <w:r>
      <w:rPr>
        <w:noProof/>
        <w:lang w:eastAsia="en-GB"/>
      </w:rPr>
      <mc:AlternateContent>
        <mc:Choice Requires="wps">
          <w:drawing>
            <wp:anchor distT="45720" distB="45720" distL="114300" distR="114300" simplePos="0" relativeHeight="251678720" behindDoc="0" locked="0" layoutInCell="1" allowOverlap="1" wp14:anchorId="46E86136" wp14:editId="2E31B787">
              <wp:simplePos x="0" y="0"/>
              <wp:positionH relativeFrom="margin">
                <wp:posOffset>468630</wp:posOffset>
              </wp:positionH>
              <wp:positionV relativeFrom="paragraph">
                <wp:posOffset>320040</wp:posOffset>
              </wp:positionV>
              <wp:extent cx="2806700" cy="1404620"/>
              <wp:effectExtent l="0" t="0" r="0"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6700" cy="1404620"/>
                      </a:xfrm>
                      <a:prstGeom prst="rect">
                        <a:avLst/>
                      </a:prstGeom>
                      <a:solidFill>
                        <a:srgbClr val="FFFFFF"/>
                      </a:solidFill>
                      <a:ln w="9525">
                        <a:noFill/>
                        <a:miter lim="800000"/>
                        <a:headEnd/>
                        <a:tailEnd/>
                      </a:ln>
                    </wps:spPr>
                    <wps:txbx>
                      <w:txbxContent>
                        <w:p w14:paraId="5C49665B"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6E86136" id="_x0000_t202" coordsize="21600,21600" o:spt="202" path="m,l,21600r21600,l21600,xe">
              <v:stroke joinstyle="miter"/>
              <v:path gradientshapeok="t" o:connecttype="rect"/>
            </v:shapetype>
            <v:shape id="_x0000_s1077" type="#_x0000_t202" style="position:absolute;margin-left:36.9pt;margin-top:25.2pt;width:221pt;height:110.6pt;z-index:25167872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" stroked="f">
              <v:textbox style="mso-fit-shape-to-text:t">
                <w:txbxContent>
                  <w:p w14:paraId="5C49665B"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67456" behindDoc="1" locked="0" layoutInCell="1" allowOverlap="1" wp14:anchorId="773CC433" wp14:editId="773CC434">
          <wp:simplePos x="0" y="0"/>
          <wp:positionH relativeFrom="page">
            <wp:posOffset>904875</wp:posOffset>
          </wp:positionH>
          <wp:positionV relativeFrom="page">
            <wp:posOffset>6534150</wp:posOffset>
          </wp:positionV>
          <wp:extent cx="8375650" cy="1176655"/>
          <wp:effectExtent l="0" t="0" r="6350" b="4445"/>
          <wp:wrapNone/>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75650" cy="1176655"/>
                  </a:xfrm>
                  <a:prstGeom prst="rect">
                    <a:avLst/>
                  </a:prstGeom>
                  <a:noFill/>
                  <a:ln>
                    <a:noFill/>
                  </a:ln>
                </pic:spPr>
              </pic:pic>
            </a:graphicData>
          </a:graphic>
          <wp14:sizeRelH relativeFrom="margin">
            <wp14:pctWidth>0</wp14:pctWidth>
          </wp14:sizeRelH>
          <wp14:sizeRelV relativeFrom="margin">
            <wp14:pctHeight>0</wp14:pctHeight>
          </wp14:sizeRelV>
        </wp:anchor>
      </w:drawing>
    </w:r>
    <w:sdt>
      <w:sdtPr>
        <w:id w:val="19949776"/>
        <w:docPartObj>
          <w:docPartGallery w:val="Page Numbers (Bottom of Page)"/>
          <w:docPartUnique/>
        </w:docPartObj>
      </w:sdtPr>
      <w:sdtContent>
        <w:r w:rsidRPr="002100AC">
          <w:rPr>
            <w:noProof/>
            <w:lang w:eastAsia="en-GB"/>
          </w:rPr>
          <w:drawing>
            <wp:anchor distT="0" distB="0" distL="114300" distR="114300" simplePos="0" relativeHeight="251652096" behindDoc="1" locked="0" layoutInCell="1" allowOverlap="1" wp14:anchorId="773CC435" wp14:editId="773CC436">
              <wp:simplePos x="0" y="0"/>
              <wp:positionH relativeFrom="page">
                <wp:posOffset>152400</wp:posOffset>
              </wp:positionH>
              <wp:positionV relativeFrom="bottomMargin">
                <wp:posOffset>-111125</wp:posOffset>
              </wp:positionV>
              <wp:extent cx="7563485" cy="1171575"/>
              <wp:effectExtent l="0" t="0" r="8890" b="0"/>
              <wp:wrapNone/>
              <wp:docPr id="20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53120" behindDoc="1" locked="0" layoutInCell="1" allowOverlap="1" wp14:anchorId="773CC437" wp14:editId="773CC438">
          <wp:simplePos x="0" y="0"/>
          <wp:positionH relativeFrom="page">
            <wp:align>center</wp:align>
          </wp:positionH>
          <wp:positionV relativeFrom="page">
            <wp:align>bottom</wp:align>
          </wp:positionV>
          <wp:extent cx="7563485" cy="1171575"/>
          <wp:effectExtent l="19050" t="0" r="0" b="0"/>
          <wp:wrapNone/>
          <wp:docPr id="20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09" w14:textId="77777777" w:rsidR="005360FC" w:rsidRPr="0098553C" w:rsidRDefault="005360FC" w:rsidP="00413DF6">
    <w:pPr>
      <w:pStyle w:val="Footer"/>
      <w:framePr w:w="11856" w:wrap="around" w:vAnchor="text" w:hAnchor="page"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758C1">
      <w:rPr>
        <w:rStyle w:val="PageNumber"/>
        <w:rFonts w:ascii="Alright Sans Light" w:hAnsi="Alright Sans Light"/>
        <w:noProof/>
        <w:color w:val="808080"/>
      </w:rPr>
      <w:t>22</w:t>
    </w:r>
    <w:r w:rsidRPr="0098553C">
      <w:rPr>
        <w:rStyle w:val="PageNumber"/>
        <w:rFonts w:ascii="Alright Sans Light" w:hAnsi="Alright Sans Light"/>
        <w:color w:val="808080"/>
      </w:rPr>
      <w:fldChar w:fldCharType="end"/>
    </w:r>
  </w:p>
  <w:p w14:paraId="773CC40A" w14:textId="7A862055" w:rsidR="005360FC" w:rsidRDefault="005360FC">
    <w:pPr>
      <w:pStyle w:val="Footer"/>
    </w:pPr>
    <w:r>
      <w:rPr>
        <w:noProof/>
        <w:lang w:eastAsia="en-GB"/>
      </w:rPr>
      <mc:AlternateContent>
        <mc:Choice Requires="wps">
          <w:drawing>
            <wp:anchor distT="45720" distB="45720" distL="114300" distR="114300" simplePos="0" relativeHeight="251686912" behindDoc="0" locked="0" layoutInCell="1" allowOverlap="1" wp14:anchorId="06934868" wp14:editId="083AD873">
              <wp:simplePos x="0" y="0"/>
              <wp:positionH relativeFrom="column">
                <wp:posOffset>-589280</wp:posOffset>
              </wp:positionH>
              <wp:positionV relativeFrom="paragraph">
                <wp:posOffset>205105</wp:posOffset>
              </wp:positionV>
              <wp:extent cx="3172460" cy="1404620"/>
              <wp:effectExtent l="0" t="0" r="8890" b="0"/>
              <wp:wrapSquare wrapText="bothSides"/>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2460" cy="1404620"/>
                      </a:xfrm>
                      <a:prstGeom prst="rect">
                        <a:avLst/>
                      </a:prstGeom>
                      <a:solidFill>
                        <a:srgbClr val="FFFFFF"/>
                      </a:solidFill>
                      <a:ln w="9525">
                        <a:noFill/>
                        <a:miter lim="800000"/>
                        <a:headEnd/>
                        <a:tailEnd/>
                      </a:ln>
                    </wps:spPr>
                    <wps:txbx>
                      <w:txbxContent>
                        <w:p w14:paraId="38CD9DE3"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6934868" id="_x0000_t202" coordsize="21600,21600" o:spt="202" path="m,l,21600r21600,l21600,xe">
              <v:stroke joinstyle="miter"/>
              <v:path gradientshapeok="t" o:connecttype="rect"/>
            </v:shapetype>
            <v:shape id="_x0000_s1078" type="#_x0000_t202" style="position:absolute;margin-left:-46.4pt;margin-top:16.15pt;width:249.8pt;height:110.6pt;z-index:2516869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" stroked="f">
              <v:textbox style="mso-fit-shape-to-text:t">
                <w:txbxContent>
                  <w:p w14:paraId="38CD9DE3"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70528" behindDoc="1" locked="0" layoutInCell="1" allowOverlap="1" wp14:anchorId="773CC439" wp14:editId="773CC43A">
          <wp:simplePos x="0" y="0"/>
          <wp:positionH relativeFrom="page">
            <wp:align>center</wp:align>
          </wp:positionH>
          <wp:positionV relativeFrom="page">
            <wp:align>bottom</wp:align>
          </wp:positionV>
          <wp:extent cx="7560000" cy="1177200"/>
          <wp:effectExtent l="0" t="0" r="3175" b="4445"/>
          <wp:wrapNone/>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13DF6">
      <w:rPr>
        <w:noProof/>
        <w:lang w:eastAsia="en-GB"/>
      </w:rPr>
      <w:drawing>
        <wp:anchor distT="0" distB="0" distL="114300" distR="114300" simplePos="0" relativeHeight="251664384" behindDoc="1" locked="0" layoutInCell="1" allowOverlap="1" wp14:anchorId="773CC43B" wp14:editId="773CC43C">
          <wp:simplePos x="0" y="0"/>
          <wp:positionH relativeFrom="page">
            <wp:align>center</wp:align>
          </wp:positionH>
          <wp:positionV relativeFrom="page">
            <wp:align>bottom</wp:align>
          </wp:positionV>
          <wp:extent cx="7562850" cy="1171575"/>
          <wp:effectExtent l="19050" t="0" r="0" b="0"/>
          <wp:wrapNone/>
          <wp:docPr id="2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DF0C16" w14:textId="4FEBAC2B" w:rsidR="005360FC" w:rsidRDefault="005360FC" w:rsidP="00170BE7">
    <w:pPr>
      <w:pStyle w:val="Footer"/>
      <w:spacing w:before="0" w:after="0"/>
    </w:pPr>
    <w:r>
      <w:rPr>
        <w:noProof/>
        <w:lang w:eastAsia="en-GB"/>
      </w:rPr>
      <mc:AlternateContent>
        <mc:Choice Requires="wps">
          <w:drawing>
            <wp:anchor distT="45720" distB="45720" distL="114300" distR="114300" simplePos="0" relativeHeight="251684864" behindDoc="0" locked="0" layoutInCell="1" allowOverlap="1" wp14:anchorId="07DF472B" wp14:editId="2B912F9D">
              <wp:simplePos x="0" y="0"/>
              <wp:positionH relativeFrom="column">
                <wp:posOffset>-325874</wp:posOffset>
              </wp:positionH>
              <wp:positionV relativeFrom="paragraph">
                <wp:posOffset>222454</wp:posOffset>
              </wp:positionV>
              <wp:extent cx="3108960" cy="1404620"/>
              <wp:effectExtent l="0" t="0" r="0" b="0"/>
              <wp:wrapSquare wrapText="bothSides"/>
              <wp:docPr id="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8960" cy="1404620"/>
                      </a:xfrm>
                      <a:prstGeom prst="rect">
                        <a:avLst/>
                      </a:prstGeom>
                      <a:solidFill>
                        <a:srgbClr val="FFFFFF"/>
                      </a:solidFill>
                      <a:ln w="9525">
                        <a:noFill/>
                        <a:miter lim="800000"/>
                        <a:headEnd/>
                        <a:tailEnd/>
                      </a:ln>
                    </wps:spPr>
                    <wps:txbx>
                      <w:txbxContent>
                        <w:p w14:paraId="0AA4E7A2"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7DF472B" id="_x0000_t202" coordsize="21600,21600" o:spt="202" path="m,l,21600r21600,l21600,xe">
              <v:stroke joinstyle="miter"/>
              <v:path gradientshapeok="t" o:connecttype="rect"/>
            </v:shapetype>
            <v:shape id="_x0000_s1079" type="#_x0000_t202" style="position:absolute;margin-left:-25.65pt;margin-top:17.5pt;width:244.8pt;height:110.6pt;z-index:2516848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" stroked="f">
              <v:textbox style="mso-fit-shape-to-text:t">
                <w:txbxContent>
                  <w:p w14:paraId="0AA4E7A2" w14:textId="77777777" w:rsidR="005360FC" w:rsidRPr="00001008" w:rsidRDefault="005360FC"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413DF6">
      <w:rPr>
        <w:noProof/>
        <w:lang w:eastAsia="en-GB"/>
      </w:rPr>
      <w:drawing>
        <wp:anchor distT="0" distB="0" distL="114300" distR="114300" simplePos="0" relativeHeight="251682816" behindDoc="1" locked="0" layoutInCell="1" allowOverlap="1" wp14:anchorId="716FC4EC" wp14:editId="2EF85FF8">
          <wp:simplePos x="0" y="0"/>
          <wp:positionH relativeFrom="page">
            <wp:align>center</wp:align>
          </wp:positionH>
          <wp:positionV relativeFrom="page">
            <wp:align>bottom</wp:align>
          </wp:positionV>
          <wp:extent cx="7562850" cy="1171575"/>
          <wp:effectExtent l="19050" t="0" r="0" b="0"/>
          <wp:wrapNone/>
          <wp:docPr id="2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1B834A32" w14:textId="77777777" w:rsidR="005360FC" w:rsidRPr="0098553C" w:rsidRDefault="005360FC" w:rsidP="005E51F7">
    <w:pPr>
      <w:pStyle w:val="Footer"/>
      <w:framePr w:w="11856" w:wrap="around" w:vAnchor="text" w:hAnchor="page" w:x="64" w:y="47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758C1">
      <w:rPr>
        <w:rStyle w:val="PageNumber"/>
        <w:rFonts w:ascii="Alright Sans Light" w:hAnsi="Alright Sans Light"/>
        <w:noProof/>
        <w:color w:val="808080"/>
      </w:rPr>
      <w:t>21</w:t>
    </w:r>
    <w:r w:rsidRPr="0098553C">
      <w:rPr>
        <w:rStyle w:val="PageNumber"/>
        <w:rFonts w:ascii="Alright Sans Light" w:hAnsi="Alright Sans Light"/>
        <w:color w:val="808080"/>
      </w:rPr>
      <w:fldChar w:fldCharType="end"/>
    </w:r>
  </w:p>
  <w:p w14:paraId="773CC40C" w14:textId="25F555DC" w:rsidR="005360FC" w:rsidRDefault="005360FC" w:rsidP="00170BE7">
    <w:pPr>
      <w:pStyle w:val="Foote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D68D2E" w14:textId="77777777" w:rsidR="005360FC" w:rsidRDefault="005360FC" w:rsidP="00936049">
      <w:r>
        <w:separator/>
      </w:r>
    </w:p>
  </w:footnote>
  <w:footnote w:type="continuationSeparator" w:id="0">
    <w:p w14:paraId="625D75E9" w14:textId="77777777" w:rsidR="005360FC" w:rsidRDefault="005360FC" w:rsidP="00936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3FF" w14:textId="77777777" w:rsidR="005360FC" w:rsidRPr="00EC1FC4" w:rsidRDefault="005360FC" w:rsidP="00EC1FC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00" w14:textId="77777777" w:rsidR="005360FC" w:rsidRPr="00AA12C5" w:rsidRDefault="005360FC" w:rsidP="00AA12C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03" w14:textId="77777777" w:rsidR="005360FC" w:rsidRPr="00D1371A" w:rsidRDefault="005360FC" w:rsidP="00384143">
    <w:pPr>
      <w:pStyle w:val="Header"/>
      <w:rPr>
        <w:sz w:val="18"/>
      </w:rPr>
    </w:pPr>
    <w:r>
      <w:rPr>
        <w:sz w:val="18"/>
      </w:rPr>
      <w:t>Overview</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04" w14:textId="77777777" w:rsidR="005360FC" w:rsidRPr="00D1371A" w:rsidRDefault="005360FC" w:rsidP="00384143">
    <w:pPr>
      <w:pStyle w:val="Header"/>
      <w:rPr>
        <w:sz w:val="18"/>
      </w:rPr>
    </w:pPr>
    <w:r>
      <w:rPr>
        <w:sz w:val="18"/>
      </w:rPr>
      <w:t>Overview</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0D" w14:textId="77777777" w:rsidR="005360FC" w:rsidRPr="00484806" w:rsidRDefault="005360FC" w:rsidP="00484806">
    <w:pPr>
      <w:pStyle w:val="Header"/>
      <w:rPr>
        <w:sz w:val="18"/>
      </w:rPr>
    </w:pPr>
    <w:r>
      <w:rPr>
        <w:sz w:val="18"/>
      </w:rPr>
      <w:t>LE, FIC, FIG – listed assets&gt;&gt;Overview</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0E" w14:textId="77777777" w:rsidR="005360FC" w:rsidRPr="00D1371A" w:rsidRDefault="005360FC" w:rsidP="00384143">
    <w:pPr>
      <w:pStyle w:val="Header"/>
      <w:rPr>
        <w:sz w:val="18"/>
      </w:rPr>
    </w:pPr>
    <w:r>
      <w:rPr>
        <w:sz w:val="18"/>
      </w:rPr>
      <w:t>LE, FIC, FIG – listed assets&gt;&gt;Overview</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0F" w14:textId="77777777" w:rsidR="005360FC" w:rsidRPr="00484806" w:rsidRDefault="005360FC" w:rsidP="00484806">
    <w:pPr>
      <w:pStyle w:val="Header"/>
      <w:rPr>
        <w:sz w:val="18"/>
      </w:rPr>
    </w:pPr>
    <w:r>
      <w:rPr>
        <w:sz w:val="18"/>
      </w:rPr>
      <w:t>LE, FIC, FIG – listed assets&gt;&gt;Selection</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0" w14:textId="77777777" w:rsidR="005360FC" w:rsidRPr="00D1371A" w:rsidRDefault="005360FC" w:rsidP="00384143">
    <w:pPr>
      <w:pStyle w:val="Header"/>
      <w:rPr>
        <w:sz w:val="18"/>
      </w:rPr>
    </w:pPr>
    <w:r>
      <w:rPr>
        <w:sz w:val="18"/>
      </w:rPr>
      <w:t>LE, FIC, FIG – listed assets&gt;&gt;Selection</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1" w14:textId="77777777" w:rsidR="005360FC" w:rsidRPr="00414717" w:rsidRDefault="005360FC" w:rsidP="00414717">
    <w:pPr>
      <w:pStyle w:val="Header"/>
      <w:rPr>
        <w:sz w:val="18"/>
      </w:rPr>
    </w:pPr>
    <w:r>
      <w:rPr>
        <w:sz w:val="18"/>
      </w:rPr>
      <w:t>LE, FIC, FIG – listed assets&gt;&gt;Appointment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2" w14:textId="77777777" w:rsidR="005360FC" w:rsidRPr="00D1371A" w:rsidRDefault="005360FC" w:rsidP="00384143">
    <w:pPr>
      <w:pStyle w:val="Header"/>
      <w:rPr>
        <w:sz w:val="18"/>
      </w:rPr>
    </w:pPr>
    <w:r>
      <w:rPr>
        <w:sz w:val="18"/>
      </w:rPr>
      <w:t>LE, FIC, FIG – listed assets&gt;&gt;Appointment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3" w14:textId="77777777" w:rsidR="005360FC" w:rsidRPr="00414717" w:rsidRDefault="005360FC" w:rsidP="00414717">
    <w:pPr>
      <w:pStyle w:val="Header"/>
      <w:rPr>
        <w:sz w:val="18"/>
      </w:rPr>
    </w:pPr>
    <w:r>
      <w:rPr>
        <w:sz w:val="18"/>
      </w:rPr>
      <w:t>LE, FIC, FIG – listed assets&gt;&gt;Monitoring</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4" w14:textId="77777777" w:rsidR="005360FC" w:rsidRPr="00414717" w:rsidRDefault="005360FC" w:rsidP="00414717">
    <w:pPr>
      <w:pStyle w:val="Header"/>
      <w:rPr>
        <w:sz w:val="18"/>
      </w:rPr>
    </w:pPr>
    <w:r>
      <w:rPr>
        <w:sz w:val="18"/>
      </w:rPr>
      <w:t>LE, FIC, FIG – listed assets&gt;&gt;Monitoring</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5" w14:textId="77777777" w:rsidR="005360FC" w:rsidRPr="005402FA" w:rsidRDefault="005360FC" w:rsidP="00791F29">
    <w:pPr>
      <w:pStyle w:val="Header"/>
      <w:rPr>
        <w:sz w:val="18"/>
        <w:szCs w:val="18"/>
        <w:lang w:val="fr-FR"/>
      </w:rPr>
    </w:pPr>
    <w:r w:rsidRPr="005402FA">
      <w:rPr>
        <w:sz w:val="18"/>
        <w:szCs w:val="18"/>
        <w:lang w:val="fr-FR"/>
      </w:rPr>
      <w:t>PE, PR, INF – non-listed assets&gt;&gt;Selection</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6" w14:textId="77777777" w:rsidR="005360FC" w:rsidRPr="005402FA" w:rsidRDefault="005360FC" w:rsidP="007F32E4">
    <w:pPr>
      <w:pStyle w:val="Header"/>
      <w:rPr>
        <w:sz w:val="18"/>
        <w:szCs w:val="18"/>
        <w:lang w:val="fr-FR"/>
      </w:rPr>
    </w:pPr>
    <w:r w:rsidRPr="005402FA">
      <w:rPr>
        <w:sz w:val="18"/>
        <w:szCs w:val="18"/>
        <w:lang w:val="fr-FR"/>
      </w:rPr>
      <w:t>PE, PR, INF – non-listed assets&gt;&gt;Selection</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7" w14:textId="77777777" w:rsidR="005360FC" w:rsidRPr="00E62191" w:rsidRDefault="005360FC" w:rsidP="00791F29">
    <w:pPr>
      <w:pStyle w:val="Header"/>
      <w:rPr>
        <w:sz w:val="18"/>
        <w:szCs w:val="18"/>
      </w:rPr>
    </w:pPr>
    <w:r w:rsidRPr="00E62191">
      <w:rPr>
        <w:sz w:val="18"/>
        <w:szCs w:val="18"/>
      </w:rPr>
      <w:t>PE, PR, INF – non</w:t>
    </w:r>
    <w:r>
      <w:rPr>
        <w:sz w:val="18"/>
        <w:szCs w:val="18"/>
      </w:rPr>
      <w:t>-</w:t>
    </w:r>
    <w:r w:rsidRPr="00E62191">
      <w:rPr>
        <w:sz w:val="18"/>
        <w:szCs w:val="18"/>
      </w:rPr>
      <w:t>listed assets&gt;&gt;Appointment</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8" w14:textId="77777777" w:rsidR="005360FC" w:rsidRPr="00E62191" w:rsidRDefault="005360FC" w:rsidP="007F32E4">
    <w:pPr>
      <w:pStyle w:val="Header"/>
      <w:rPr>
        <w:sz w:val="18"/>
        <w:szCs w:val="18"/>
      </w:rPr>
    </w:pPr>
    <w:r w:rsidRPr="00E62191">
      <w:rPr>
        <w:sz w:val="18"/>
        <w:szCs w:val="18"/>
      </w:rPr>
      <w:t>PE, PR, INF – non</w:t>
    </w:r>
    <w:r>
      <w:rPr>
        <w:sz w:val="18"/>
        <w:szCs w:val="18"/>
      </w:rPr>
      <w:t>-</w:t>
    </w:r>
    <w:r w:rsidRPr="00E62191">
      <w:rPr>
        <w:sz w:val="18"/>
        <w:szCs w:val="18"/>
      </w:rPr>
      <w:t>listed assets&gt;&gt;Appointment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9" w14:textId="77777777" w:rsidR="005360FC" w:rsidRPr="00E62191" w:rsidRDefault="005360FC" w:rsidP="00791F29">
    <w:pPr>
      <w:pStyle w:val="Header"/>
      <w:rPr>
        <w:sz w:val="18"/>
        <w:szCs w:val="18"/>
      </w:rPr>
    </w:pPr>
    <w:r w:rsidRPr="00E62191">
      <w:rPr>
        <w:sz w:val="18"/>
        <w:szCs w:val="18"/>
      </w:rPr>
      <w:t>PE, PR, INF – non</w:t>
    </w:r>
    <w:r>
      <w:rPr>
        <w:sz w:val="18"/>
        <w:szCs w:val="18"/>
      </w:rPr>
      <w:t>-</w:t>
    </w:r>
    <w:r w:rsidRPr="00E62191">
      <w:rPr>
        <w:sz w:val="18"/>
        <w:szCs w:val="18"/>
      </w:rPr>
      <w:t>listed assets&gt;&gt;Monitoring</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A" w14:textId="77777777" w:rsidR="005360FC" w:rsidRPr="00E62191" w:rsidRDefault="005360FC" w:rsidP="007F32E4">
    <w:pPr>
      <w:pStyle w:val="Header"/>
      <w:rPr>
        <w:sz w:val="18"/>
        <w:szCs w:val="18"/>
      </w:rPr>
    </w:pPr>
    <w:r w:rsidRPr="00E62191">
      <w:rPr>
        <w:sz w:val="18"/>
        <w:szCs w:val="18"/>
      </w:rPr>
      <w:t>P</w:t>
    </w:r>
    <w:r>
      <w:rPr>
        <w:sz w:val="18"/>
        <w:szCs w:val="18"/>
      </w:rPr>
      <w:t>E, PR, INF – non-</w:t>
    </w:r>
    <w:r w:rsidRPr="00E62191">
      <w:rPr>
        <w:sz w:val="18"/>
        <w:szCs w:val="18"/>
      </w:rPr>
      <w:t>listed assets&gt;&gt;Monitoring</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B" w14:textId="77777777" w:rsidR="005360FC" w:rsidRPr="00E62191" w:rsidRDefault="005360FC" w:rsidP="007F32E4">
    <w:pPr>
      <w:pStyle w:val="Header"/>
      <w:rPr>
        <w:sz w:val="18"/>
        <w:szCs w:val="18"/>
      </w:rPr>
    </w:pPr>
    <w:r w:rsidRPr="00E62191">
      <w:rPr>
        <w:sz w:val="18"/>
        <w:szCs w:val="18"/>
      </w:rPr>
      <w:t>Other asset classes</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C" w14:textId="77777777" w:rsidR="005360FC" w:rsidRPr="00E62191" w:rsidRDefault="005360FC" w:rsidP="00791F29">
    <w:pPr>
      <w:pStyle w:val="Header"/>
      <w:rPr>
        <w:sz w:val="18"/>
        <w:szCs w:val="18"/>
      </w:rPr>
    </w:pPr>
    <w:r w:rsidRPr="00E62191">
      <w:rPr>
        <w:sz w:val="18"/>
        <w:szCs w:val="18"/>
      </w:rPr>
      <w:t>Outputs and outcomes</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D" w14:textId="77777777" w:rsidR="005360FC" w:rsidRPr="00E62191" w:rsidRDefault="005360FC" w:rsidP="007F32E4">
    <w:pPr>
      <w:pStyle w:val="Header"/>
      <w:rPr>
        <w:sz w:val="18"/>
        <w:szCs w:val="18"/>
      </w:rPr>
    </w:pPr>
    <w:r w:rsidRPr="00E62191">
      <w:rPr>
        <w:sz w:val="18"/>
        <w:szCs w:val="18"/>
      </w:rPr>
      <w:t>Outputs and outcomes</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1E" w14:textId="77777777" w:rsidR="005360FC" w:rsidRPr="00E62191" w:rsidRDefault="005360FC" w:rsidP="00B74465">
    <w:pPr>
      <w:pStyle w:val="Header"/>
      <w:rPr>
        <w:sz w:val="18"/>
        <w:szCs w:val="18"/>
      </w:rPr>
    </w:pPr>
    <w:r w:rsidRPr="00E62191">
      <w:rPr>
        <w:sz w:val="18"/>
        <w:szCs w:val="18"/>
      </w:rPr>
      <w:t>Communication</w:t>
    </w:r>
  </w:p>
  <w:p w14:paraId="773CC41F" w14:textId="77777777" w:rsidR="005360FC" w:rsidRDefault="005360FC"/>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CC420" w14:textId="77777777" w:rsidR="005360FC" w:rsidRPr="00E62191" w:rsidRDefault="005360FC" w:rsidP="007F32E4">
    <w:pPr>
      <w:pStyle w:val="Header"/>
      <w:rPr>
        <w:sz w:val="18"/>
        <w:szCs w:val="18"/>
      </w:rPr>
    </w:pPr>
    <w:r w:rsidRPr="00E62191">
      <w:rPr>
        <w:sz w:val="18"/>
        <w:szCs w:val="18"/>
      </w:rPr>
      <w: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6">
    <w:nsid w:val="1B2E64CA"/>
    <w:multiLevelType w:val="hybridMultilevel"/>
    <w:tmpl w:val="B976864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7">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8">
    <w:nsid w:val="28184ABC"/>
    <w:multiLevelType w:val="hybridMultilevel"/>
    <w:tmpl w:val="8F56693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nsid w:val="2C312123"/>
    <w:multiLevelType w:val="hybridMultilevel"/>
    <w:tmpl w:val="DD688BA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nsid w:val="2CBE32C3"/>
    <w:multiLevelType w:val="hybridMultilevel"/>
    <w:tmpl w:val="3CA0147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nsid w:val="39842D43"/>
    <w:multiLevelType w:val="hybridMultilevel"/>
    <w:tmpl w:val="2E9EEF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nsid w:val="47A5507C"/>
    <w:multiLevelType w:val="hybridMultilevel"/>
    <w:tmpl w:val="C9929F0A"/>
    <w:lvl w:ilvl="0" w:tplc="40090001">
      <w:start w:val="1"/>
      <w:numFmt w:val="bullet"/>
      <w:lvlText w:val=""/>
      <w:lvlJc w:val="left"/>
      <w:pPr>
        <w:ind w:left="501"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
    <w:nsid w:val="4E915ACF"/>
    <w:multiLevelType w:val="hybridMultilevel"/>
    <w:tmpl w:val="D708D1B0"/>
    <w:lvl w:ilvl="0" w:tplc="AC8035CA">
      <w:start w:val="1"/>
      <w:numFmt w:val="bullet"/>
      <w:lvlText w:val=""/>
      <w:lvlJc w:val="left"/>
      <w:pPr>
        <w:ind w:left="720" w:hanging="360"/>
      </w:pPr>
      <w:rPr>
        <w:rFonts w:ascii="Symbol" w:eastAsiaTheme="minorEastAsia" w:hAnsi="Symbol" w:cs="Aria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nsid w:val="52426389"/>
    <w:multiLevelType w:val="multilevel"/>
    <w:tmpl w:val="970A058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nsid w:val="54324F97"/>
    <w:multiLevelType w:val="hybridMultilevel"/>
    <w:tmpl w:val="46942D9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6">
    <w:nsid w:val="5833607D"/>
    <w:multiLevelType w:val="hybridMultilevel"/>
    <w:tmpl w:val="EC44B48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nsid w:val="5FCA1812"/>
    <w:multiLevelType w:val="hybridMultilevel"/>
    <w:tmpl w:val="29726B9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8">
    <w:nsid w:val="68986D6B"/>
    <w:multiLevelType w:val="hybridMultilevel"/>
    <w:tmpl w:val="E542CE6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9">
    <w:nsid w:val="6D0778BB"/>
    <w:multiLevelType w:val="hybridMultilevel"/>
    <w:tmpl w:val="FC469D5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nsid w:val="703E5AA5"/>
    <w:multiLevelType w:val="hybridMultilevel"/>
    <w:tmpl w:val="6EC625A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nsid w:val="7FEA0F61"/>
    <w:multiLevelType w:val="hybridMultilevel"/>
    <w:tmpl w:val="6C1CF9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7"/>
  </w:num>
  <w:num w:numId="2">
    <w:abstractNumId w:val="4"/>
  </w:num>
  <w:num w:numId="3">
    <w:abstractNumId w:val="3"/>
  </w:num>
  <w:num w:numId="4">
    <w:abstractNumId w:val="2"/>
  </w:num>
  <w:num w:numId="5">
    <w:abstractNumId w:val="1"/>
  </w:num>
  <w:num w:numId="6">
    <w:abstractNumId w:val="0"/>
  </w:num>
  <w:num w:numId="7">
    <w:abstractNumId w:val="5"/>
  </w:num>
  <w:num w:numId="8">
    <w:abstractNumId w:val="22"/>
  </w:num>
  <w:num w:numId="9">
    <w:abstractNumId w:val="20"/>
  </w:num>
  <w:num w:numId="10">
    <w:abstractNumId w:val="10"/>
  </w:num>
  <w:num w:numId="11">
    <w:abstractNumId w:val="16"/>
  </w:num>
  <w:num w:numId="12">
    <w:abstractNumId w:val="19"/>
  </w:num>
  <w:num w:numId="13">
    <w:abstractNumId w:val="18"/>
  </w:num>
  <w:num w:numId="14">
    <w:abstractNumId w:val="12"/>
  </w:num>
  <w:num w:numId="15">
    <w:abstractNumId w:val="9"/>
  </w:num>
  <w:num w:numId="16">
    <w:abstractNumId w:val="8"/>
  </w:num>
  <w:num w:numId="17">
    <w:abstractNumId w:val="11"/>
  </w:num>
  <w:num w:numId="18">
    <w:abstractNumId w:val="13"/>
  </w:num>
  <w:num w:numId="19">
    <w:abstractNumId w:val="17"/>
  </w:num>
  <w:num w:numId="20">
    <w:abstractNumId w:val="15"/>
  </w:num>
  <w:num w:numId="21">
    <w:abstractNumId w:val="6"/>
  </w:num>
  <w:num w:numId="22">
    <w:abstractNumId w:val="21"/>
  </w:num>
  <w:num w:numId="23">
    <w:abstractNumId w:val="14"/>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ctiveWritingStyle w:appName="MSWord" w:lang="fr-FR"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885"/>
    <w:rsid w:val="000035E7"/>
    <w:rsid w:val="00006655"/>
    <w:rsid w:val="0001652E"/>
    <w:rsid w:val="00020C2F"/>
    <w:rsid w:val="000217EA"/>
    <w:rsid w:val="00023CC7"/>
    <w:rsid w:val="00025C39"/>
    <w:rsid w:val="0002777B"/>
    <w:rsid w:val="0003210A"/>
    <w:rsid w:val="0003240C"/>
    <w:rsid w:val="00035DDC"/>
    <w:rsid w:val="00036327"/>
    <w:rsid w:val="00037F76"/>
    <w:rsid w:val="00043BAA"/>
    <w:rsid w:val="0004497D"/>
    <w:rsid w:val="00052FFC"/>
    <w:rsid w:val="00054FB7"/>
    <w:rsid w:val="00055A18"/>
    <w:rsid w:val="00055C47"/>
    <w:rsid w:val="00061BEF"/>
    <w:rsid w:val="000645EA"/>
    <w:rsid w:val="00065204"/>
    <w:rsid w:val="00065AFF"/>
    <w:rsid w:val="00066FF3"/>
    <w:rsid w:val="00071839"/>
    <w:rsid w:val="000729DE"/>
    <w:rsid w:val="00073BCA"/>
    <w:rsid w:val="00074C06"/>
    <w:rsid w:val="0008025E"/>
    <w:rsid w:val="00086235"/>
    <w:rsid w:val="00091A92"/>
    <w:rsid w:val="000928CB"/>
    <w:rsid w:val="000936D7"/>
    <w:rsid w:val="0009574D"/>
    <w:rsid w:val="000972CB"/>
    <w:rsid w:val="000A05B5"/>
    <w:rsid w:val="000A0F62"/>
    <w:rsid w:val="000A10B1"/>
    <w:rsid w:val="000A16E0"/>
    <w:rsid w:val="000A263B"/>
    <w:rsid w:val="000A5036"/>
    <w:rsid w:val="000A5D9C"/>
    <w:rsid w:val="000B002C"/>
    <w:rsid w:val="000B0768"/>
    <w:rsid w:val="000B142C"/>
    <w:rsid w:val="000B14FE"/>
    <w:rsid w:val="000B5833"/>
    <w:rsid w:val="000B7F55"/>
    <w:rsid w:val="000C1CF6"/>
    <w:rsid w:val="000C3419"/>
    <w:rsid w:val="000C7C32"/>
    <w:rsid w:val="000D1A8F"/>
    <w:rsid w:val="000E2B33"/>
    <w:rsid w:val="000F06FE"/>
    <w:rsid w:val="000F2160"/>
    <w:rsid w:val="0010248B"/>
    <w:rsid w:val="0010301F"/>
    <w:rsid w:val="0010702A"/>
    <w:rsid w:val="001079C4"/>
    <w:rsid w:val="0011067F"/>
    <w:rsid w:val="00112022"/>
    <w:rsid w:val="00113333"/>
    <w:rsid w:val="0011799F"/>
    <w:rsid w:val="00117EF7"/>
    <w:rsid w:val="00121C15"/>
    <w:rsid w:val="00121C4C"/>
    <w:rsid w:val="00124F58"/>
    <w:rsid w:val="00127E68"/>
    <w:rsid w:val="0013186A"/>
    <w:rsid w:val="001350F3"/>
    <w:rsid w:val="0013551D"/>
    <w:rsid w:val="00140A62"/>
    <w:rsid w:val="00141367"/>
    <w:rsid w:val="00142F46"/>
    <w:rsid w:val="00143515"/>
    <w:rsid w:val="001441B7"/>
    <w:rsid w:val="00146BAF"/>
    <w:rsid w:val="00151F9C"/>
    <w:rsid w:val="00153870"/>
    <w:rsid w:val="00153F78"/>
    <w:rsid w:val="0015507F"/>
    <w:rsid w:val="00157AEF"/>
    <w:rsid w:val="00161AA5"/>
    <w:rsid w:val="00161E87"/>
    <w:rsid w:val="00162E63"/>
    <w:rsid w:val="001654AE"/>
    <w:rsid w:val="00170476"/>
    <w:rsid w:val="00170BE7"/>
    <w:rsid w:val="00172A7E"/>
    <w:rsid w:val="00173CDB"/>
    <w:rsid w:val="00174140"/>
    <w:rsid w:val="00176377"/>
    <w:rsid w:val="0018429F"/>
    <w:rsid w:val="00187F51"/>
    <w:rsid w:val="00191BC1"/>
    <w:rsid w:val="001925A8"/>
    <w:rsid w:val="00197A7F"/>
    <w:rsid w:val="001A0CD3"/>
    <w:rsid w:val="001A2D59"/>
    <w:rsid w:val="001A3E7B"/>
    <w:rsid w:val="001A4617"/>
    <w:rsid w:val="001A6B11"/>
    <w:rsid w:val="001B259B"/>
    <w:rsid w:val="001B30B5"/>
    <w:rsid w:val="001B485E"/>
    <w:rsid w:val="001B603A"/>
    <w:rsid w:val="001B70E3"/>
    <w:rsid w:val="001B757C"/>
    <w:rsid w:val="001B7937"/>
    <w:rsid w:val="001C0916"/>
    <w:rsid w:val="001C1A4D"/>
    <w:rsid w:val="001C1EEB"/>
    <w:rsid w:val="001C2AD1"/>
    <w:rsid w:val="001C2D46"/>
    <w:rsid w:val="001C46F8"/>
    <w:rsid w:val="001C50D0"/>
    <w:rsid w:val="001C7EAD"/>
    <w:rsid w:val="001D2226"/>
    <w:rsid w:val="001D3290"/>
    <w:rsid w:val="001D458D"/>
    <w:rsid w:val="001D740E"/>
    <w:rsid w:val="001E1802"/>
    <w:rsid w:val="001E2511"/>
    <w:rsid w:val="001E5F11"/>
    <w:rsid w:val="001F1A00"/>
    <w:rsid w:val="001F3004"/>
    <w:rsid w:val="001F414E"/>
    <w:rsid w:val="001F4ECD"/>
    <w:rsid w:val="001F64AF"/>
    <w:rsid w:val="001F6742"/>
    <w:rsid w:val="00201700"/>
    <w:rsid w:val="00204A57"/>
    <w:rsid w:val="0020558D"/>
    <w:rsid w:val="002057D9"/>
    <w:rsid w:val="002069BF"/>
    <w:rsid w:val="00207DA9"/>
    <w:rsid w:val="002100AC"/>
    <w:rsid w:val="00213767"/>
    <w:rsid w:val="002152B6"/>
    <w:rsid w:val="002245CC"/>
    <w:rsid w:val="00232C82"/>
    <w:rsid w:val="0023320C"/>
    <w:rsid w:val="002335F4"/>
    <w:rsid w:val="00235D0C"/>
    <w:rsid w:val="00236D3F"/>
    <w:rsid w:val="00237953"/>
    <w:rsid w:val="0024000C"/>
    <w:rsid w:val="00241959"/>
    <w:rsid w:val="00243C2A"/>
    <w:rsid w:val="00247346"/>
    <w:rsid w:val="00247554"/>
    <w:rsid w:val="00247AEB"/>
    <w:rsid w:val="002547A2"/>
    <w:rsid w:val="00256145"/>
    <w:rsid w:val="00264BA2"/>
    <w:rsid w:val="00265CEA"/>
    <w:rsid w:val="00266337"/>
    <w:rsid w:val="0027046E"/>
    <w:rsid w:val="00275262"/>
    <w:rsid w:val="002753BA"/>
    <w:rsid w:val="00282271"/>
    <w:rsid w:val="00283CEE"/>
    <w:rsid w:val="0028479D"/>
    <w:rsid w:val="00284D22"/>
    <w:rsid w:val="002859B7"/>
    <w:rsid w:val="002863C3"/>
    <w:rsid w:val="002901A7"/>
    <w:rsid w:val="002951AC"/>
    <w:rsid w:val="002975B6"/>
    <w:rsid w:val="002A2252"/>
    <w:rsid w:val="002A48C5"/>
    <w:rsid w:val="002A7124"/>
    <w:rsid w:val="002B5F54"/>
    <w:rsid w:val="002B61F1"/>
    <w:rsid w:val="002B7288"/>
    <w:rsid w:val="002C109F"/>
    <w:rsid w:val="002C4CE0"/>
    <w:rsid w:val="002D1491"/>
    <w:rsid w:val="002D2187"/>
    <w:rsid w:val="002D3AD9"/>
    <w:rsid w:val="002D7D69"/>
    <w:rsid w:val="002E0025"/>
    <w:rsid w:val="002E1CE2"/>
    <w:rsid w:val="002E2A43"/>
    <w:rsid w:val="002E5840"/>
    <w:rsid w:val="002F26E8"/>
    <w:rsid w:val="002F3366"/>
    <w:rsid w:val="002F4514"/>
    <w:rsid w:val="002F4E77"/>
    <w:rsid w:val="00300D0B"/>
    <w:rsid w:val="00300EEC"/>
    <w:rsid w:val="0030367B"/>
    <w:rsid w:val="003044D0"/>
    <w:rsid w:val="00304A6F"/>
    <w:rsid w:val="00307A54"/>
    <w:rsid w:val="00307DA1"/>
    <w:rsid w:val="0031098B"/>
    <w:rsid w:val="00312FF9"/>
    <w:rsid w:val="0031452A"/>
    <w:rsid w:val="00316224"/>
    <w:rsid w:val="0032035B"/>
    <w:rsid w:val="0032319F"/>
    <w:rsid w:val="00326BEA"/>
    <w:rsid w:val="00327210"/>
    <w:rsid w:val="00327660"/>
    <w:rsid w:val="003303B2"/>
    <w:rsid w:val="00331320"/>
    <w:rsid w:val="00331CD5"/>
    <w:rsid w:val="0033413A"/>
    <w:rsid w:val="0033550C"/>
    <w:rsid w:val="00336652"/>
    <w:rsid w:val="003442EE"/>
    <w:rsid w:val="003450C4"/>
    <w:rsid w:val="00351129"/>
    <w:rsid w:val="003513E0"/>
    <w:rsid w:val="00353884"/>
    <w:rsid w:val="00356CDA"/>
    <w:rsid w:val="003627A9"/>
    <w:rsid w:val="0036408B"/>
    <w:rsid w:val="003645F2"/>
    <w:rsid w:val="003648AA"/>
    <w:rsid w:val="00366569"/>
    <w:rsid w:val="0037082E"/>
    <w:rsid w:val="003712FF"/>
    <w:rsid w:val="00373871"/>
    <w:rsid w:val="003758C1"/>
    <w:rsid w:val="003765BB"/>
    <w:rsid w:val="00376D22"/>
    <w:rsid w:val="003778C4"/>
    <w:rsid w:val="003804D7"/>
    <w:rsid w:val="00381234"/>
    <w:rsid w:val="0038376B"/>
    <w:rsid w:val="00384143"/>
    <w:rsid w:val="0038723F"/>
    <w:rsid w:val="00391F09"/>
    <w:rsid w:val="003963D6"/>
    <w:rsid w:val="0039671F"/>
    <w:rsid w:val="003A1605"/>
    <w:rsid w:val="003A2567"/>
    <w:rsid w:val="003A4263"/>
    <w:rsid w:val="003A4F25"/>
    <w:rsid w:val="003A521E"/>
    <w:rsid w:val="003A53A3"/>
    <w:rsid w:val="003A7E15"/>
    <w:rsid w:val="003B4143"/>
    <w:rsid w:val="003B53BA"/>
    <w:rsid w:val="003B5C38"/>
    <w:rsid w:val="003B6437"/>
    <w:rsid w:val="003B7E08"/>
    <w:rsid w:val="003C158B"/>
    <w:rsid w:val="003C1645"/>
    <w:rsid w:val="003C2216"/>
    <w:rsid w:val="003C2628"/>
    <w:rsid w:val="003C2A7F"/>
    <w:rsid w:val="003C2AFD"/>
    <w:rsid w:val="003C3865"/>
    <w:rsid w:val="003D4A72"/>
    <w:rsid w:val="003D4B13"/>
    <w:rsid w:val="003E2C7F"/>
    <w:rsid w:val="003E4137"/>
    <w:rsid w:val="003E55E7"/>
    <w:rsid w:val="003E752C"/>
    <w:rsid w:val="003E7C30"/>
    <w:rsid w:val="003F0E6F"/>
    <w:rsid w:val="003F1063"/>
    <w:rsid w:val="003F25EE"/>
    <w:rsid w:val="003F508E"/>
    <w:rsid w:val="00400166"/>
    <w:rsid w:val="00403EB7"/>
    <w:rsid w:val="004067EF"/>
    <w:rsid w:val="00406E52"/>
    <w:rsid w:val="00407356"/>
    <w:rsid w:val="004076C5"/>
    <w:rsid w:val="00410596"/>
    <w:rsid w:val="00411097"/>
    <w:rsid w:val="00413DF6"/>
    <w:rsid w:val="00414717"/>
    <w:rsid w:val="004162B5"/>
    <w:rsid w:val="0042000D"/>
    <w:rsid w:val="00420E7D"/>
    <w:rsid w:val="004219D5"/>
    <w:rsid w:val="0042244B"/>
    <w:rsid w:val="00422582"/>
    <w:rsid w:val="0042311C"/>
    <w:rsid w:val="00423DD2"/>
    <w:rsid w:val="00424716"/>
    <w:rsid w:val="00424902"/>
    <w:rsid w:val="00424A52"/>
    <w:rsid w:val="00425231"/>
    <w:rsid w:val="004317C3"/>
    <w:rsid w:val="004341B3"/>
    <w:rsid w:val="004364AE"/>
    <w:rsid w:val="004366C9"/>
    <w:rsid w:val="00443125"/>
    <w:rsid w:val="00444A6E"/>
    <w:rsid w:val="00445768"/>
    <w:rsid w:val="00445C1D"/>
    <w:rsid w:val="0045289A"/>
    <w:rsid w:val="00452BBE"/>
    <w:rsid w:val="004545CA"/>
    <w:rsid w:val="00454F3B"/>
    <w:rsid w:val="0045739C"/>
    <w:rsid w:val="00460DA6"/>
    <w:rsid w:val="004619B5"/>
    <w:rsid w:val="00461CFE"/>
    <w:rsid w:val="004652E8"/>
    <w:rsid w:val="00466326"/>
    <w:rsid w:val="00470987"/>
    <w:rsid w:val="00471810"/>
    <w:rsid w:val="00471C93"/>
    <w:rsid w:val="0047429D"/>
    <w:rsid w:val="00477CA2"/>
    <w:rsid w:val="00480232"/>
    <w:rsid w:val="00483377"/>
    <w:rsid w:val="00483960"/>
    <w:rsid w:val="00484806"/>
    <w:rsid w:val="004857E9"/>
    <w:rsid w:val="004904B4"/>
    <w:rsid w:val="004A47D7"/>
    <w:rsid w:val="004A4DAD"/>
    <w:rsid w:val="004A7A67"/>
    <w:rsid w:val="004A7DFC"/>
    <w:rsid w:val="004B0994"/>
    <w:rsid w:val="004B10CC"/>
    <w:rsid w:val="004B1867"/>
    <w:rsid w:val="004B2F95"/>
    <w:rsid w:val="004B314C"/>
    <w:rsid w:val="004B406A"/>
    <w:rsid w:val="004B68DC"/>
    <w:rsid w:val="004B7DFB"/>
    <w:rsid w:val="004C1165"/>
    <w:rsid w:val="004C43E2"/>
    <w:rsid w:val="004C4D10"/>
    <w:rsid w:val="004C5458"/>
    <w:rsid w:val="004D01E8"/>
    <w:rsid w:val="004D154E"/>
    <w:rsid w:val="004D76AD"/>
    <w:rsid w:val="004E6E42"/>
    <w:rsid w:val="004F299E"/>
    <w:rsid w:val="004F2D04"/>
    <w:rsid w:val="004F67BC"/>
    <w:rsid w:val="005021D7"/>
    <w:rsid w:val="00507BB0"/>
    <w:rsid w:val="0051112B"/>
    <w:rsid w:val="00513258"/>
    <w:rsid w:val="005136F2"/>
    <w:rsid w:val="005200CC"/>
    <w:rsid w:val="00522FDC"/>
    <w:rsid w:val="00523CCE"/>
    <w:rsid w:val="00525887"/>
    <w:rsid w:val="00525A3D"/>
    <w:rsid w:val="0053055C"/>
    <w:rsid w:val="00530E1F"/>
    <w:rsid w:val="005360FC"/>
    <w:rsid w:val="00536E31"/>
    <w:rsid w:val="005372F3"/>
    <w:rsid w:val="0053730D"/>
    <w:rsid w:val="0053753B"/>
    <w:rsid w:val="005402FA"/>
    <w:rsid w:val="005407C7"/>
    <w:rsid w:val="00541225"/>
    <w:rsid w:val="0054155E"/>
    <w:rsid w:val="00542DFB"/>
    <w:rsid w:val="00547117"/>
    <w:rsid w:val="00547C2A"/>
    <w:rsid w:val="00551F8C"/>
    <w:rsid w:val="00555E17"/>
    <w:rsid w:val="00555E2A"/>
    <w:rsid w:val="00560E72"/>
    <w:rsid w:val="00561912"/>
    <w:rsid w:val="00561CE7"/>
    <w:rsid w:val="005627EB"/>
    <w:rsid w:val="00562AE2"/>
    <w:rsid w:val="00563FBF"/>
    <w:rsid w:val="005642B6"/>
    <w:rsid w:val="00571A89"/>
    <w:rsid w:val="00571B86"/>
    <w:rsid w:val="005727E4"/>
    <w:rsid w:val="0057515B"/>
    <w:rsid w:val="005827D1"/>
    <w:rsid w:val="00592D0B"/>
    <w:rsid w:val="00593A21"/>
    <w:rsid w:val="00595FB9"/>
    <w:rsid w:val="00596BF1"/>
    <w:rsid w:val="005B10FF"/>
    <w:rsid w:val="005B4C52"/>
    <w:rsid w:val="005B53A0"/>
    <w:rsid w:val="005B584F"/>
    <w:rsid w:val="005B5BE9"/>
    <w:rsid w:val="005B6055"/>
    <w:rsid w:val="005B6B5C"/>
    <w:rsid w:val="005B7A27"/>
    <w:rsid w:val="005B7BA4"/>
    <w:rsid w:val="005B7ED3"/>
    <w:rsid w:val="005C430D"/>
    <w:rsid w:val="005D32D9"/>
    <w:rsid w:val="005D4586"/>
    <w:rsid w:val="005D4B1C"/>
    <w:rsid w:val="005D6C71"/>
    <w:rsid w:val="005D7746"/>
    <w:rsid w:val="005E1C29"/>
    <w:rsid w:val="005E3E6C"/>
    <w:rsid w:val="005E4032"/>
    <w:rsid w:val="005E44CB"/>
    <w:rsid w:val="005E51F7"/>
    <w:rsid w:val="005E6D3A"/>
    <w:rsid w:val="005E7566"/>
    <w:rsid w:val="005F25DD"/>
    <w:rsid w:val="005F26AB"/>
    <w:rsid w:val="005F516F"/>
    <w:rsid w:val="005F5F59"/>
    <w:rsid w:val="005F65C1"/>
    <w:rsid w:val="005F75D6"/>
    <w:rsid w:val="005F7BCA"/>
    <w:rsid w:val="006000C2"/>
    <w:rsid w:val="006002AE"/>
    <w:rsid w:val="0060145D"/>
    <w:rsid w:val="00601BB9"/>
    <w:rsid w:val="0060263F"/>
    <w:rsid w:val="0060626D"/>
    <w:rsid w:val="0060791E"/>
    <w:rsid w:val="00611310"/>
    <w:rsid w:val="006116EA"/>
    <w:rsid w:val="00614CFF"/>
    <w:rsid w:val="006151D6"/>
    <w:rsid w:val="006215AA"/>
    <w:rsid w:val="00622D74"/>
    <w:rsid w:val="006254D7"/>
    <w:rsid w:val="006308F4"/>
    <w:rsid w:val="006324B9"/>
    <w:rsid w:val="0063354F"/>
    <w:rsid w:val="006335F6"/>
    <w:rsid w:val="00634507"/>
    <w:rsid w:val="00634EBA"/>
    <w:rsid w:val="0063565D"/>
    <w:rsid w:val="006368FB"/>
    <w:rsid w:val="00636C56"/>
    <w:rsid w:val="0064146C"/>
    <w:rsid w:val="00644696"/>
    <w:rsid w:val="00644F2D"/>
    <w:rsid w:val="0065111A"/>
    <w:rsid w:val="006526A9"/>
    <w:rsid w:val="00652786"/>
    <w:rsid w:val="006527EF"/>
    <w:rsid w:val="00653097"/>
    <w:rsid w:val="006554E7"/>
    <w:rsid w:val="00656960"/>
    <w:rsid w:val="006616F3"/>
    <w:rsid w:val="006634F7"/>
    <w:rsid w:val="00663EE3"/>
    <w:rsid w:val="00664536"/>
    <w:rsid w:val="006652EE"/>
    <w:rsid w:val="0066596D"/>
    <w:rsid w:val="006666C5"/>
    <w:rsid w:val="00666EDD"/>
    <w:rsid w:val="00667A65"/>
    <w:rsid w:val="00670645"/>
    <w:rsid w:val="006713F0"/>
    <w:rsid w:val="00671B32"/>
    <w:rsid w:val="006800AF"/>
    <w:rsid w:val="0068323F"/>
    <w:rsid w:val="006843E6"/>
    <w:rsid w:val="006918A6"/>
    <w:rsid w:val="00692CFF"/>
    <w:rsid w:val="00693CB8"/>
    <w:rsid w:val="0069437C"/>
    <w:rsid w:val="00694990"/>
    <w:rsid w:val="00694AFA"/>
    <w:rsid w:val="006A08BA"/>
    <w:rsid w:val="006A55A4"/>
    <w:rsid w:val="006A6CD7"/>
    <w:rsid w:val="006B1F1F"/>
    <w:rsid w:val="006B771B"/>
    <w:rsid w:val="006C1B37"/>
    <w:rsid w:val="006C20D7"/>
    <w:rsid w:val="006C22D3"/>
    <w:rsid w:val="006C558F"/>
    <w:rsid w:val="006C5F2F"/>
    <w:rsid w:val="006D0439"/>
    <w:rsid w:val="006D436C"/>
    <w:rsid w:val="006E081C"/>
    <w:rsid w:val="006E13E8"/>
    <w:rsid w:val="006E649C"/>
    <w:rsid w:val="006E6691"/>
    <w:rsid w:val="006E6B4D"/>
    <w:rsid w:val="006F20A0"/>
    <w:rsid w:val="006F622B"/>
    <w:rsid w:val="00700591"/>
    <w:rsid w:val="00701C51"/>
    <w:rsid w:val="00701DB4"/>
    <w:rsid w:val="00705C04"/>
    <w:rsid w:val="00707C74"/>
    <w:rsid w:val="0071094E"/>
    <w:rsid w:val="00710A7C"/>
    <w:rsid w:val="00710E81"/>
    <w:rsid w:val="00712636"/>
    <w:rsid w:val="00714235"/>
    <w:rsid w:val="00714348"/>
    <w:rsid w:val="007153C2"/>
    <w:rsid w:val="00721CC8"/>
    <w:rsid w:val="007226E8"/>
    <w:rsid w:val="007254D4"/>
    <w:rsid w:val="00730F3F"/>
    <w:rsid w:val="00731179"/>
    <w:rsid w:val="00731A89"/>
    <w:rsid w:val="007324A8"/>
    <w:rsid w:val="00732D15"/>
    <w:rsid w:val="00733715"/>
    <w:rsid w:val="007344B2"/>
    <w:rsid w:val="00741241"/>
    <w:rsid w:val="0074218C"/>
    <w:rsid w:val="007461FF"/>
    <w:rsid w:val="00747B79"/>
    <w:rsid w:val="00747EF0"/>
    <w:rsid w:val="00750BE7"/>
    <w:rsid w:val="007526C9"/>
    <w:rsid w:val="0075723E"/>
    <w:rsid w:val="00760C6F"/>
    <w:rsid w:val="00763748"/>
    <w:rsid w:val="00770D19"/>
    <w:rsid w:val="00772F0E"/>
    <w:rsid w:val="00774AE6"/>
    <w:rsid w:val="007751A7"/>
    <w:rsid w:val="00781509"/>
    <w:rsid w:val="00781EBA"/>
    <w:rsid w:val="00782A8B"/>
    <w:rsid w:val="007863AB"/>
    <w:rsid w:val="00790AF2"/>
    <w:rsid w:val="00791313"/>
    <w:rsid w:val="00791F29"/>
    <w:rsid w:val="007926C6"/>
    <w:rsid w:val="00794B24"/>
    <w:rsid w:val="00797F67"/>
    <w:rsid w:val="007A05B8"/>
    <w:rsid w:val="007A0A04"/>
    <w:rsid w:val="007A2482"/>
    <w:rsid w:val="007A72F6"/>
    <w:rsid w:val="007A78ED"/>
    <w:rsid w:val="007B02F9"/>
    <w:rsid w:val="007B0711"/>
    <w:rsid w:val="007B256C"/>
    <w:rsid w:val="007B2946"/>
    <w:rsid w:val="007B35EE"/>
    <w:rsid w:val="007B4F8B"/>
    <w:rsid w:val="007B73EE"/>
    <w:rsid w:val="007C09BB"/>
    <w:rsid w:val="007C43C6"/>
    <w:rsid w:val="007C4702"/>
    <w:rsid w:val="007C50A0"/>
    <w:rsid w:val="007C7694"/>
    <w:rsid w:val="007C7BB4"/>
    <w:rsid w:val="007C7F98"/>
    <w:rsid w:val="007D3447"/>
    <w:rsid w:val="007D69EC"/>
    <w:rsid w:val="007D6C22"/>
    <w:rsid w:val="007D7109"/>
    <w:rsid w:val="007E3514"/>
    <w:rsid w:val="007F0203"/>
    <w:rsid w:val="007F0ACD"/>
    <w:rsid w:val="007F1732"/>
    <w:rsid w:val="007F32E4"/>
    <w:rsid w:val="007F4A72"/>
    <w:rsid w:val="007F640C"/>
    <w:rsid w:val="007F696D"/>
    <w:rsid w:val="007F7098"/>
    <w:rsid w:val="007F75EE"/>
    <w:rsid w:val="00801203"/>
    <w:rsid w:val="00802299"/>
    <w:rsid w:val="00802F58"/>
    <w:rsid w:val="00803403"/>
    <w:rsid w:val="008036B2"/>
    <w:rsid w:val="00803A96"/>
    <w:rsid w:val="00804354"/>
    <w:rsid w:val="00812909"/>
    <w:rsid w:val="00815127"/>
    <w:rsid w:val="0081560F"/>
    <w:rsid w:val="0081744F"/>
    <w:rsid w:val="008175F1"/>
    <w:rsid w:val="0082025E"/>
    <w:rsid w:val="008215F6"/>
    <w:rsid w:val="00822AB2"/>
    <w:rsid w:val="008242F3"/>
    <w:rsid w:val="00824E97"/>
    <w:rsid w:val="00825AD7"/>
    <w:rsid w:val="008272A7"/>
    <w:rsid w:val="0082778A"/>
    <w:rsid w:val="00834EB7"/>
    <w:rsid w:val="008357BC"/>
    <w:rsid w:val="00835AE2"/>
    <w:rsid w:val="008364DC"/>
    <w:rsid w:val="008368BB"/>
    <w:rsid w:val="00837EA2"/>
    <w:rsid w:val="00837F23"/>
    <w:rsid w:val="0084225D"/>
    <w:rsid w:val="00842AA6"/>
    <w:rsid w:val="0084304D"/>
    <w:rsid w:val="00844AFA"/>
    <w:rsid w:val="00844D41"/>
    <w:rsid w:val="00851677"/>
    <w:rsid w:val="00851B7D"/>
    <w:rsid w:val="00855FB4"/>
    <w:rsid w:val="00856C4E"/>
    <w:rsid w:val="00857F9B"/>
    <w:rsid w:val="008601C8"/>
    <w:rsid w:val="00861547"/>
    <w:rsid w:val="008669CF"/>
    <w:rsid w:val="0086706E"/>
    <w:rsid w:val="0086791D"/>
    <w:rsid w:val="00867E3A"/>
    <w:rsid w:val="00870A2C"/>
    <w:rsid w:val="00871369"/>
    <w:rsid w:val="00875F80"/>
    <w:rsid w:val="008765D3"/>
    <w:rsid w:val="008870E0"/>
    <w:rsid w:val="00890993"/>
    <w:rsid w:val="00891275"/>
    <w:rsid w:val="0089225D"/>
    <w:rsid w:val="00895EF3"/>
    <w:rsid w:val="00896472"/>
    <w:rsid w:val="008A1BE9"/>
    <w:rsid w:val="008A23A7"/>
    <w:rsid w:val="008A7016"/>
    <w:rsid w:val="008A763A"/>
    <w:rsid w:val="008A7D2B"/>
    <w:rsid w:val="008B5DC3"/>
    <w:rsid w:val="008B7410"/>
    <w:rsid w:val="008C044D"/>
    <w:rsid w:val="008C183A"/>
    <w:rsid w:val="008C2315"/>
    <w:rsid w:val="008C5D95"/>
    <w:rsid w:val="008D1D7E"/>
    <w:rsid w:val="008D30E8"/>
    <w:rsid w:val="008D64FF"/>
    <w:rsid w:val="008D77DF"/>
    <w:rsid w:val="008D7815"/>
    <w:rsid w:val="008E016B"/>
    <w:rsid w:val="008E30D9"/>
    <w:rsid w:val="008E4EE9"/>
    <w:rsid w:val="008E62F5"/>
    <w:rsid w:val="008E6688"/>
    <w:rsid w:val="008E7B03"/>
    <w:rsid w:val="008F3907"/>
    <w:rsid w:val="008F7868"/>
    <w:rsid w:val="00900DA6"/>
    <w:rsid w:val="00902C36"/>
    <w:rsid w:val="00902DCC"/>
    <w:rsid w:val="009036A5"/>
    <w:rsid w:val="00903B63"/>
    <w:rsid w:val="009057B1"/>
    <w:rsid w:val="009153B6"/>
    <w:rsid w:val="00917076"/>
    <w:rsid w:val="009201A5"/>
    <w:rsid w:val="009226ED"/>
    <w:rsid w:val="00924FE2"/>
    <w:rsid w:val="00926429"/>
    <w:rsid w:val="0092732C"/>
    <w:rsid w:val="00927E60"/>
    <w:rsid w:val="00933193"/>
    <w:rsid w:val="00936049"/>
    <w:rsid w:val="009366AC"/>
    <w:rsid w:val="00936900"/>
    <w:rsid w:val="00936DC0"/>
    <w:rsid w:val="009413E4"/>
    <w:rsid w:val="009420DE"/>
    <w:rsid w:val="00943476"/>
    <w:rsid w:val="00944BD1"/>
    <w:rsid w:val="00945994"/>
    <w:rsid w:val="00956A92"/>
    <w:rsid w:val="00957824"/>
    <w:rsid w:val="00957DDD"/>
    <w:rsid w:val="00957F3B"/>
    <w:rsid w:val="00960197"/>
    <w:rsid w:val="0096560E"/>
    <w:rsid w:val="00966F2F"/>
    <w:rsid w:val="00971724"/>
    <w:rsid w:val="00981697"/>
    <w:rsid w:val="009823FF"/>
    <w:rsid w:val="00983A4B"/>
    <w:rsid w:val="009841C4"/>
    <w:rsid w:val="0098553C"/>
    <w:rsid w:val="00985936"/>
    <w:rsid w:val="00985F0E"/>
    <w:rsid w:val="00986592"/>
    <w:rsid w:val="00986F2C"/>
    <w:rsid w:val="00987059"/>
    <w:rsid w:val="0099198C"/>
    <w:rsid w:val="00994D92"/>
    <w:rsid w:val="00995596"/>
    <w:rsid w:val="00997695"/>
    <w:rsid w:val="009A594C"/>
    <w:rsid w:val="009B2978"/>
    <w:rsid w:val="009B48F2"/>
    <w:rsid w:val="009B6B53"/>
    <w:rsid w:val="009B6CA1"/>
    <w:rsid w:val="009B7FAF"/>
    <w:rsid w:val="009C1D27"/>
    <w:rsid w:val="009C32D6"/>
    <w:rsid w:val="009C4EDF"/>
    <w:rsid w:val="009C682F"/>
    <w:rsid w:val="009D0A56"/>
    <w:rsid w:val="009D1C00"/>
    <w:rsid w:val="009D46A1"/>
    <w:rsid w:val="009D65A9"/>
    <w:rsid w:val="009D65ED"/>
    <w:rsid w:val="009D7347"/>
    <w:rsid w:val="009D783D"/>
    <w:rsid w:val="009E13E3"/>
    <w:rsid w:val="009E2D9D"/>
    <w:rsid w:val="009E347F"/>
    <w:rsid w:val="009E3D87"/>
    <w:rsid w:val="009E67DF"/>
    <w:rsid w:val="009F0EC1"/>
    <w:rsid w:val="009F68DE"/>
    <w:rsid w:val="009F6BB8"/>
    <w:rsid w:val="009F7430"/>
    <w:rsid w:val="00A006C1"/>
    <w:rsid w:val="00A01786"/>
    <w:rsid w:val="00A04E89"/>
    <w:rsid w:val="00A103A2"/>
    <w:rsid w:val="00A10BA3"/>
    <w:rsid w:val="00A1189F"/>
    <w:rsid w:val="00A14613"/>
    <w:rsid w:val="00A17205"/>
    <w:rsid w:val="00A2181D"/>
    <w:rsid w:val="00A25227"/>
    <w:rsid w:val="00A31408"/>
    <w:rsid w:val="00A31DEC"/>
    <w:rsid w:val="00A32242"/>
    <w:rsid w:val="00A40AED"/>
    <w:rsid w:val="00A41168"/>
    <w:rsid w:val="00A43404"/>
    <w:rsid w:val="00A451E5"/>
    <w:rsid w:val="00A4578E"/>
    <w:rsid w:val="00A458EF"/>
    <w:rsid w:val="00A507BA"/>
    <w:rsid w:val="00A50AFF"/>
    <w:rsid w:val="00A514B4"/>
    <w:rsid w:val="00A518D6"/>
    <w:rsid w:val="00A522D0"/>
    <w:rsid w:val="00A54CC6"/>
    <w:rsid w:val="00A55190"/>
    <w:rsid w:val="00A57816"/>
    <w:rsid w:val="00A57E01"/>
    <w:rsid w:val="00A6121E"/>
    <w:rsid w:val="00A61786"/>
    <w:rsid w:val="00A62DF0"/>
    <w:rsid w:val="00A63B97"/>
    <w:rsid w:val="00A63E5B"/>
    <w:rsid w:val="00A656B0"/>
    <w:rsid w:val="00A7050D"/>
    <w:rsid w:val="00A715F1"/>
    <w:rsid w:val="00A71E37"/>
    <w:rsid w:val="00A7225D"/>
    <w:rsid w:val="00A7381E"/>
    <w:rsid w:val="00A86272"/>
    <w:rsid w:val="00A874F5"/>
    <w:rsid w:val="00A93BCB"/>
    <w:rsid w:val="00A9532F"/>
    <w:rsid w:val="00A95496"/>
    <w:rsid w:val="00A95A1E"/>
    <w:rsid w:val="00A96AE2"/>
    <w:rsid w:val="00A96E7C"/>
    <w:rsid w:val="00AA088B"/>
    <w:rsid w:val="00AA12C5"/>
    <w:rsid w:val="00AA210F"/>
    <w:rsid w:val="00AA44AF"/>
    <w:rsid w:val="00AA5558"/>
    <w:rsid w:val="00AA61A2"/>
    <w:rsid w:val="00AA6593"/>
    <w:rsid w:val="00AA7744"/>
    <w:rsid w:val="00AB1ADC"/>
    <w:rsid w:val="00AB451F"/>
    <w:rsid w:val="00AB5EDC"/>
    <w:rsid w:val="00AB67D5"/>
    <w:rsid w:val="00AB6C0F"/>
    <w:rsid w:val="00AB750E"/>
    <w:rsid w:val="00AC6560"/>
    <w:rsid w:val="00AC681A"/>
    <w:rsid w:val="00AD0D18"/>
    <w:rsid w:val="00AD188F"/>
    <w:rsid w:val="00AD3F6D"/>
    <w:rsid w:val="00AD4050"/>
    <w:rsid w:val="00AD5664"/>
    <w:rsid w:val="00AE0CF2"/>
    <w:rsid w:val="00AE0F90"/>
    <w:rsid w:val="00AE100E"/>
    <w:rsid w:val="00AF2F77"/>
    <w:rsid w:val="00AF30A2"/>
    <w:rsid w:val="00AF5FF8"/>
    <w:rsid w:val="00AF6D0F"/>
    <w:rsid w:val="00AF6E24"/>
    <w:rsid w:val="00B005D9"/>
    <w:rsid w:val="00B02D84"/>
    <w:rsid w:val="00B035D3"/>
    <w:rsid w:val="00B0520F"/>
    <w:rsid w:val="00B05390"/>
    <w:rsid w:val="00B0750A"/>
    <w:rsid w:val="00B077C7"/>
    <w:rsid w:val="00B1078F"/>
    <w:rsid w:val="00B10A29"/>
    <w:rsid w:val="00B134F6"/>
    <w:rsid w:val="00B1361C"/>
    <w:rsid w:val="00B16396"/>
    <w:rsid w:val="00B17562"/>
    <w:rsid w:val="00B22705"/>
    <w:rsid w:val="00B22BF8"/>
    <w:rsid w:val="00B23C86"/>
    <w:rsid w:val="00B27F84"/>
    <w:rsid w:val="00B33D78"/>
    <w:rsid w:val="00B34326"/>
    <w:rsid w:val="00B4349B"/>
    <w:rsid w:val="00B47D69"/>
    <w:rsid w:val="00B50261"/>
    <w:rsid w:val="00B51085"/>
    <w:rsid w:val="00B51E1E"/>
    <w:rsid w:val="00B53755"/>
    <w:rsid w:val="00B539AB"/>
    <w:rsid w:val="00B541E1"/>
    <w:rsid w:val="00B55516"/>
    <w:rsid w:val="00B579FB"/>
    <w:rsid w:val="00B60221"/>
    <w:rsid w:val="00B60D38"/>
    <w:rsid w:val="00B610B4"/>
    <w:rsid w:val="00B72BE3"/>
    <w:rsid w:val="00B733B6"/>
    <w:rsid w:val="00B74465"/>
    <w:rsid w:val="00B74559"/>
    <w:rsid w:val="00B770D1"/>
    <w:rsid w:val="00B80EF6"/>
    <w:rsid w:val="00B8197F"/>
    <w:rsid w:val="00B8245F"/>
    <w:rsid w:val="00B85E16"/>
    <w:rsid w:val="00B86B90"/>
    <w:rsid w:val="00B947F1"/>
    <w:rsid w:val="00B97371"/>
    <w:rsid w:val="00BA06E0"/>
    <w:rsid w:val="00BA3B28"/>
    <w:rsid w:val="00BA46DC"/>
    <w:rsid w:val="00BB248A"/>
    <w:rsid w:val="00BC440C"/>
    <w:rsid w:val="00BC4EB1"/>
    <w:rsid w:val="00BC5C02"/>
    <w:rsid w:val="00BD0BB1"/>
    <w:rsid w:val="00BD4E14"/>
    <w:rsid w:val="00BD5C19"/>
    <w:rsid w:val="00BD6EAE"/>
    <w:rsid w:val="00BE0FDA"/>
    <w:rsid w:val="00BE2D5A"/>
    <w:rsid w:val="00BE3A74"/>
    <w:rsid w:val="00BE77E6"/>
    <w:rsid w:val="00BF6316"/>
    <w:rsid w:val="00BF74E2"/>
    <w:rsid w:val="00C00313"/>
    <w:rsid w:val="00C01957"/>
    <w:rsid w:val="00C032DE"/>
    <w:rsid w:val="00C04376"/>
    <w:rsid w:val="00C12AD3"/>
    <w:rsid w:val="00C149A7"/>
    <w:rsid w:val="00C15066"/>
    <w:rsid w:val="00C1593F"/>
    <w:rsid w:val="00C20712"/>
    <w:rsid w:val="00C22459"/>
    <w:rsid w:val="00C22B7D"/>
    <w:rsid w:val="00C239DA"/>
    <w:rsid w:val="00C23A56"/>
    <w:rsid w:val="00C23AE8"/>
    <w:rsid w:val="00C23B00"/>
    <w:rsid w:val="00C24CC1"/>
    <w:rsid w:val="00C24CDE"/>
    <w:rsid w:val="00C27A9C"/>
    <w:rsid w:val="00C32D6B"/>
    <w:rsid w:val="00C32F95"/>
    <w:rsid w:val="00C514B4"/>
    <w:rsid w:val="00C544ED"/>
    <w:rsid w:val="00C632EB"/>
    <w:rsid w:val="00C64A3F"/>
    <w:rsid w:val="00C659E7"/>
    <w:rsid w:val="00C65E20"/>
    <w:rsid w:val="00C66A12"/>
    <w:rsid w:val="00C67E04"/>
    <w:rsid w:val="00C7420A"/>
    <w:rsid w:val="00C75DEE"/>
    <w:rsid w:val="00C764F7"/>
    <w:rsid w:val="00C76E19"/>
    <w:rsid w:val="00C8123B"/>
    <w:rsid w:val="00C815E6"/>
    <w:rsid w:val="00C839E4"/>
    <w:rsid w:val="00C8469D"/>
    <w:rsid w:val="00C867A7"/>
    <w:rsid w:val="00C86C85"/>
    <w:rsid w:val="00C8774B"/>
    <w:rsid w:val="00C90258"/>
    <w:rsid w:val="00C916FE"/>
    <w:rsid w:val="00C91F46"/>
    <w:rsid w:val="00C963B0"/>
    <w:rsid w:val="00CA0B3C"/>
    <w:rsid w:val="00CA7693"/>
    <w:rsid w:val="00CB01B4"/>
    <w:rsid w:val="00CB0D29"/>
    <w:rsid w:val="00CB3E2A"/>
    <w:rsid w:val="00CC12F3"/>
    <w:rsid w:val="00CC2D59"/>
    <w:rsid w:val="00CC3AF5"/>
    <w:rsid w:val="00CC4DD0"/>
    <w:rsid w:val="00CC748F"/>
    <w:rsid w:val="00CC7720"/>
    <w:rsid w:val="00CC7D35"/>
    <w:rsid w:val="00CD3D0F"/>
    <w:rsid w:val="00CD3E62"/>
    <w:rsid w:val="00CE000A"/>
    <w:rsid w:val="00CE0814"/>
    <w:rsid w:val="00CE4CCD"/>
    <w:rsid w:val="00CE5FD2"/>
    <w:rsid w:val="00CE7FB1"/>
    <w:rsid w:val="00CF3915"/>
    <w:rsid w:val="00CF462B"/>
    <w:rsid w:val="00D00582"/>
    <w:rsid w:val="00D04636"/>
    <w:rsid w:val="00D10809"/>
    <w:rsid w:val="00D10A5C"/>
    <w:rsid w:val="00D129C3"/>
    <w:rsid w:val="00D1371A"/>
    <w:rsid w:val="00D24626"/>
    <w:rsid w:val="00D25095"/>
    <w:rsid w:val="00D25146"/>
    <w:rsid w:val="00D2596D"/>
    <w:rsid w:val="00D25A6D"/>
    <w:rsid w:val="00D25F41"/>
    <w:rsid w:val="00D26ECD"/>
    <w:rsid w:val="00D27E9F"/>
    <w:rsid w:val="00D30BA3"/>
    <w:rsid w:val="00D37B58"/>
    <w:rsid w:val="00D41623"/>
    <w:rsid w:val="00D41D24"/>
    <w:rsid w:val="00D42F38"/>
    <w:rsid w:val="00D4383C"/>
    <w:rsid w:val="00D43BEA"/>
    <w:rsid w:val="00D44B8F"/>
    <w:rsid w:val="00D46ED8"/>
    <w:rsid w:val="00D479D9"/>
    <w:rsid w:val="00D50F24"/>
    <w:rsid w:val="00D5350F"/>
    <w:rsid w:val="00D61007"/>
    <w:rsid w:val="00D61FBE"/>
    <w:rsid w:val="00D624D5"/>
    <w:rsid w:val="00D67A49"/>
    <w:rsid w:val="00D720E0"/>
    <w:rsid w:val="00D727F8"/>
    <w:rsid w:val="00D7410A"/>
    <w:rsid w:val="00D7659C"/>
    <w:rsid w:val="00D825DF"/>
    <w:rsid w:val="00D84298"/>
    <w:rsid w:val="00D84A19"/>
    <w:rsid w:val="00D901A2"/>
    <w:rsid w:val="00D92D6C"/>
    <w:rsid w:val="00D92EC5"/>
    <w:rsid w:val="00D94CAE"/>
    <w:rsid w:val="00D97440"/>
    <w:rsid w:val="00DA0F41"/>
    <w:rsid w:val="00DA1DD2"/>
    <w:rsid w:val="00DA59C3"/>
    <w:rsid w:val="00DA5C48"/>
    <w:rsid w:val="00DA5EB9"/>
    <w:rsid w:val="00DA68C3"/>
    <w:rsid w:val="00DB1613"/>
    <w:rsid w:val="00DB3C63"/>
    <w:rsid w:val="00DB5D0B"/>
    <w:rsid w:val="00DC11BE"/>
    <w:rsid w:val="00DC16C3"/>
    <w:rsid w:val="00DC1DD3"/>
    <w:rsid w:val="00DC20A1"/>
    <w:rsid w:val="00DC20FA"/>
    <w:rsid w:val="00DC4C19"/>
    <w:rsid w:val="00DC6FB0"/>
    <w:rsid w:val="00DC7938"/>
    <w:rsid w:val="00DC7FBC"/>
    <w:rsid w:val="00DD0D57"/>
    <w:rsid w:val="00DD2AF3"/>
    <w:rsid w:val="00DD44F6"/>
    <w:rsid w:val="00DE0064"/>
    <w:rsid w:val="00DE1238"/>
    <w:rsid w:val="00DE1478"/>
    <w:rsid w:val="00DE26CA"/>
    <w:rsid w:val="00DE3E21"/>
    <w:rsid w:val="00DE4383"/>
    <w:rsid w:val="00DE65BA"/>
    <w:rsid w:val="00DE7CC4"/>
    <w:rsid w:val="00DF04F0"/>
    <w:rsid w:val="00DF2AB6"/>
    <w:rsid w:val="00DF3F98"/>
    <w:rsid w:val="00DF453C"/>
    <w:rsid w:val="00DF5F8A"/>
    <w:rsid w:val="00DF6A11"/>
    <w:rsid w:val="00E0560D"/>
    <w:rsid w:val="00E07036"/>
    <w:rsid w:val="00E07FB3"/>
    <w:rsid w:val="00E16702"/>
    <w:rsid w:val="00E20680"/>
    <w:rsid w:val="00E20944"/>
    <w:rsid w:val="00E21D1F"/>
    <w:rsid w:val="00E225EC"/>
    <w:rsid w:val="00E230A6"/>
    <w:rsid w:val="00E23DF9"/>
    <w:rsid w:val="00E24053"/>
    <w:rsid w:val="00E263BE"/>
    <w:rsid w:val="00E2660C"/>
    <w:rsid w:val="00E27F1D"/>
    <w:rsid w:val="00E31235"/>
    <w:rsid w:val="00E312F6"/>
    <w:rsid w:val="00E32332"/>
    <w:rsid w:val="00E33DBB"/>
    <w:rsid w:val="00E36387"/>
    <w:rsid w:val="00E41723"/>
    <w:rsid w:val="00E44462"/>
    <w:rsid w:val="00E451C4"/>
    <w:rsid w:val="00E47AE4"/>
    <w:rsid w:val="00E5128B"/>
    <w:rsid w:val="00E54B46"/>
    <w:rsid w:val="00E6197E"/>
    <w:rsid w:val="00E62191"/>
    <w:rsid w:val="00E6671B"/>
    <w:rsid w:val="00E70DD1"/>
    <w:rsid w:val="00E716A9"/>
    <w:rsid w:val="00E716DE"/>
    <w:rsid w:val="00E74979"/>
    <w:rsid w:val="00E751C6"/>
    <w:rsid w:val="00E80D43"/>
    <w:rsid w:val="00E82A24"/>
    <w:rsid w:val="00E84E9C"/>
    <w:rsid w:val="00E86281"/>
    <w:rsid w:val="00E86B2F"/>
    <w:rsid w:val="00E86CCD"/>
    <w:rsid w:val="00E87FE7"/>
    <w:rsid w:val="00E901E5"/>
    <w:rsid w:val="00E92303"/>
    <w:rsid w:val="00E94836"/>
    <w:rsid w:val="00E966DD"/>
    <w:rsid w:val="00EA1C63"/>
    <w:rsid w:val="00EA2424"/>
    <w:rsid w:val="00EA2CA7"/>
    <w:rsid w:val="00EA30F1"/>
    <w:rsid w:val="00EA32C8"/>
    <w:rsid w:val="00EA3661"/>
    <w:rsid w:val="00EA3D71"/>
    <w:rsid w:val="00EA6C3D"/>
    <w:rsid w:val="00EA71DB"/>
    <w:rsid w:val="00EB08D3"/>
    <w:rsid w:val="00EB1656"/>
    <w:rsid w:val="00EB44A5"/>
    <w:rsid w:val="00EB455C"/>
    <w:rsid w:val="00EB4700"/>
    <w:rsid w:val="00EB4D1C"/>
    <w:rsid w:val="00EC039D"/>
    <w:rsid w:val="00EC0595"/>
    <w:rsid w:val="00EC0BAF"/>
    <w:rsid w:val="00EC1FC4"/>
    <w:rsid w:val="00EC399F"/>
    <w:rsid w:val="00EC661F"/>
    <w:rsid w:val="00ED1D5A"/>
    <w:rsid w:val="00ED23E1"/>
    <w:rsid w:val="00ED263D"/>
    <w:rsid w:val="00ED5C4F"/>
    <w:rsid w:val="00ED7E46"/>
    <w:rsid w:val="00EE1933"/>
    <w:rsid w:val="00EE3201"/>
    <w:rsid w:val="00EE3F0E"/>
    <w:rsid w:val="00EE41A7"/>
    <w:rsid w:val="00EE6296"/>
    <w:rsid w:val="00EE7AA6"/>
    <w:rsid w:val="00EE7B3B"/>
    <w:rsid w:val="00EF16A7"/>
    <w:rsid w:val="00EF178A"/>
    <w:rsid w:val="00EF52CE"/>
    <w:rsid w:val="00F02E05"/>
    <w:rsid w:val="00F07DC3"/>
    <w:rsid w:val="00F12CF7"/>
    <w:rsid w:val="00F13D1F"/>
    <w:rsid w:val="00F14685"/>
    <w:rsid w:val="00F157C0"/>
    <w:rsid w:val="00F20569"/>
    <w:rsid w:val="00F22CED"/>
    <w:rsid w:val="00F2734A"/>
    <w:rsid w:val="00F27865"/>
    <w:rsid w:val="00F32152"/>
    <w:rsid w:val="00F33FEA"/>
    <w:rsid w:val="00F35021"/>
    <w:rsid w:val="00F35928"/>
    <w:rsid w:val="00F44C7A"/>
    <w:rsid w:val="00F458E3"/>
    <w:rsid w:val="00F5294A"/>
    <w:rsid w:val="00F52AC9"/>
    <w:rsid w:val="00F546FF"/>
    <w:rsid w:val="00F567D2"/>
    <w:rsid w:val="00F604C5"/>
    <w:rsid w:val="00F6570A"/>
    <w:rsid w:val="00F7006C"/>
    <w:rsid w:val="00F70158"/>
    <w:rsid w:val="00F71436"/>
    <w:rsid w:val="00F75E11"/>
    <w:rsid w:val="00F75E48"/>
    <w:rsid w:val="00F812F6"/>
    <w:rsid w:val="00F8158A"/>
    <w:rsid w:val="00F816F2"/>
    <w:rsid w:val="00F82003"/>
    <w:rsid w:val="00F83E7B"/>
    <w:rsid w:val="00F851E2"/>
    <w:rsid w:val="00F93FBB"/>
    <w:rsid w:val="00FA0609"/>
    <w:rsid w:val="00FA0692"/>
    <w:rsid w:val="00FA0BF8"/>
    <w:rsid w:val="00FA2A15"/>
    <w:rsid w:val="00FA4069"/>
    <w:rsid w:val="00FA5B90"/>
    <w:rsid w:val="00FB0633"/>
    <w:rsid w:val="00FC1F8D"/>
    <w:rsid w:val="00FC3703"/>
    <w:rsid w:val="00FD3B85"/>
    <w:rsid w:val="00FD49FF"/>
    <w:rsid w:val="00FD4B89"/>
    <w:rsid w:val="00FE1901"/>
    <w:rsid w:val="00FE1A50"/>
    <w:rsid w:val="00FE4D51"/>
    <w:rsid w:val="00FE538B"/>
    <w:rsid w:val="00FE640C"/>
    <w:rsid w:val="00FF0DD5"/>
    <w:rsid w:val="00FF2140"/>
    <w:rsid w:val="00FF2FF7"/>
    <w:rsid w:val="00FF79A0"/>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73CBAA7"/>
  <w15:docId w15:val="{BBAFB3D9-AFAD-4BCC-B32C-0E87B3DE25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9E2D9D"/>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9E2D9D"/>
    <w:pPr>
      <w:spacing w:after="0"/>
      <w:contextualSpacing/>
      <w:outlineLvl w:val="3"/>
    </w:pPr>
    <w:rPr>
      <w:bCs/>
      <w:i/>
      <w:color w:val="FFFFFF" w:themeColor="background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9E2D9D"/>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9E2D9D"/>
    <w:rPr>
      <w:rFonts w:ascii="Arial" w:hAnsi="Arial" w:cs="Arial"/>
      <w:bCs/>
      <w:i/>
      <w:color w:val="FFFFFF" w:themeColor="background1"/>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985F0E"/>
    <w:rPr>
      <w:color w:val="800080" w:themeColor="followedHyperlink"/>
      <w:u w:val="single"/>
    </w:rPr>
  </w:style>
  <w:style w:type="character" w:customStyle="1" w:styleId="normaltextrun">
    <w:name w:val="normaltextrun"/>
    <w:basedOn w:val="DefaultParagraphFont"/>
    <w:rsid w:val="009E67DF"/>
  </w:style>
  <w:style w:type="character" w:customStyle="1" w:styleId="apple-converted-space">
    <w:name w:val="apple-converted-space"/>
    <w:basedOn w:val="DefaultParagraphFont"/>
    <w:rsid w:val="009E67DF"/>
  </w:style>
  <w:style w:type="character" w:customStyle="1" w:styleId="eop">
    <w:name w:val="eop"/>
    <w:basedOn w:val="DefaultParagraphFont"/>
    <w:rsid w:val="009E67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3.xml"/><Relationship Id="rId39" Type="http://schemas.openxmlformats.org/officeDocument/2006/relationships/hyperlink" Target="http://www.unpri.org/wp-content/uploads/Aligning_Expectations_2013.pdf" TargetMode="External"/><Relationship Id="rId21" Type="http://schemas.openxmlformats.org/officeDocument/2006/relationships/footer" Target="footer1.xml"/><Relationship Id="rId34" Type="http://schemas.openxmlformats.org/officeDocument/2006/relationships/image" Target="media/image12.png"/><Relationship Id="rId42" Type="http://schemas.openxmlformats.org/officeDocument/2006/relationships/hyperlink" Target="http://www.unpri.org/wp-content/uploads/Aligning_Expectations_2013.pdf" TargetMode="External"/><Relationship Id="rId47" Type="http://schemas.openxmlformats.org/officeDocument/2006/relationships/header" Target="header12.xml"/><Relationship Id="rId50" Type="http://schemas.openxmlformats.org/officeDocument/2006/relationships/header" Target="header14.xml"/><Relationship Id="rId55" Type="http://schemas.openxmlformats.org/officeDocument/2006/relationships/header" Target="header19.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header" Target="header4.xml"/><Relationship Id="rId41" Type="http://schemas.openxmlformats.org/officeDocument/2006/relationships/header" Target="header8.xml"/><Relationship Id="rId54"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32" Type="http://schemas.openxmlformats.org/officeDocument/2006/relationships/footer" Target="footer6.xml"/><Relationship Id="rId37" Type="http://schemas.openxmlformats.org/officeDocument/2006/relationships/header" Target="header5.xml"/><Relationship Id="rId40" Type="http://schemas.openxmlformats.org/officeDocument/2006/relationships/header" Target="header7.xml"/><Relationship Id="rId45" Type="http://schemas.openxmlformats.org/officeDocument/2006/relationships/image" Target="media/image13.wmf"/><Relationship Id="rId53" Type="http://schemas.openxmlformats.org/officeDocument/2006/relationships/header" Target="header17.xml"/><Relationship Id="rId58" Type="http://schemas.openxmlformats.org/officeDocument/2006/relationships/header" Target="header22.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yperlink" Target="http://www.unpri.org/wp-content/uploads/2013-14_PRI_RA_indirectdatacollection.docx" TargetMode="External"/><Relationship Id="rId28" Type="http://schemas.openxmlformats.org/officeDocument/2006/relationships/hyperlink" Target="http://www.unpri.org/wp-content/uploads/2013-14_PRI_RA_indirectdatacollection.docx" TargetMode="External"/><Relationship Id="rId36" Type="http://schemas.openxmlformats.org/officeDocument/2006/relationships/hyperlink" Target="http://d2m27378y09r06.cloudfront.net/viewer/?file=wp-content/uploads/Integrated_Analysis_2013.pdf" TargetMode="External"/><Relationship Id="rId49" Type="http://schemas.openxmlformats.org/officeDocument/2006/relationships/header" Target="header13.xml"/><Relationship Id="rId57" Type="http://schemas.openxmlformats.org/officeDocument/2006/relationships/header" Target="header21.xml"/><Relationship Id="rId61"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oter" Target="footer5.xml"/><Relationship Id="rId44" Type="http://schemas.openxmlformats.org/officeDocument/2006/relationships/header" Target="header10.xml"/><Relationship Id="rId52" Type="http://schemas.openxmlformats.org/officeDocument/2006/relationships/header" Target="header16.xm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eader" Target="header3.xml"/><Relationship Id="rId30" Type="http://schemas.openxmlformats.org/officeDocument/2006/relationships/footer" Target="footer4.xml"/><Relationship Id="rId35" Type="http://schemas.openxmlformats.org/officeDocument/2006/relationships/hyperlink" Target="http://www.gsi-alliance.org/" TargetMode="External"/><Relationship Id="rId43" Type="http://schemas.openxmlformats.org/officeDocument/2006/relationships/header" Target="header9.xml"/><Relationship Id="rId48" Type="http://schemas.openxmlformats.org/officeDocument/2006/relationships/hyperlink" Target="https://www.estoolkit.com/DisplayFile.aspx?fileGuid=698b74b6-7fb4-40e7-a886-8a9701b5cdb2" TargetMode="External"/><Relationship Id="rId56" Type="http://schemas.openxmlformats.org/officeDocument/2006/relationships/header" Target="header20.xml"/><Relationship Id="rId8" Type="http://schemas.openxmlformats.org/officeDocument/2006/relationships/webSettings" Target="webSettings.xml"/><Relationship Id="rId51" Type="http://schemas.openxmlformats.org/officeDocument/2006/relationships/header" Target="header15.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footer" Target="footer7.xml"/><Relationship Id="rId38" Type="http://schemas.openxmlformats.org/officeDocument/2006/relationships/header" Target="header6.xml"/><Relationship Id="rId46" Type="http://schemas.openxmlformats.org/officeDocument/2006/relationships/header" Target="header11.xml"/><Relationship Id="rId59" Type="http://schemas.openxmlformats.org/officeDocument/2006/relationships/header" Target="header23.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jpg"/></Relationships>
</file>

<file path=word/_rels/footer3.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9.png"/></Relationships>
</file>

<file path=word/_rels/footer5.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9.png"/></Relationships>
</file>

<file path=word/_rels/footer6.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9.png"/></Relationships>
</file>

<file path=word/_rels/footer7.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C8A8680-1FDF-4B19-AAE7-A76BABDAE4DA}"/>
</file>

<file path=customXml/itemProps2.xml><?xml version="1.0" encoding="utf-8"?>
<ds:datastoreItem xmlns:ds="http://schemas.openxmlformats.org/officeDocument/2006/customXml" ds:itemID="{1978CB5C-2FE1-483F-ABDC-87F9D5DE1B9D}"/>
</file>

<file path=customXml/itemProps3.xml><?xml version="1.0" encoding="utf-8"?>
<ds:datastoreItem xmlns:ds="http://schemas.openxmlformats.org/officeDocument/2006/customXml" ds:itemID="{306B11A7-4713-4896-A7E3-81D4740677D5}"/>
</file>

<file path=customXml/itemProps4.xml><?xml version="1.0" encoding="utf-8"?>
<ds:datastoreItem xmlns:ds="http://schemas.openxmlformats.org/officeDocument/2006/customXml" ds:itemID="{A52DD6CE-E796-462D-A8C4-293C4B52C935}"/>
</file>

<file path=docProps/app.xml><?xml version="1.0" encoding="utf-8"?>
<Properties xmlns="http://schemas.openxmlformats.org/officeDocument/2006/extended-properties" xmlns:vt="http://schemas.openxmlformats.org/officeDocument/2006/docPropsVTypes">
  <Template>PRI_template_2013_2</Template>
  <TotalTime>281</TotalTime>
  <Pages>39</Pages>
  <Words>9988</Words>
  <Characters>56932</Characters>
  <Application>Microsoft Office Word</Application>
  <DocSecurity>0</DocSecurity>
  <Lines>474</Lines>
  <Paragraphs>133</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66787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Kristofer Dreiman</dc:creator>
  <cp:lastModifiedBy>Alyssa Heath</cp:lastModifiedBy>
  <cp:revision>48</cp:revision>
  <cp:lastPrinted>2014-10-01T15:45:00Z</cp:lastPrinted>
  <dcterms:created xsi:type="dcterms:W3CDTF">2014-03-03T15:32:00Z</dcterms:created>
  <dcterms:modified xsi:type="dcterms:W3CDTF">2014-10-01T15:45:00Z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